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A4708" w14:textId="322AB678" w:rsidR="0039449B" w:rsidRDefault="0039449B">
      <w:pPr>
        <w:tabs>
          <w:tab w:val="center" w:pos="4536"/>
          <w:tab w:val="right" w:pos="8280"/>
          <w:tab w:val="right" w:pos="9639"/>
        </w:tabs>
        <w:ind w:right="2"/>
        <w:rPr>
          <w:rFonts w:ascii="Times New Roman" w:hAnsi="Times New Roman"/>
          <w:b/>
          <w:bCs/>
          <w:sz w:val="24"/>
          <w:szCs w:val="24"/>
          <w:lang w:val="en-US"/>
        </w:rPr>
      </w:pPr>
      <w:bookmarkStart w:id="0" w:name="OLE_LINK1"/>
      <w:bookmarkStart w:id="1" w:name="OLE_LINK2"/>
      <w:r>
        <w:rPr>
          <w:rFonts w:ascii="Times New Roman" w:hAnsi="Times New Roman"/>
          <w:b/>
          <w:bCs/>
          <w:sz w:val="24"/>
          <w:szCs w:val="24"/>
        </w:rPr>
        <w:t>3GPP TSG RAN WG1 #10</w:t>
      </w:r>
      <w:r w:rsidR="0035522B">
        <w:rPr>
          <w:rFonts w:ascii="Times New Roman" w:hAnsi="Times New Roman"/>
          <w:b/>
          <w:bCs/>
          <w:sz w:val="24"/>
          <w:szCs w:val="24"/>
          <w:lang w:val="en-US"/>
        </w:rPr>
        <w:t>2e</w:t>
      </w:r>
      <w:r>
        <w:rPr>
          <w:rFonts w:ascii="Times New Roman" w:hAnsi="Times New Roman"/>
          <w:b/>
          <w:bCs/>
          <w:sz w:val="24"/>
          <w:szCs w:val="24"/>
        </w:rPr>
        <w:tab/>
      </w:r>
      <w:r>
        <w:rPr>
          <w:rFonts w:ascii="Times New Roman" w:hAnsi="Times New Roman"/>
          <w:b/>
          <w:bCs/>
          <w:sz w:val="24"/>
          <w:szCs w:val="24"/>
        </w:rPr>
        <w:tab/>
      </w:r>
      <w:r>
        <w:rPr>
          <w:rFonts w:ascii="Times New Roman" w:hAnsi="Times New Roman" w:hint="eastAsia"/>
          <w:b/>
          <w:bCs/>
          <w:sz w:val="24"/>
          <w:szCs w:val="24"/>
          <w:lang w:val="en-US"/>
        </w:rPr>
        <w:t xml:space="preserve">                               </w:t>
      </w:r>
      <w:r>
        <w:rPr>
          <w:rFonts w:ascii="Times New Roman" w:hAnsi="Times New Roman" w:hint="eastAsia"/>
          <w:b/>
          <w:bCs/>
          <w:sz w:val="24"/>
          <w:szCs w:val="24"/>
        </w:rPr>
        <w:t>R1-</w:t>
      </w:r>
      <w:r w:rsidR="00773631">
        <w:rPr>
          <w:rFonts w:ascii="Times New Roman" w:hAnsi="Times New Roman"/>
          <w:b/>
          <w:bCs/>
          <w:sz w:val="24"/>
          <w:szCs w:val="24"/>
        </w:rPr>
        <w:t>2005582</w:t>
      </w:r>
    </w:p>
    <w:p w14:paraId="04D3DE0B" w14:textId="77777777" w:rsidR="0039449B" w:rsidRDefault="0039449B">
      <w:pPr>
        <w:tabs>
          <w:tab w:val="center" w:pos="4536"/>
          <w:tab w:val="right" w:pos="9072"/>
        </w:tabs>
        <w:rPr>
          <w:rFonts w:ascii="Times New Roman" w:eastAsia="MS Mincho" w:hAnsi="Times New Roman"/>
          <w:b/>
          <w:bCs/>
          <w:sz w:val="24"/>
          <w:szCs w:val="24"/>
          <w:lang w:eastAsia="ja-JP"/>
        </w:rPr>
      </w:pPr>
      <w:r>
        <w:rPr>
          <w:rFonts w:ascii="Times New Roman" w:eastAsia="MS Mincho" w:hAnsi="Times New Roman"/>
          <w:b/>
          <w:bCs/>
          <w:sz w:val="24"/>
          <w:szCs w:val="24"/>
          <w:lang w:eastAsia="ja-JP"/>
        </w:rPr>
        <w:t xml:space="preserve">e-Meeting, </w:t>
      </w:r>
      <w:r w:rsidR="0035522B">
        <w:rPr>
          <w:rFonts w:ascii="Times New Roman" w:hAnsi="Times New Roman"/>
          <w:b/>
          <w:bCs/>
          <w:sz w:val="24"/>
          <w:szCs w:val="24"/>
          <w:lang w:val="en-US"/>
        </w:rPr>
        <w:t>Aug</w:t>
      </w:r>
      <w:r>
        <w:rPr>
          <w:rFonts w:ascii="Times New Roman" w:eastAsia="MS Mincho" w:hAnsi="Times New Roman"/>
          <w:b/>
          <w:bCs/>
          <w:sz w:val="24"/>
          <w:szCs w:val="24"/>
          <w:lang w:eastAsia="ja-JP"/>
        </w:rPr>
        <w:t xml:space="preserve"> </w:t>
      </w:r>
      <w:r w:rsidR="0035522B">
        <w:rPr>
          <w:rFonts w:ascii="Times New Roman" w:eastAsia="MS Mincho" w:hAnsi="Times New Roman"/>
          <w:b/>
          <w:bCs/>
          <w:sz w:val="24"/>
          <w:szCs w:val="24"/>
          <w:lang w:eastAsia="ja-JP"/>
        </w:rPr>
        <w:t>17</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xml:space="preserve"> – </w:t>
      </w:r>
      <w:r w:rsidR="0035522B">
        <w:rPr>
          <w:rFonts w:ascii="Times New Roman" w:hAnsi="Times New Roman"/>
          <w:b/>
          <w:bCs/>
          <w:sz w:val="24"/>
          <w:szCs w:val="24"/>
          <w:lang w:val="en-US"/>
        </w:rPr>
        <w:t>Aug</w:t>
      </w:r>
      <w:r>
        <w:rPr>
          <w:rFonts w:ascii="Times New Roman" w:eastAsia="MS Mincho" w:hAnsi="Times New Roman"/>
          <w:b/>
          <w:bCs/>
          <w:sz w:val="24"/>
          <w:szCs w:val="24"/>
          <w:lang w:eastAsia="ja-JP"/>
        </w:rPr>
        <w:t xml:space="preserve"> </w:t>
      </w:r>
      <w:r w:rsidR="0035522B">
        <w:rPr>
          <w:rFonts w:ascii="Times New Roman" w:eastAsia="MS Mincho" w:hAnsi="Times New Roman"/>
          <w:b/>
          <w:bCs/>
          <w:sz w:val="24"/>
          <w:szCs w:val="24"/>
          <w:lang w:eastAsia="ja-JP"/>
        </w:rPr>
        <w:t>28</w:t>
      </w:r>
      <w:r>
        <w:rPr>
          <w:rFonts w:ascii="Times New Roman" w:eastAsia="MS Mincho" w:hAnsi="Times New Roman"/>
          <w:b/>
          <w:bCs/>
          <w:sz w:val="24"/>
          <w:szCs w:val="24"/>
          <w:vertAlign w:val="superscript"/>
          <w:lang w:eastAsia="ja-JP"/>
        </w:rPr>
        <w:t>th</w:t>
      </w:r>
      <w:r>
        <w:rPr>
          <w:rFonts w:ascii="Times New Roman" w:eastAsia="MS Mincho" w:hAnsi="Times New Roman"/>
          <w:b/>
          <w:bCs/>
          <w:sz w:val="24"/>
          <w:szCs w:val="24"/>
          <w:lang w:eastAsia="ja-JP"/>
        </w:rPr>
        <w:t>, 2020</w:t>
      </w:r>
    </w:p>
    <w:p w14:paraId="4EFA0132" w14:textId="77777777" w:rsidR="0039449B" w:rsidRPr="0035522B" w:rsidRDefault="0039449B">
      <w:pPr>
        <w:pStyle w:val="TdocHeader2"/>
        <w:rPr>
          <w:rFonts w:ascii="Times New Roman" w:hAnsi="Times New Roman"/>
          <w:sz w:val="24"/>
          <w:szCs w:val="24"/>
        </w:rPr>
      </w:pPr>
    </w:p>
    <w:p w14:paraId="680CB3A7"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r>
      <w:r w:rsidR="0035522B">
        <w:rPr>
          <w:rFonts w:ascii="Times New Roman" w:eastAsia="SimSun" w:hAnsi="Times New Roman"/>
          <w:sz w:val="24"/>
          <w:szCs w:val="24"/>
          <w:lang w:val="en-US" w:eastAsia="zh-CN"/>
        </w:rPr>
        <w:t>Sony</w:t>
      </w:r>
    </w:p>
    <w:p w14:paraId="4A54FB5D" w14:textId="77777777" w:rsidR="0039449B" w:rsidRDefault="0039449B">
      <w:pPr>
        <w:pStyle w:val="TdocHeader2"/>
        <w:rPr>
          <w:rFonts w:ascii="Times New Roman" w:hAnsi="Times New Roman"/>
          <w:sz w:val="24"/>
          <w:szCs w:val="24"/>
          <w:lang w:val="en-US" w:eastAsia="zh-CN"/>
        </w:rPr>
      </w:pPr>
      <w:r>
        <w:rPr>
          <w:rFonts w:ascii="Times New Roman" w:hAnsi="Times New Roman"/>
          <w:sz w:val="24"/>
          <w:szCs w:val="24"/>
          <w:lang w:val="en-US"/>
        </w:rPr>
        <w:t>Title:</w:t>
      </w:r>
      <w:r>
        <w:rPr>
          <w:rFonts w:ascii="Times New Roman" w:hAnsi="Times New Roman"/>
          <w:sz w:val="24"/>
          <w:szCs w:val="24"/>
          <w:lang w:val="en-US"/>
        </w:rPr>
        <w:tab/>
      </w:r>
      <w:r w:rsidR="00A36D8E">
        <w:rPr>
          <w:rFonts w:ascii="Times New Roman" w:hAnsi="Times New Roman"/>
          <w:sz w:val="24"/>
          <w:szCs w:val="24"/>
          <w:lang w:val="en-US"/>
        </w:rPr>
        <w:t>Considerations on paging enhancements</w:t>
      </w:r>
    </w:p>
    <w:p w14:paraId="393BF5A1" w14:textId="77777777" w:rsidR="0039449B" w:rsidRDefault="0039449B">
      <w:pPr>
        <w:pStyle w:val="TdocHeader2"/>
        <w:rPr>
          <w:rFonts w:ascii="Times New Roman" w:eastAsia="SimSun" w:hAnsi="Times New Roman"/>
          <w:sz w:val="24"/>
          <w:szCs w:val="24"/>
          <w:lang w:val="en-US" w:eastAsia="zh-CN"/>
        </w:rPr>
      </w:pPr>
      <w:r>
        <w:rPr>
          <w:rFonts w:ascii="Times New Roman" w:hAnsi="Times New Roman"/>
          <w:sz w:val="24"/>
          <w:szCs w:val="24"/>
          <w:lang w:val="en-US"/>
        </w:rPr>
        <w:t>Agenda Item:</w:t>
      </w:r>
      <w:r>
        <w:rPr>
          <w:rFonts w:ascii="Times New Roman" w:hAnsi="Times New Roman"/>
          <w:sz w:val="24"/>
          <w:szCs w:val="24"/>
          <w:lang w:val="en-US"/>
        </w:rPr>
        <w:tab/>
      </w:r>
      <w:r w:rsidR="00A36D8E">
        <w:rPr>
          <w:rFonts w:ascii="Times New Roman" w:eastAsia="SimSun" w:hAnsi="Times New Roman"/>
          <w:sz w:val="24"/>
          <w:szCs w:val="24"/>
          <w:lang w:val="en-US" w:eastAsia="zh-CN"/>
        </w:rPr>
        <w:t>8.7.1.1</w:t>
      </w:r>
    </w:p>
    <w:p w14:paraId="4C4AE8F8" w14:textId="77777777" w:rsidR="0039449B" w:rsidRDefault="0039449B">
      <w:pPr>
        <w:pStyle w:val="TdocHeader2"/>
        <w:rPr>
          <w:rFonts w:ascii="Times New Roman" w:hAnsi="Times New Roman"/>
          <w:sz w:val="24"/>
          <w:szCs w:val="24"/>
          <w:lang w:val="en-US"/>
        </w:rPr>
      </w:pPr>
      <w:r>
        <w:rPr>
          <w:rFonts w:ascii="Times New Roman" w:hAnsi="Times New Roman"/>
          <w:sz w:val="24"/>
          <w:szCs w:val="24"/>
          <w:lang w:val="en-US"/>
        </w:rPr>
        <w:t>Document for:</w:t>
      </w:r>
      <w:r>
        <w:rPr>
          <w:rFonts w:ascii="Times New Roman" w:hAnsi="Times New Roman"/>
          <w:sz w:val="24"/>
          <w:szCs w:val="24"/>
          <w:lang w:val="en-US"/>
        </w:rPr>
        <w:tab/>
      </w:r>
      <w:r>
        <w:rPr>
          <w:rFonts w:ascii="Times New Roman" w:hAnsi="Times New Roman"/>
          <w:sz w:val="24"/>
          <w:szCs w:val="24"/>
        </w:rPr>
        <w:t>Discussion</w:t>
      </w:r>
    </w:p>
    <w:p w14:paraId="70D856DF" w14:textId="77777777" w:rsidR="0039449B" w:rsidRDefault="0039449B">
      <w:pPr>
        <w:pStyle w:val="Heading1"/>
        <w:numPr>
          <w:ilvl w:val="0"/>
          <w:numId w:val="12"/>
        </w:numPr>
        <w:tabs>
          <w:tab w:val="left" w:pos="432"/>
        </w:tabs>
        <w:jc w:val="both"/>
        <w:textAlignment w:val="auto"/>
        <w:rPr>
          <w:rFonts w:ascii="Times New Roman" w:hAnsi="Times New Roman"/>
          <w:sz w:val="32"/>
          <w:szCs w:val="32"/>
          <w:lang w:val="en-US"/>
        </w:rPr>
      </w:pPr>
      <w:bookmarkStart w:id="2" w:name="_Ref298777854"/>
      <w:bookmarkEnd w:id="0"/>
      <w:bookmarkEnd w:id="1"/>
      <w:r>
        <w:rPr>
          <w:rFonts w:ascii="Times New Roman" w:hAnsi="Times New Roman"/>
          <w:sz w:val="32"/>
          <w:szCs w:val="32"/>
          <w:lang w:val="en-US"/>
        </w:rPr>
        <w:t>Introduction</w:t>
      </w:r>
      <w:bookmarkEnd w:id="2"/>
    </w:p>
    <w:p w14:paraId="36898E9E" w14:textId="22696C5B" w:rsidR="0039449B" w:rsidRDefault="0039449B">
      <w:pPr>
        <w:spacing w:afterLines="50"/>
        <w:rPr>
          <w:rFonts w:ascii="Times New Roman" w:hAnsi="Times New Roman"/>
          <w:lang w:val="en-US"/>
        </w:rPr>
      </w:pPr>
      <w:r>
        <w:rPr>
          <w:rFonts w:ascii="Times New Roman" w:hAnsi="Times New Roman"/>
          <w:lang w:val="en-US"/>
        </w:rPr>
        <w:t xml:space="preserve">In 3GPP TSG RAN#86 meeting, </w:t>
      </w:r>
      <w:r w:rsidR="00B815C4">
        <w:rPr>
          <w:rFonts w:ascii="Times New Roman" w:hAnsi="Times New Roman"/>
          <w:lang w:val="en-US"/>
        </w:rPr>
        <w:t>a</w:t>
      </w:r>
      <w:r>
        <w:rPr>
          <w:rFonts w:ascii="Times New Roman" w:hAnsi="Times New Roman"/>
          <w:lang w:val="en-US"/>
        </w:rPr>
        <w:t xml:space="preserve"> new WID</w:t>
      </w:r>
      <w:r w:rsidR="00B815C4">
        <w:rPr>
          <w:rFonts w:ascii="Times New Roman" w:hAnsi="Times New Roman"/>
          <w:lang w:val="en-US"/>
        </w:rPr>
        <w:t xml:space="preserve"> </w:t>
      </w:r>
      <w:r w:rsidR="0067423A">
        <w:rPr>
          <w:rFonts w:ascii="Times New Roman" w:hAnsi="Times New Roman"/>
          <w:lang w:val="en-US"/>
        </w:rPr>
        <w:t>on power saving enhancement</w:t>
      </w:r>
      <w:r w:rsidR="002D2548">
        <w:rPr>
          <w:rFonts w:ascii="Times New Roman" w:hAnsi="Times New Roman"/>
          <w:lang w:val="en-US"/>
        </w:rPr>
        <w:t xml:space="preserve"> </w:t>
      </w:r>
      <w:r w:rsidR="00B815C4">
        <w:rPr>
          <w:rFonts w:ascii="Times New Roman" w:hAnsi="Times New Roman"/>
          <w:lang w:val="en-US"/>
        </w:rPr>
        <w:t>with the following objectives</w:t>
      </w:r>
      <w:r>
        <w:rPr>
          <w:rFonts w:ascii="Times New Roman" w:hAnsi="Times New Roman"/>
          <w:lang w:val="en-US"/>
        </w:rPr>
        <w:t xml:space="preserve"> w</w:t>
      </w:r>
      <w:r w:rsidR="00B815C4">
        <w:rPr>
          <w:rFonts w:ascii="Times New Roman" w:hAnsi="Times New Roman"/>
          <w:lang w:val="en-US"/>
        </w:rPr>
        <w:t>as</w:t>
      </w:r>
      <w:r>
        <w:rPr>
          <w:rFonts w:ascii="Times New Roman" w:hAnsi="Times New Roman"/>
          <w:lang w:val="en-US"/>
        </w:rPr>
        <w:t xml:space="preserve"> approved </w:t>
      </w:r>
      <w:r>
        <w:rPr>
          <w:rFonts w:ascii="Times New Roman" w:hAnsi="Times New Roman"/>
          <w:lang w:val="en-US"/>
        </w:rPr>
        <w:fldChar w:fldCharType="begin"/>
      </w:r>
      <w:r>
        <w:rPr>
          <w:rFonts w:ascii="Times New Roman" w:hAnsi="Times New Roman"/>
          <w:lang w:val="en-US"/>
        </w:rPr>
        <w:instrText xml:space="preserve"> REF _Ref31915220 \n \h </w:instrText>
      </w:r>
      <w:r>
        <w:rPr>
          <w:rFonts w:ascii="Times New Roman" w:hAnsi="Times New Roman"/>
          <w:lang w:val="en-US"/>
        </w:rPr>
      </w:r>
      <w:r>
        <w:rPr>
          <w:rFonts w:ascii="Times New Roman" w:hAnsi="Times New Roman"/>
          <w:lang w:val="en-US"/>
        </w:rPr>
        <w:fldChar w:fldCharType="separate"/>
      </w:r>
      <w:r>
        <w:rPr>
          <w:rFonts w:ascii="Times New Roman" w:hAnsi="Times New Roman"/>
          <w:lang w:val="en-US"/>
        </w:rPr>
        <w:t>[1]</w:t>
      </w:r>
      <w:r>
        <w:rPr>
          <w:rFonts w:ascii="Times New Roman" w:hAnsi="Times New Roman"/>
          <w:lang w:val="en-US"/>
        </w:rPr>
        <w:fldChar w:fldCharType="end"/>
      </w:r>
      <w:r w:rsidR="006A3F7B">
        <w:rPr>
          <w:rFonts w:ascii="Times New Roman" w:hAnsi="Times New Roman"/>
          <w:lang w:val="en-US"/>
        </w:rPr>
        <w:t>:</w:t>
      </w:r>
    </w:p>
    <w:p w14:paraId="56310290" w14:textId="77777777" w:rsidR="0039449B" w:rsidRPr="00AC66BE" w:rsidRDefault="0039449B" w:rsidP="00AC66BE">
      <w:pPr>
        <w:numPr>
          <w:ilvl w:val="0"/>
          <w:numId w:val="13"/>
        </w:numPr>
        <w:overflowPunct/>
        <w:autoSpaceDE/>
        <w:autoSpaceDN/>
        <w:adjustRightInd/>
        <w:spacing w:afterLines="50" w:line="259" w:lineRule="auto"/>
        <w:ind w:left="720"/>
        <w:textAlignment w:val="auto"/>
        <w:rPr>
          <w:rFonts w:ascii="Times New Roman" w:hAnsi="Times New Roman"/>
          <w:i/>
        </w:rPr>
      </w:pPr>
      <w:r w:rsidRPr="00AC66BE">
        <w:rPr>
          <w:rFonts w:ascii="Times New Roman" w:hAnsi="Times New Roman"/>
          <w:i/>
        </w:rPr>
        <w:t>Specify enhancements for idle/inactive-mode UE power saving, considering system performance aspects [RAN2, RAN1]</w:t>
      </w:r>
    </w:p>
    <w:p w14:paraId="313C2CE0" w14:textId="77777777" w:rsidR="0039449B" w:rsidRPr="00AC66BE" w:rsidRDefault="0039449B" w:rsidP="00AC66BE">
      <w:pPr>
        <w:numPr>
          <w:ilvl w:val="1"/>
          <w:numId w:val="13"/>
        </w:numPr>
        <w:overflowPunct/>
        <w:autoSpaceDE/>
        <w:autoSpaceDN/>
        <w:adjustRightInd/>
        <w:spacing w:afterLines="50" w:line="259" w:lineRule="auto"/>
        <w:ind w:left="1080"/>
        <w:textAlignment w:val="auto"/>
        <w:rPr>
          <w:rFonts w:ascii="Times New Roman" w:hAnsi="Times New Roman"/>
          <w:i/>
        </w:rPr>
      </w:pPr>
      <w:r w:rsidRPr="00AC66BE">
        <w:rPr>
          <w:rFonts w:ascii="Times New Roman" w:hAnsi="Times New Roman"/>
          <w:i/>
        </w:rPr>
        <w:t>Study and specify paging enhancement(s) to reduce unnecessary UE paging receptions, subject to no impact to legacy UEs [RAN2, RAN1]</w:t>
      </w:r>
    </w:p>
    <w:p w14:paraId="6C9249B1" w14:textId="77777777" w:rsidR="0039449B" w:rsidRPr="00AC66BE" w:rsidRDefault="0039449B" w:rsidP="00AC66BE">
      <w:pPr>
        <w:numPr>
          <w:ilvl w:val="0"/>
          <w:numId w:val="14"/>
        </w:numPr>
        <w:overflowPunct/>
        <w:autoSpaceDE/>
        <w:autoSpaceDN/>
        <w:adjustRightInd/>
        <w:spacing w:afterLines="50" w:line="259" w:lineRule="auto"/>
        <w:ind w:left="1800"/>
        <w:textAlignment w:val="auto"/>
        <w:rPr>
          <w:rFonts w:ascii="Times New Roman" w:hAnsi="Times New Roman"/>
          <w:i/>
        </w:rPr>
      </w:pPr>
      <w:r w:rsidRPr="00AC66BE">
        <w:rPr>
          <w:rFonts w:ascii="Times New Roman" w:hAnsi="Times New Roman"/>
          <w:i/>
        </w:rPr>
        <w:t>NOTE: RAN1 to check and update, if needed, evaluation methodology in RAN1 #100 meeting</w:t>
      </w:r>
    </w:p>
    <w:p w14:paraId="4321ED9B" w14:textId="77777777" w:rsidR="0039449B" w:rsidRPr="00AC66BE" w:rsidRDefault="0039449B" w:rsidP="00AC66BE">
      <w:pPr>
        <w:numPr>
          <w:ilvl w:val="1"/>
          <w:numId w:val="13"/>
        </w:numPr>
        <w:overflowPunct/>
        <w:autoSpaceDE/>
        <w:autoSpaceDN/>
        <w:adjustRightInd/>
        <w:spacing w:afterLines="50" w:line="259" w:lineRule="auto"/>
        <w:ind w:left="1080"/>
        <w:textAlignment w:val="auto"/>
        <w:rPr>
          <w:rFonts w:ascii="Times New Roman" w:hAnsi="Times New Roman"/>
          <w:i/>
        </w:rPr>
      </w:pPr>
      <w:r w:rsidRPr="00AC66BE">
        <w:rPr>
          <w:rFonts w:ascii="Times New Roman" w:hAnsi="Times New Roman"/>
          <w:i/>
        </w:rPr>
        <w:t>Specify means to provide potential TRS/CSI-RS occasion(s) available in connected mode to idle/inactive-mode UEs, minimizing system overhead impact [RAN1]</w:t>
      </w:r>
    </w:p>
    <w:p w14:paraId="07A53924" w14:textId="77777777" w:rsidR="0039449B" w:rsidRPr="00AC66BE" w:rsidRDefault="0039449B" w:rsidP="00AC66BE">
      <w:pPr>
        <w:numPr>
          <w:ilvl w:val="0"/>
          <w:numId w:val="14"/>
        </w:numPr>
        <w:overflowPunct/>
        <w:autoSpaceDE/>
        <w:autoSpaceDN/>
        <w:adjustRightInd/>
        <w:spacing w:afterLines="50" w:line="259" w:lineRule="auto"/>
        <w:ind w:left="1800"/>
        <w:textAlignment w:val="auto"/>
        <w:rPr>
          <w:rFonts w:ascii="Times New Roman" w:hAnsi="Times New Roman"/>
          <w:i/>
        </w:rPr>
      </w:pPr>
      <w:r w:rsidRPr="00AC66BE">
        <w:rPr>
          <w:rFonts w:ascii="Times New Roman" w:hAnsi="Times New Roman"/>
          <w:i/>
        </w:rPr>
        <w:t xml:space="preserve">NOTE: Always-on TRS/CSI-RS transmission by </w:t>
      </w:r>
      <w:proofErr w:type="spellStart"/>
      <w:r w:rsidRPr="00AC66BE">
        <w:rPr>
          <w:rFonts w:ascii="Times New Roman" w:hAnsi="Times New Roman"/>
          <w:i/>
        </w:rPr>
        <w:t>gNodeB</w:t>
      </w:r>
      <w:proofErr w:type="spellEnd"/>
      <w:r w:rsidRPr="00AC66BE">
        <w:rPr>
          <w:rFonts w:ascii="Times New Roman" w:hAnsi="Times New Roman"/>
          <w:i/>
        </w:rPr>
        <w:t xml:space="preserve"> is not required</w:t>
      </w:r>
    </w:p>
    <w:p w14:paraId="688DC7C8" w14:textId="77777777" w:rsidR="0039449B" w:rsidRPr="00AC66BE" w:rsidRDefault="0039449B" w:rsidP="00AC66BE">
      <w:pPr>
        <w:numPr>
          <w:ilvl w:val="0"/>
          <w:numId w:val="13"/>
        </w:numPr>
        <w:adjustRightInd/>
        <w:ind w:left="720"/>
        <w:textAlignment w:val="auto"/>
        <w:rPr>
          <w:rFonts w:ascii="Times New Roman" w:hAnsi="Times New Roman"/>
          <w:i/>
        </w:rPr>
      </w:pPr>
      <w:r w:rsidRPr="00AC66BE">
        <w:rPr>
          <w:rFonts w:ascii="Times New Roman" w:hAnsi="Times New Roman"/>
          <w:i/>
        </w:rPr>
        <w:t>Study and specify, if agreed, enhancements on power saving techniques for connected-mode UE, subject to minimized system performance impact [RAN1, RAN4]</w:t>
      </w:r>
    </w:p>
    <w:p w14:paraId="22363C38" w14:textId="77777777" w:rsidR="0039449B" w:rsidRPr="00AC66BE" w:rsidRDefault="0039449B" w:rsidP="00AC66BE">
      <w:pPr>
        <w:numPr>
          <w:ilvl w:val="1"/>
          <w:numId w:val="13"/>
        </w:numPr>
        <w:adjustRightInd/>
        <w:ind w:left="1080"/>
        <w:textAlignment w:val="auto"/>
        <w:rPr>
          <w:rFonts w:ascii="Times New Roman" w:hAnsi="Times New Roman"/>
          <w:i/>
        </w:rPr>
      </w:pPr>
      <w:r w:rsidRPr="00AC66BE">
        <w:rPr>
          <w:rFonts w:ascii="Times New Roman" w:hAnsi="Times New Roman"/>
          <w:i/>
        </w:rPr>
        <w:t xml:space="preserve">Study and specify, if agreed, extension(s) to Rel-16 DCI-based power saving adaptation during DRX Active Time for an active BWP, including PDCCH monitoring reduction when C-DRX is configured [RAN1] </w:t>
      </w:r>
    </w:p>
    <w:p w14:paraId="15B0EDCA" w14:textId="77777777" w:rsidR="0039449B" w:rsidRPr="00AC66BE" w:rsidRDefault="0039449B" w:rsidP="00AC66BE">
      <w:pPr>
        <w:numPr>
          <w:ilvl w:val="0"/>
          <w:numId w:val="14"/>
        </w:numPr>
        <w:adjustRightInd/>
        <w:ind w:left="1800"/>
        <w:textAlignment w:val="auto"/>
        <w:rPr>
          <w:rFonts w:ascii="Times New Roman" w:hAnsi="Times New Roman"/>
          <w:i/>
        </w:rPr>
      </w:pPr>
      <w:r w:rsidRPr="00AC66BE">
        <w:rPr>
          <w:rFonts w:ascii="Times New Roman" w:hAnsi="Times New Roman"/>
          <w:i/>
        </w:rPr>
        <w:t>NOTE: Rel-15 and Rel-16 available power saving solutions should be supported by the UE and included in the evaluation. RAN1 will ask the confirmation from RAN2 that Rel-15 and Rel-16 available</w:t>
      </w:r>
      <w:r w:rsidRPr="00AC66BE">
        <w:rPr>
          <w:rFonts w:ascii="Times New Roman" w:hAnsi="Times New Roman"/>
          <w:i/>
          <w:lang w:val="en-US"/>
        </w:rPr>
        <w:t xml:space="preserve"> </w:t>
      </w:r>
      <w:r w:rsidRPr="00AC66BE">
        <w:rPr>
          <w:rFonts w:ascii="Times New Roman" w:hAnsi="Times New Roman"/>
          <w:i/>
        </w:rPr>
        <w:t>power saving solutions are properly utilized.</w:t>
      </w:r>
    </w:p>
    <w:p w14:paraId="3F9F0FC3" w14:textId="77777777" w:rsidR="0039449B" w:rsidRPr="00AC66BE" w:rsidRDefault="0039449B" w:rsidP="00AC66BE">
      <w:pPr>
        <w:numPr>
          <w:ilvl w:val="1"/>
          <w:numId w:val="13"/>
        </w:numPr>
        <w:adjustRightInd/>
        <w:ind w:left="1080"/>
        <w:textAlignment w:val="auto"/>
        <w:rPr>
          <w:rFonts w:ascii="Times New Roman" w:hAnsi="Times New Roman"/>
          <w:i/>
        </w:rPr>
      </w:pPr>
      <w:r w:rsidRPr="00AC66BE">
        <w:rPr>
          <w:rFonts w:ascii="Times New Roman" w:hAnsi="Times New Roman"/>
          <w:i/>
        </w:rPr>
        <w:t>Study the feasibility and performance impact of relaxing UE measurements for RLM and/or BFD, particularly for low mobility UE with short DRX periodicity/cycle, and specify, if agreed, relaxation in the corresponding requirements [RAN4]</w:t>
      </w:r>
    </w:p>
    <w:p w14:paraId="542C7A37" w14:textId="77777777" w:rsidR="0039449B" w:rsidRPr="00AC66BE" w:rsidRDefault="0039449B" w:rsidP="00AC66BE">
      <w:pPr>
        <w:numPr>
          <w:ilvl w:val="0"/>
          <w:numId w:val="14"/>
        </w:numPr>
        <w:adjustRightInd/>
        <w:ind w:left="1800"/>
        <w:textAlignment w:val="auto"/>
        <w:rPr>
          <w:rFonts w:ascii="Times New Roman" w:hAnsi="Times New Roman"/>
          <w:i/>
        </w:rPr>
      </w:pPr>
      <w:r w:rsidRPr="00AC66BE">
        <w:rPr>
          <w:rFonts w:ascii="Times New Roman" w:hAnsi="Times New Roman"/>
          <w:i/>
        </w:rPr>
        <w:t>NOTE: Supplementary RAN2 work, if needed, can be triggered by RAN4 LS</w:t>
      </w:r>
    </w:p>
    <w:p w14:paraId="495969AB" w14:textId="5D62CC99" w:rsidR="0039449B" w:rsidRPr="00AC66BE" w:rsidRDefault="0039449B">
      <w:pPr>
        <w:overflowPunct/>
        <w:autoSpaceDE/>
        <w:autoSpaceDN/>
        <w:adjustRightInd/>
        <w:spacing w:afterLines="50" w:line="259" w:lineRule="auto"/>
        <w:textAlignment w:val="auto"/>
        <w:rPr>
          <w:rFonts w:ascii="Times New Roman" w:hAnsi="Times New Roman"/>
          <w:lang w:val="en-US"/>
        </w:rPr>
      </w:pPr>
      <w:r w:rsidRPr="00AC66BE">
        <w:rPr>
          <w:rFonts w:ascii="Times New Roman" w:hAnsi="Times New Roman"/>
          <w:lang w:val="en-US"/>
        </w:rPr>
        <w:t>In this contribution,</w:t>
      </w:r>
      <w:r w:rsidR="00B815C4" w:rsidRPr="00AC66BE">
        <w:rPr>
          <w:rFonts w:ascii="Times New Roman" w:hAnsi="Times New Roman"/>
          <w:lang w:val="en-US"/>
        </w:rPr>
        <w:t xml:space="preserve"> we discuss aspects related to</w:t>
      </w:r>
      <w:r w:rsidRPr="00AC66BE">
        <w:rPr>
          <w:rFonts w:ascii="Times New Roman" w:hAnsi="Times New Roman"/>
          <w:lang w:val="en-US"/>
        </w:rPr>
        <w:t xml:space="preserve"> </w:t>
      </w:r>
      <w:r w:rsidR="0086456A">
        <w:rPr>
          <w:rFonts w:ascii="Times New Roman" w:hAnsi="Times New Roman"/>
          <w:lang w:val="en-US"/>
        </w:rPr>
        <w:t>paging</w:t>
      </w:r>
      <w:r w:rsidRPr="00AC66BE">
        <w:rPr>
          <w:rFonts w:ascii="Times New Roman" w:hAnsi="Times New Roman"/>
          <w:lang w:val="en-US"/>
        </w:rPr>
        <w:t xml:space="preserve"> enhancement </w:t>
      </w:r>
      <w:r w:rsidR="007F0CF9">
        <w:rPr>
          <w:rFonts w:ascii="Times New Roman" w:hAnsi="Times New Roman"/>
          <w:lang w:val="en-US"/>
        </w:rPr>
        <w:t xml:space="preserve">to reduce unnecessary </w:t>
      </w:r>
      <w:r w:rsidR="0086456A">
        <w:rPr>
          <w:rFonts w:ascii="Times New Roman" w:hAnsi="Times New Roman"/>
          <w:lang w:val="en-US"/>
        </w:rPr>
        <w:t>paging receptions</w:t>
      </w:r>
      <w:r w:rsidR="00E507A2">
        <w:rPr>
          <w:rFonts w:ascii="Times New Roman" w:hAnsi="Times New Roman"/>
          <w:lang w:val="en-US"/>
        </w:rPr>
        <w:t xml:space="preserve"> </w:t>
      </w:r>
      <w:r w:rsidRPr="00AC66BE">
        <w:rPr>
          <w:rFonts w:ascii="Times New Roman" w:hAnsi="Times New Roman"/>
          <w:lang w:val="en-US"/>
        </w:rPr>
        <w:t>for</w:t>
      </w:r>
      <w:r w:rsidR="007F0CF9">
        <w:rPr>
          <w:rFonts w:ascii="Times New Roman" w:hAnsi="Times New Roman"/>
          <w:lang w:val="en-US"/>
        </w:rPr>
        <w:t xml:space="preserve"> UEs in</w:t>
      </w:r>
      <w:r w:rsidRPr="00AC66BE">
        <w:rPr>
          <w:rFonts w:ascii="Times New Roman" w:hAnsi="Times New Roman"/>
          <w:lang w:val="en-US"/>
        </w:rPr>
        <w:t xml:space="preserve"> </w:t>
      </w:r>
      <w:r w:rsidR="008D243A">
        <w:rPr>
          <w:rFonts w:ascii="Times New Roman" w:hAnsi="Times New Roman"/>
        </w:rPr>
        <w:t xml:space="preserve">IDLE/INACTIVE </w:t>
      </w:r>
      <w:r w:rsidR="0035522B" w:rsidRPr="00AC66BE">
        <w:rPr>
          <w:rFonts w:ascii="Times New Roman" w:hAnsi="Times New Roman"/>
        </w:rPr>
        <w:t>mode</w:t>
      </w:r>
      <w:r w:rsidRPr="00AC66BE">
        <w:rPr>
          <w:rFonts w:ascii="Times New Roman" w:hAnsi="Times New Roman"/>
          <w:lang w:val="en-US"/>
        </w:rPr>
        <w:t>.</w:t>
      </w:r>
      <w:r w:rsidR="008972E4">
        <w:rPr>
          <w:rFonts w:ascii="Times New Roman" w:hAnsi="Times New Roman"/>
          <w:lang w:val="en-US"/>
        </w:rPr>
        <w:t xml:space="preserve"> </w:t>
      </w:r>
    </w:p>
    <w:p w14:paraId="0637AF39" w14:textId="40CB55C4" w:rsidR="0039449B" w:rsidRDefault="008C4F52" w:rsidP="009F6544">
      <w:pPr>
        <w:pStyle w:val="Heading1"/>
        <w:rPr>
          <w:lang w:val="en-US"/>
        </w:rPr>
      </w:pPr>
      <w:r>
        <w:rPr>
          <w:lang w:val="en-US"/>
        </w:rPr>
        <w:t xml:space="preserve">Discussion </w:t>
      </w:r>
    </w:p>
    <w:p w14:paraId="371A8B2F" w14:textId="714DE71E" w:rsidR="000949E9" w:rsidRDefault="00B0328B" w:rsidP="00C3683F">
      <w:pPr>
        <w:rPr>
          <w:rFonts w:ascii="Times New Roman" w:hAnsi="Times New Roman"/>
          <w:lang w:val="en-US"/>
        </w:rPr>
      </w:pPr>
      <w:r w:rsidRPr="00611303">
        <w:rPr>
          <w:rFonts w:ascii="Times New Roman" w:hAnsi="Times New Roman"/>
          <w:lang w:val="en-US"/>
        </w:rPr>
        <w:t xml:space="preserve">To compare </w:t>
      </w:r>
      <w:r>
        <w:rPr>
          <w:rFonts w:ascii="Times New Roman" w:hAnsi="Times New Roman"/>
          <w:lang w:val="en-US"/>
        </w:rPr>
        <w:t>potential paging enhancement</w:t>
      </w:r>
      <w:r w:rsidR="00F52D08">
        <w:rPr>
          <w:rFonts w:ascii="Times New Roman" w:hAnsi="Times New Roman"/>
          <w:lang w:val="en-US"/>
        </w:rPr>
        <w:t xml:space="preserve"> schemes</w:t>
      </w:r>
      <w:r w:rsidRPr="00611303">
        <w:rPr>
          <w:rFonts w:ascii="Times New Roman" w:hAnsi="Times New Roman"/>
          <w:lang w:val="en-US"/>
        </w:rPr>
        <w:t xml:space="preserve"> a unified </w:t>
      </w:r>
      <w:r w:rsidR="0061282C">
        <w:rPr>
          <w:rFonts w:ascii="Times New Roman" w:hAnsi="Times New Roman"/>
          <w:lang w:val="en-US"/>
        </w:rPr>
        <w:t>evaluation methodology</w:t>
      </w:r>
      <w:r w:rsidRPr="00611303">
        <w:rPr>
          <w:rFonts w:ascii="Times New Roman" w:hAnsi="Times New Roman"/>
          <w:lang w:val="en-US"/>
        </w:rPr>
        <w:t xml:space="preserve"> is needed.</w:t>
      </w:r>
      <w:r w:rsidR="00536CAB">
        <w:rPr>
          <w:rFonts w:ascii="Times New Roman" w:hAnsi="Times New Roman"/>
          <w:lang w:val="en-US"/>
        </w:rPr>
        <w:t xml:space="preserve"> </w:t>
      </w:r>
      <w:r w:rsidR="007F5D42">
        <w:rPr>
          <w:rFonts w:ascii="Times New Roman" w:hAnsi="Times New Roman"/>
          <w:lang w:val="en-US"/>
        </w:rPr>
        <w:t>T</w:t>
      </w:r>
      <w:r w:rsidR="00356380">
        <w:rPr>
          <w:rFonts w:ascii="Times New Roman" w:hAnsi="Times New Roman"/>
          <w:lang w:val="en-US"/>
        </w:rPr>
        <w:t>he</w:t>
      </w:r>
      <w:r w:rsidR="00372A72">
        <w:rPr>
          <w:rFonts w:ascii="Times New Roman" w:hAnsi="Times New Roman"/>
          <w:lang w:val="en-US"/>
        </w:rPr>
        <w:t xml:space="preserve"> </w:t>
      </w:r>
      <w:r w:rsidR="00D25B40">
        <w:rPr>
          <w:rFonts w:ascii="Times New Roman" w:hAnsi="Times New Roman"/>
          <w:lang w:val="en-US"/>
        </w:rPr>
        <w:t xml:space="preserve">evaluation methodology </w:t>
      </w:r>
      <w:r w:rsidR="000949E9">
        <w:rPr>
          <w:rFonts w:ascii="Times New Roman" w:hAnsi="Times New Roman"/>
          <w:lang w:val="en-US"/>
        </w:rPr>
        <w:t xml:space="preserve">should include </w:t>
      </w:r>
      <w:r w:rsidR="00D25B40">
        <w:rPr>
          <w:rFonts w:ascii="Times New Roman" w:hAnsi="Times New Roman"/>
          <w:lang w:val="en-US"/>
        </w:rPr>
        <w:t>the following metrics</w:t>
      </w:r>
      <w:r w:rsidR="000949E9">
        <w:rPr>
          <w:rFonts w:ascii="Times New Roman" w:hAnsi="Times New Roman"/>
          <w:lang w:val="en-US"/>
        </w:rPr>
        <w:t>:</w:t>
      </w:r>
    </w:p>
    <w:p w14:paraId="1E32DDDE" w14:textId="1291A9F1" w:rsidR="000949E9" w:rsidRDefault="000949E9" w:rsidP="000949E9">
      <w:pPr>
        <w:numPr>
          <w:ilvl w:val="0"/>
          <w:numId w:val="14"/>
        </w:numPr>
        <w:rPr>
          <w:rFonts w:ascii="Times New Roman" w:hAnsi="Times New Roman"/>
          <w:lang w:val="en-US"/>
        </w:rPr>
      </w:pPr>
      <w:r>
        <w:rPr>
          <w:rFonts w:ascii="Times New Roman" w:hAnsi="Times New Roman"/>
          <w:lang w:val="en-US"/>
        </w:rPr>
        <w:t>power saving gain:</w:t>
      </w:r>
      <w:r w:rsidR="00F52D08">
        <w:rPr>
          <w:rFonts w:ascii="Times New Roman" w:hAnsi="Times New Roman"/>
          <w:lang w:val="en-US"/>
        </w:rPr>
        <w:t xml:space="preserve"> </w:t>
      </w:r>
      <w:r w:rsidR="00F85EC8">
        <w:rPr>
          <w:rFonts w:ascii="Times New Roman" w:hAnsi="Times New Roman"/>
          <w:lang w:val="en-US"/>
        </w:rPr>
        <w:t>percentage of power consumption reduction of proposed p</w:t>
      </w:r>
      <w:r w:rsidR="001B189D">
        <w:rPr>
          <w:rFonts w:ascii="Times New Roman" w:hAnsi="Times New Roman"/>
          <w:lang w:val="en-US"/>
        </w:rPr>
        <w:t>aging enhancement to the baseline scheme</w:t>
      </w:r>
      <w:r w:rsidR="00767677">
        <w:rPr>
          <w:rFonts w:ascii="Times New Roman" w:hAnsi="Times New Roman"/>
          <w:lang w:val="en-US"/>
        </w:rPr>
        <w:t>,</w:t>
      </w:r>
    </w:p>
    <w:p w14:paraId="4EB20110" w14:textId="4DEB8BCA" w:rsidR="00E80779" w:rsidRDefault="00FD4CC1" w:rsidP="00E80779">
      <w:pPr>
        <w:numPr>
          <w:ilvl w:val="0"/>
          <w:numId w:val="14"/>
        </w:numPr>
        <w:rPr>
          <w:rFonts w:ascii="Times New Roman" w:hAnsi="Times New Roman"/>
          <w:lang w:val="en-US"/>
        </w:rPr>
      </w:pPr>
      <w:r>
        <w:rPr>
          <w:rFonts w:ascii="Times New Roman" w:hAnsi="Times New Roman"/>
          <w:lang w:val="en-US"/>
        </w:rPr>
        <w:t xml:space="preserve">overhead: </w:t>
      </w:r>
      <w:r w:rsidR="00D52D67">
        <w:rPr>
          <w:rFonts w:ascii="Times New Roman" w:hAnsi="Times New Roman"/>
          <w:lang w:val="en-US"/>
        </w:rPr>
        <w:t>increased amount of time</w:t>
      </w:r>
      <w:r>
        <w:rPr>
          <w:rFonts w:ascii="Times New Roman" w:hAnsi="Times New Roman"/>
          <w:lang w:val="en-US"/>
        </w:rPr>
        <w:t xml:space="preserve"> or resources</w:t>
      </w:r>
      <w:r w:rsidR="00D52D67">
        <w:rPr>
          <w:rFonts w:ascii="Times New Roman" w:hAnsi="Times New Roman"/>
          <w:lang w:val="en-US"/>
        </w:rPr>
        <w:t xml:space="preserve"> </w:t>
      </w:r>
      <w:r w:rsidR="00800AFC">
        <w:rPr>
          <w:rFonts w:ascii="Times New Roman" w:hAnsi="Times New Roman"/>
          <w:lang w:val="en-US"/>
        </w:rPr>
        <w:t xml:space="preserve">(if any) of proposed paging enhancement </w:t>
      </w:r>
      <w:r w:rsidR="00D52D67">
        <w:rPr>
          <w:rFonts w:ascii="Times New Roman" w:hAnsi="Times New Roman"/>
          <w:lang w:val="en-US"/>
        </w:rPr>
        <w:t>compared</w:t>
      </w:r>
      <w:r w:rsidR="00800AFC">
        <w:rPr>
          <w:rFonts w:ascii="Times New Roman" w:hAnsi="Times New Roman"/>
          <w:lang w:val="en-US"/>
        </w:rPr>
        <w:t xml:space="preserve"> to the baseline scheme</w:t>
      </w:r>
      <w:r w:rsidR="00C93AAA">
        <w:rPr>
          <w:rFonts w:ascii="Times New Roman" w:hAnsi="Times New Roman"/>
          <w:lang w:val="en-US"/>
        </w:rPr>
        <w:t>.</w:t>
      </w:r>
      <w:r w:rsidR="00767677">
        <w:rPr>
          <w:rFonts w:ascii="Times New Roman" w:hAnsi="Times New Roman"/>
          <w:lang w:val="en-US"/>
        </w:rPr>
        <w:t xml:space="preserve"> </w:t>
      </w:r>
    </w:p>
    <w:p w14:paraId="5B0B6DFB" w14:textId="54A85F4F" w:rsidR="00484AEB" w:rsidRDefault="004A7D68" w:rsidP="00E34209">
      <w:pPr>
        <w:rPr>
          <w:rFonts w:ascii="Times New Roman" w:hAnsi="Times New Roman"/>
          <w:lang w:val="en-US"/>
        </w:rPr>
      </w:pPr>
      <w:r>
        <w:rPr>
          <w:rFonts w:ascii="Times New Roman" w:hAnsi="Times New Roman"/>
          <w:lang w:val="en-US"/>
        </w:rPr>
        <w:t xml:space="preserve">Furthermore, if a new signal or channel is used for paging enhancement, </w:t>
      </w:r>
      <w:r w:rsidR="00484AEB">
        <w:rPr>
          <w:rFonts w:ascii="Times New Roman" w:hAnsi="Times New Roman"/>
          <w:lang w:val="en-US"/>
        </w:rPr>
        <w:t>the performance met</w:t>
      </w:r>
      <w:r w:rsidR="002E0C42">
        <w:rPr>
          <w:rFonts w:ascii="Times New Roman" w:hAnsi="Times New Roman"/>
          <w:lang w:val="en-US"/>
        </w:rPr>
        <w:t>rics should include false-alarm a</w:t>
      </w:r>
      <w:r w:rsidR="00EA62F8">
        <w:rPr>
          <w:rFonts w:ascii="Times New Roman" w:hAnsi="Times New Roman"/>
          <w:lang w:val="en-US"/>
        </w:rPr>
        <w:t>nd miss-detection rates of the signal</w:t>
      </w:r>
      <w:r w:rsidR="00C779D8">
        <w:rPr>
          <w:rFonts w:ascii="Times New Roman" w:hAnsi="Times New Roman"/>
          <w:lang w:val="en-US"/>
        </w:rPr>
        <w:t xml:space="preserve"> and </w:t>
      </w:r>
      <w:r w:rsidR="00212577">
        <w:rPr>
          <w:rFonts w:ascii="Times New Roman" w:hAnsi="Times New Roman"/>
          <w:lang w:val="en-US"/>
        </w:rPr>
        <w:t xml:space="preserve">complexity </w:t>
      </w:r>
      <w:r w:rsidR="00656428">
        <w:rPr>
          <w:rFonts w:ascii="Times New Roman" w:hAnsi="Times New Roman"/>
          <w:lang w:val="en-US"/>
        </w:rPr>
        <w:t>for the reception of the</w:t>
      </w:r>
      <w:r w:rsidR="00212577">
        <w:rPr>
          <w:rFonts w:ascii="Times New Roman" w:hAnsi="Times New Roman"/>
          <w:lang w:val="en-US"/>
        </w:rPr>
        <w:t xml:space="preserve"> new signal or channel</w:t>
      </w:r>
      <w:r w:rsidR="00EA62F8">
        <w:rPr>
          <w:rFonts w:ascii="Times New Roman" w:hAnsi="Times New Roman"/>
          <w:lang w:val="en-US"/>
        </w:rPr>
        <w:t>.</w:t>
      </w:r>
    </w:p>
    <w:p w14:paraId="67B8BA5B" w14:textId="111D5990" w:rsidR="00967DCA" w:rsidRDefault="00A052B2" w:rsidP="00E34209">
      <w:pPr>
        <w:rPr>
          <w:rFonts w:ascii="Times New Roman" w:hAnsi="Times New Roman"/>
          <w:lang w:val="en-US"/>
        </w:rPr>
      </w:pPr>
      <w:r>
        <w:rPr>
          <w:rFonts w:ascii="Times New Roman" w:hAnsi="Times New Roman"/>
          <w:lang w:val="en-US"/>
        </w:rPr>
        <w:t>In the following, w</w:t>
      </w:r>
      <w:r w:rsidR="008021CA">
        <w:rPr>
          <w:rFonts w:ascii="Times New Roman" w:hAnsi="Times New Roman"/>
          <w:lang w:val="en-US"/>
        </w:rPr>
        <w:t xml:space="preserve">e </w:t>
      </w:r>
      <w:r w:rsidR="00124B55">
        <w:rPr>
          <w:rFonts w:ascii="Times New Roman" w:hAnsi="Times New Roman"/>
          <w:lang w:val="en-US"/>
        </w:rPr>
        <w:t>discuss aspects related to</w:t>
      </w:r>
      <w:r w:rsidR="008021CA">
        <w:rPr>
          <w:rFonts w:ascii="Times New Roman" w:hAnsi="Times New Roman"/>
          <w:lang w:val="en-US"/>
        </w:rPr>
        <w:t xml:space="preserve"> </w:t>
      </w:r>
      <w:r w:rsidR="00B52639">
        <w:rPr>
          <w:rFonts w:ascii="Times New Roman" w:hAnsi="Times New Roman"/>
          <w:lang w:val="en-US"/>
        </w:rPr>
        <w:t xml:space="preserve">the </w:t>
      </w:r>
      <w:r w:rsidR="008021CA">
        <w:rPr>
          <w:rFonts w:ascii="Times New Roman" w:hAnsi="Times New Roman"/>
          <w:lang w:val="en-US"/>
        </w:rPr>
        <w:t>power consumption model</w:t>
      </w:r>
      <w:r w:rsidR="001C7F86">
        <w:rPr>
          <w:rFonts w:ascii="Times New Roman" w:hAnsi="Times New Roman"/>
          <w:lang w:val="en-US"/>
        </w:rPr>
        <w:t xml:space="preserve"> and</w:t>
      </w:r>
      <w:r w:rsidR="00C066D6">
        <w:rPr>
          <w:rFonts w:ascii="Times New Roman" w:hAnsi="Times New Roman"/>
          <w:lang w:val="en-US"/>
        </w:rPr>
        <w:t xml:space="preserve"> </w:t>
      </w:r>
      <w:r w:rsidR="001C7F86">
        <w:rPr>
          <w:rFonts w:ascii="Times New Roman" w:hAnsi="Times New Roman"/>
          <w:lang w:val="en-US"/>
        </w:rPr>
        <w:t>de</w:t>
      </w:r>
      <w:r w:rsidR="00C066D6">
        <w:rPr>
          <w:rFonts w:ascii="Times New Roman" w:hAnsi="Times New Roman"/>
          <w:lang w:val="en-US"/>
        </w:rPr>
        <w:t>ployment scenarios</w:t>
      </w:r>
      <w:r w:rsidR="002D3124">
        <w:rPr>
          <w:rFonts w:ascii="Times New Roman" w:hAnsi="Times New Roman"/>
          <w:lang w:val="en-US"/>
        </w:rPr>
        <w:t xml:space="preserve"> used as </w:t>
      </w:r>
      <w:r w:rsidR="00B52639">
        <w:rPr>
          <w:rFonts w:ascii="Times New Roman" w:hAnsi="Times New Roman"/>
          <w:lang w:val="en-US"/>
        </w:rPr>
        <w:t xml:space="preserve">a </w:t>
      </w:r>
      <w:r w:rsidR="002D3124">
        <w:rPr>
          <w:rFonts w:ascii="Times New Roman" w:hAnsi="Times New Roman"/>
          <w:lang w:val="en-US"/>
        </w:rPr>
        <w:t>base-line</w:t>
      </w:r>
      <w:r w:rsidR="00473CFA">
        <w:rPr>
          <w:rFonts w:ascii="Times New Roman" w:hAnsi="Times New Roman"/>
          <w:lang w:val="en-US"/>
        </w:rPr>
        <w:t>.</w:t>
      </w:r>
      <w:r w:rsidR="002D3124">
        <w:rPr>
          <w:rFonts w:ascii="Times New Roman" w:hAnsi="Times New Roman"/>
          <w:lang w:val="en-US"/>
        </w:rPr>
        <w:t xml:space="preserve"> </w:t>
      </w:r>
      <w:r w:rsidR="005B1344">
        <w:rPr>
          <w:rFonts w:ascii="Times New Roman" w:hAnsi="Times New Roman"/>
          <w:lang w:val="en-US"/>
        </w:rPr>
        <w:t>We further discuss p</w:t>
      </w:r>
      <w:r w:rsidR="005E726B">
        <w:rPr>
          <w:rFonts w:ascii="Times New Roman" w:hAnsi="Times New Roman"/>
          <w:lang w:val="en-US"/>
        </w:rPr>
        <w:t xml:space="preserve">otential </w:t>
      </w:r>
      <w:r w:rsidR="00F31044">
        <w:rPr>
          <w:rFonts w:ascii="Times New Roman" w:hAnsi="Times New Roman"/>
          <w:lang w:val="en-US"/>
        </w:rPr>
        <w:t>paging enhancement scheme</w:t>
      </w:r>
      <w:r w:rsidR="005E15AA">
        <w:rPr>
          <w:rFonts w:ascii="Times New Roman" w:hAnsi="Times New Roman"/>
          <w:lang w:val="en-US"/>
        </w:rPr>
        <w:t>s</w:t>
      </w:r>
      <w:r w:rsidR="00F31044">
        <w:rPr>
          <w:rFonts w:ascii="Times New Roman" w:hAnsi="Times New Roman"/>
          <w:lang w:val="en-US"/>
        </w:rPr>
        <w:t xml:space="preserve"> </w:t>
      </w:r>
      <w:r w:rsidR="001C1C55">
        <w:rPr>
          <w:rFonts w:ascii="Times New Roman" w:hAnsi="Times New Roman"/>
          <w:lang w:val="en-US"/>
        </w:rPr>
        <w:t xml:space="preserve">and their influence on </w:t>
      </w:r>
      <w:r w:rsidR="00345916">
        <w:rPr>
          <w:rFonts w:ascii="Times New Roman" w:hAnsi="Times New Roman"/>
          <w:lang w:val="en-US"/>
        </w:rPr>
        <w:t xml:space="preserve">power saving gain and </w:t>
      </w:r>
      <w:r w:rsidR="00D1337C">
        <w:rPr>
          <w:rFonts w:ascii="Times New Roman" w:hAnsi="Times New Roman"/>
          <w:lang w:val="en-US"/>
        </w:rPr>
        <w:t>system overhead</w:t>
      </w:r>
      <w:r w:rsidR="00345916">
        <w:rPr>
          <w:rFonts w:ascii="Times New Roman" w:hAnsi="Times New Roman"/>
          <w:lang w:val="en-US"/>
        </w:rPr>
        <w:t>.</w:t>
      </w:r>
    </w:p>
    <w:p w14:paraId="062F9C58" w14:textId="77777777" w:rsidR="00297BC4" w:rsidRDefault="00297BC4" w:rsidP="005F7D5F">
      <w:pPr>
        <w:ind w:left="1440"/>
        <w:rPr>
          <w:rFonts w:ascii="Times New Roman" w:hAnsi="Times New Roman"/>
          <w:lang w:val="en-US"/>
        </w:rPr>
      </w:pPr>
    </w:p>
    <w:p w14:paraId="57797D71" w14:textId="1DA121E8" w:rsidR="0039449B" w:rsidRDefault="004D2F40" w:rsidP="00AE7CAB">
      <w:pPr>
        <w:pStyle w:val="Heading2"/>
        <w:tabs>
          <w:tab w:val="clear" w:pos="1286"/>
          <w:tab w:val="num" w:pos="710"/>
        </w:tabs>
        <w:ind w:hanging="1286"/>
        <w:rPr>
          <w:lang w:val="en-US"/>
        </w:rPr>
      </w:pPr>
      <w:r>
        <w:t>Evaluation</w:t>
      </w:r>
      <w:r w:rsidR="00DC4C7D">
        <w:t xml:space="preserve"> methodology – power consumption</w:t>
      </w:r>
      <w:r w:rsidR="00180A63">
        <w:rPr>
          <w:lang w:val="en-US"/>
        </w:rPr>
        <w:t xml:space="preserve"> </w:t>
      </w:r>
      <w:r w:rsidR="0039449B">
        <w:rPr>
          <w:lang w:val="en-US"/>
        </w:rPr>
        <w:t>model</w:t>
      </w:r>
    </w:p>
    <w:p w14:paraId="6ACE4FC9" w14:textId="568F2F3C" w:rsidR="00212969" w:rsidRPr="00212969" w:rsidRDefault="00212969" w:rsidP="002A1927">
      <w:pPr>
        <w:rPr>
          <w:rFonts w:ascii="Times New Roman" w:hAnsi="Times New Roman"/>
          <w:lang w:val="en-US"/>
        </w:rPr>
      </w:pPr>
      <w:r>
        <w:rPr>
          <w:rFonts w:ascii="Times New Roman" w:hAnsi="Times New Roman"/>
          <w:lang w:val="en-US"/>
        </w:rPr>
        <w:t xml:space="preserve">During </w:t>
      </w:r>
      <w:r w:rsidR="00B52639">
        <w:rPr>
          <w:rFonts w:ascii="Times New Roman" w:hAnsi="Times New Roman"/>
          <w:lang w:val="en-US"/>
        </w:rPr>
        <w:t xml:space="preserve">the </w:t>
      </w:r>
      <w:r>
        <w:rPr>
          <w:rFonts w:ascii="Times New Roman" w:hAnsi="Times New Roman"/>
          <w:lang w:val="en-US"/>
        </w:rPr>
        <w:t xml:space="preserve">power saving SI, </w:t>
      </w:r>
      <w:r w:rsidR="00B52639">
        <w:rPr>
          <w:rFonts w:ascii="Times New Roman" w:hAnsi="Times New Roman"/>
          <w:lang w:val="en-US"/>
        </w:rPr>
        <w:t xml:space="preserve">according to the </w:t>
      </w:r>
      <w:r>
        <w:rPr>
          <w:rFonts w:ascii="Times New Roman" w:hAnsi="Times New Roman"/>
          <w:lang w:val="en-US"/>
        </w:rPr>
        <w:t xml:space="preserve">details </w:t>
      </w:r>
      <w:r w:rsidRPr="00611303">
        <w:rPr>
          <w:rFonts w:ascii="Times New Roman" w:hAnsi="Times New Roman"/>
          <w:lang w:val="en-US"/>
        </w:rPr>
        <w:t>in TR 38.840</w:t>
      </w:r>
      <w:r>
        <w:rPr>
          <w:rFonts w:ascii="Times New Roman" w:hAnsi="Times New Roman"/>
          <w:lang w:val="en-US"/>
        </w:rPr>
        <w:t>,</w:t>
      </w:r>
      <w:r w:rsidRPr="00611303">
        <w:rPr>
          <w:rFonts w:ascii="Times New Roman" w:hAnsi="Times New Roman"/>
          <w:lang w:val="en-US"/>
        </w:rPr>
        <w:t xml:space="preserve"> </w:t>
      </w:r>
      <w:r>
        <w:rPr>
          <w:rFonts w:ascii="Times New Roman" w:hAnsi="Times New Roman"/>
          <w:lang w:val="en-US"/>
        </w:rPr>
        <w:t xml:space="preserve">the following power components were recommended </w:t>
      </w:r>
      <w:r w:rsidRPr="00611303">
        <w:rPr>
          <w:rFonts w:ascii="Times New Roman" w:hAnsi="Times New Roman"/>
        </w:rPr>
        <w:t>to be considered for RRM measurement power saving evaluation</w:t>
      </w:r>
      <w:r w:rsidR="00F25821">
        <w:rPr>
          <w:rFonts w:ascii="Times New Roman" w:hAnsi="Times New Roman"/>
        </w:rPr>
        <w:t xml:space="preserve"> in IDLE/INACTIVE:</w:t>
      </w:r>
    </w:p>
    <w:p w14:paraId="07D7B5E7" w14:textId="77777777" w:rsidR="00212969" w:rsidRPr="00611303" w:rsidRDefault="00212969" w:rsidP="002A1927">
      <w:pPr>
        <w:pStyle w:val="B2"/>
        <w:jc w:val="both"/>
        <w:rPr>
          <w:rFonts w:ascii="Times New Roman" w:hAnsi="Times New Roman"/>
        </w:rPr>
      </w:pPr>
      <w:r w:rsidRPr="00611303">
        <w:rPr>
          <w:rFonts w:ascii="Times New Roman" w:hAnsi="Times New Roman"/>
        </w:rPr>
        <w:t>-</w:t>
      </w:r>
      <w:r w:rsidRPr="00611303">
        <w:rPr>
          <w:rFonts w:ascii="Times New Roman" w:hAnsi="Times New Roman"/>
        </w:rPr>
        <w:tab/>
        <w:t>Loop convergence (AGC, TTL &amp; FTL) / time-frequency tracking</w:t>
      </w:r>
    </w:p>
    <w:p w14:paraId="796A1756" w14:textId="77777777" w:rsidR="00212969" w:rsidRPr="00611303" w:rsidRDefault="00212969" w:rsidP="002A1927">
      <w:pPr>
        <w:pStyle w:val="B3"/>
        <w:jc w:val="both"/>
        <w:rPr>
          <w:rFonts w:ascii="Times New Roman" w:hAnsi="Times New Roman"/>
        </w:rPr>
      </w:pPr>
      <w:r w:rsidRPr="00611303">
        <w:rPr>
          <w:rFonts w:ascii="Times New Roman" w:hAnsi="Times New Roman"/>
        </w:rPr>
        <w:t>-</w:t>
      </w:r>
      <w:r w:rsidRPr="00611303">
        <w:rPr>
          <w:rFonts w:ascii="Times New Roman" w:hAnsi="Times New Roman"/>
        </w:rPr>
        <w:tab/>
        <w:t>How many SSB bursts are used for Loop convergence, with consideration of being potentially confined in the same SSB burst or different SSB bursts for serving cells and neighbouring cells measurement/ time-frequency tracing</w:t>
      </w:r>
    </w:p>
    <w:p w14:paraId="760E35D3" w14:textId="77777777" w:rsidR="00212969" w:rsidRPr="00611303" w:rsidRDefault="00212969" w:rsidP="002A1927">
      <w:pPr>
        <w:pStyle w:val="B3"/>
        <w:jc w:val="both"/>
        <w:rPr>
          <w:rFonts w:ascii="Times New Roman" w:hAnsi="Times New Roman"/>
        </w:rPr>
      </w:pPr>
      <w:r w:rsidRPr="00611303">
        <w:rPr>
          <w:rFonts w:ascii="Times New Roman" w:hAnsi="Times New Roman"/>
        </w:rPr>
        <w:t>-</w:t>
      </w:r>
      <w:r w:rsidRPr="00611303">
        <w:rPr>
          <w:rFonts w:ascii="Times New Roman" w:hAnsi="Times New Roman"/>
        </w:rPr>
        <w:tab/>
        <w:t>FFS: The power value for loop convergence /time-frequency tracking is as the same as SSB processing.</w:t>
      </w:r>
    </w:p>
    <w:p w14:paraId="1A33DBF6" w14:textId="77777777" w:rsidR="00212969" w:rsidRPr="00611303" w:rsidRDefault="00212969" w:rsidP="002A1927">
      <w:pPr>
        <w:pStyle w:val="B2"/>
        <w:jc w:val="both"/>
        <w:rPr>
          <w:rFonts w:ascii="Times New Roman" w:hAnsi="Times New Roman"/>
        </w:rPr>
      </w:pPr>
      <w:r w:rsidRPr="00611303">
        <w:rPr>
          <w:rFonts w:ascii="Times New Roman" w:hAnsi="Times New Roman"/>
        </w:rPr>
        <w:t>-</w:t>
      </w:r>
      <w:r w:rsidRPr="00611303">
        <w:rPr>
          <w:rFonts w:ascii="Times New Roman" w:hAnsi="Times New Roman"/>
        </w:rPr>
        <w:tab/>
        <w:t xml:space="preserve">Paging </w:t>
      </w:r>
    </w:p>
    <w:p w14:paraId="528A2D08" w14:textId="77777777" w:rsidR="00212969" w:rsidRPr="00611303" w:rsidRDefault="00212969" w:rsidP="002A1927">
      <w:pPr>
        <w:pStyle w:val="B2"/>
        <w:jc w:val="both"/>
        <w:rPr>
          <w:rFonts w:ascii="Times New Roman" w:hAnsi="Times New Roman"/>
        </w:rPr>
      </w:pPr>
      <w:r w:rsidRPr="00611303">
        <w:rPr>
          <w:rFonts w:ascii="Times New Roman" w:hAnsi="Times New Roman"/>
        </w:rPr>
        <w:t>-</w:t>
      </w:r>
      <w:r w:rsidRPr="00611303">
        <w:rPr>
          <w:rFonts w:ascii="Times New Roman" w:hAnsi="Times New Roman"/>
        </w:rPr>
        <w:tab/>
        <w:t>SIB1 decoding (PDCCH+PDSCH)</w:t>
      </w:r>
    </w:p>
    <w:p w14:paraId="19EE5C62" w14:textId="77777777" w:rsidR="00212969" w:rsidRPr="00611303" w:rsidRDefault="00212969" w:rsidP="002A1927">
      <w:pPr>
        <w:pStyle w:val="B2"/>
        <w:jc w:val="both"/>
        <w:rPr>
          <w:rFonts w:ascii="Times New Roman" w:hAnsi="Times New Roman"/>
        </w:rPr>
      </w:pPr>
      <w:r w:rsidRPr="00611303">
        <w:rPr>
          <w:rFonts w:ascii="Times New Roman" w:hAnsi="Times New Roman"/>
        </w:rPr>
        <w:t>-</w:t>
      </w:r>
      <w:r w:rsidRPr="00611303">
        <w:rPr>
          <w:rFonts w:ascii="Times New Roman" w:hAnsi="Times New Roman"/>
        </w:rPr>
        <w:tab/>
        <w:t>Neighbouring cell search (within SMTC), if any</w:t>
      </w:r>
    </w:p>
    <w:p w14:paraId="685AD239" w14:textId="77777777" w:rsidR="00212969" w:rsidRPr="00611303" w:rsidRDefault="00212969" w:rsidP="002A1927">
      <w:pPr>
        <w:pStyle w:val="B2"/>
        <w:jc w:val="both"/>
        <w:rPr>
          <w:rFonts w:ascii="Times New Roman" w:hAnsi="Times New Roman"/>
        </w:rPr>
      </w:pPr>
      <w:r w:rsidRPr="00611303">
        <w:rPr>
          <w:rFonts w:ascii="Times New Roman" w:hAnsi="Times New Roman"/>
        </w:rPr>
        <w:t>-</w:t>
      </w:r>
      <w:r w:rsidRPr="00611303">
        <w:rPr>
          <w:rFonts w:ascii="Times New Roman" w:hAnsi="Times New Roman"/>
        </w:rPr>
        <w:tab/>
        <w:t>SSB measurement (serving cell only / severing cell and neighbouring cells, if any)</w:t>
      </w:r>
    </w:p>
    <w:p w14:paraId="7F3FBE81" w14:textId="77777777" w:rsidR="00212969" w:rsidRPr="00611303" w:rsidRDefault="00212969" w:rsidP="002A1927">
      <w:pPr>
        <w:pStyle w:val="B2"/>
        <w:jc w:val="both"/>
        <w:rPr>
          <w:rFonts w:ascii="Times New Roman" w:hAnsi="Times New Roman"/>
          <w:lang w:eastAsia="zh-CN"/>
        </w:rPr>
      </w:pPr>
      <w:r w:rsidRPr="00611303">
        <w:rPr>
          <w:rFonts w:ascii="Times New Roman" w:hAnsi="Times New Roman"/>
        </w:rPr>
        <w:t>-</w:t>
      </w:r>
      <w:r w:rsidRPr="00611303">
        <w:rPr>
          <w:rFonts w:ascii="Times New Roman" w:hAnsi="Times New Roman"/>
        </w:rPr>
        <w:tab/>
        <w:t>Sleep</w:t>
      </w:r>
      <w:r w:rsidR="00F25821">
        <w:rPr>
          <w:rFonts w:ascii="Times New Roman" w:hAnsi="Times New Roman"/>
        </w:rPr>
        <w:t>.</w:t>
      </w:r>
    </w:p>
    <w:p w14:paraId="4B7C46FC" w14:textId="4D9A8E09" w:rsidR="008E526A" w:rsidRDefault="00212969" w:rsidP="002A1927">
      <w:pPr>
        <w:rPr>
          <w:rFonts w:ascii="Times New Roman" w:hAnsi="Times New Roman"/>
          <w:lang w:val="en-US"/>
        </w:rPr>
      </w:pPr>
      <w:r>
        <w:rPr>
          <w:rFonts w:ascii="Times New Roman" w:hAnsi="Times New Roman"/>
          <w:lang w:val="en-US"/>
        </w:rPr>
        <w:t xml:space="preserve">For the evaluation of power saving enhancement schemes, </w:t>
      </w:r>
      <w:r w:rsidR="00F25821">
        <w:rPr>
          <w:rFonts w:ascii="Times New Roman" w:hAnsi="Times New Roman"/>
          <w:lang w:val="en-US"/>
        </w:rPr>
        <w:t xml:space="preserve">we can use </w:t>
      </w:r>
      <w:r>
        <w:rPr>
          <w:rFonts w:ascii="Times New Roman" w:hAnsi="Times New Roman"/>
          <w:lang w:val="en-US"/>
        </w:rPr>
        <w:t>similar</w:t>
      </w:r>
      <w:r w:rsidR="005B080B" w:rsidRPr="00611303">
        <w:rPr>
          <w:rFonts w:ascii="Times New Roman" w:hAnsi="Times New Roman"/>
          <w:lang w:val="en-US"/>
        </w:rPr>
        <w:t xml:space="preserve"> power model</w:t>
      </w:r>
      <w:r>
        <w:rPr>
          <w:rFonts w:ascii="Times New Roman" w:hAnsi="Times New Roman"/>
          <w:lang w:val="en-US"/>
        </w:rPr>
        <w:t xml:space="preserve"> as the one recommended </w:t>
      </w:r>
      <w:r w:rsidR="005B080B" w:rsidRPr="00611303">
        <w:rPr>
          <w:rFonts w:ascii="Times New Roman" w:hAnsi="Times New Roman"/>
          <w:lang w:val="en-US"/>
        </w:rPr>
        <w:t>for RRM measurement power saving evaluation in IDLE/INACTIVE</w:t>
      </w:r>
      <w:r w:rsidR="005A0E8E">
        <w:rPr>
          <w:rFonts w:ascii="Times New Roman" w:hAnsi="Times New Roman"/>
          <w:lang w:val="en-US"/>
        </w:rPr>
        <w:t xml:space="preserve"> to calculate the total </w:t>
      </w:r>
      <w:r w:rsidR="00D03EAC">
        <w:rPr>
          <w:rFonts w:ascii="Times New Roman" w:hAnsi="Times New Roman"/>
          <w:lang w:val="en-US"/>
        </w:rPr>
        <w:t>power consumption</w:t>
      </w:r>
      <w:r w:rsidR="005B080B" w:rsidRPr="00611303">
        <w:rPr>
          <w:rFonts w:ascii="Times New Roman" w:hAnsi="Times New Roman"/>
          <w:lang w:val="en-US"/>
        </w:rPr>
        <w:t xml:space="preserve">. </w:t>
      </w:r>
      <w:r w:rsidR="00BB138A">
        <w:rPr>
          <w:rFonts w:ascii="Times New Roman" w:hAnsi="Times New Roman"/>
          <w:lang w:val="en-US"/>
        </w:rPr>
        <w:t>The UE power state</w:t>
      </w:r>
      <w:r w:rsidR="006F6FEF">
        <w:rPr>
          <w:rFonts w:ascii="Times New Roman" w:hAnsi="Times New Roman"/>
          <w:lang w:val="en-US"/>
        </w:rPr>
        <w:t xml:space="preserve"> </w:t>
      </w:r>
      <w:r w:rsidR="004F70FD">
        <w:rPr>
          <w:rFonts w:ascii="Times New Roman" w:hAnsi="Times New Roman"/>
          <w:lang w:val="en-US"/>
        </w:rPr>
        <w:t>levels</w:t>
      </w:r>
      <w:r w:rsidR="00BB138A">
        <w:rPr>
          <w:rFonts w:ascii="Times New Roman" w:hAnsi="Times New Roman"/>
          <w:lang w:val="en-US"/>
        </w:rPr>
        <w:t xml:space="preserve"> in TR 38.840 are however given assuming 100 MHz system bandwidth which is higher than the initial BWP used in </w:t>
      </w:r>
      <w:r w:rsidR="00BB138A" w:rsidRPr="00611303">
        <w:rPr>
          <w:rFonts w:ascii="Times New Roman" w:hAnsi="Times New Roman"/>
          <w:lang w:val="en-US"/>
        </w:rPr>
        <w:t>IDLE/INACTIVE</w:t>
      </w:r>
      <w:r w:rsidR="00BB138A">
        <w:rPr>
          <w:rFonts w:ascii="Times New Roman" w:hAnsi="Times New Roman"/>
          <w:lang w:val="en-US"/>
        </w:rPr>
        <w:t xml:space="preserve"> mode. </w:t>
      </w:r>
      <w:r>
        <w:rPr>
          <w:rFonts w:ascii="Times New Roman" w:hAnsi="Times New Roman"/>
          <w:lang w:val="en-US"/>
        </w:rPr>
        <w:t>The deployment scenario</w:t>
      </w:r>
      <w:r w:rsidR="008E526A">
        <w:rPr>
          <w:rFonts w:ascii="Times New Roman" w:hAnsi="Times New Roman"/>
          <w:lang w:val="en-US"/>
        </w:rPr>
        <w:t>s</w:t>
      </w:r>
      <w:r w:rsidR="00162C5B">
        <w:rPr>
          <w:rFonts w:ascii="Times New Roman" w:hAnsi="Times New Roman"/>
          <w:lang w:val="en-US"/>
        </w:rPr>
        <w:t xml:space="preserve"> and </w:t>
      </w:r>
      <w:r w:rsidR="008E526A">
        <w:rPr>
          <w:rFonts w:ascii="Times New Roman" w:hAnsi="Times New Roman"/>
          <w:lang w:val="en-US"/>
        </w:rPr>
        <w:t xml:space="preserve">reference configuration should </w:t>
      </w:r>
      <w:r w:rsidR="00754F39">
        <w:rPr>
          <w:rFonts w:ascii="Times New Roman" w:hAnsi="Times New Roman"/>
          <w:lang w:val="en-US"/>
        </w:rPr>
        <w:t xml:space="preserve">therefore </w:t>
      </w:r>
      <w:r w:rsidR="008E526A">
        <w:rPr>
          <w:rFonts w:ascii="Times New Roman" w:hAnsi="Times New Roman"/>
          <w:lang w:val="en-US"/>
        </w:rPr>
        <w:t xml:space="preserve">be modified to </w:t>
      </w:r>
      <w:r w:rsidR="00627DEE">
        <w:rPr>
          <w:rFonts w:ascii="Times New Roman" w:hAnsi="Times New Roman"/>
          <w:lang w:val="en-US"/>
        </w:rPr>
        <w:t>reflect</w:t>
      </w:r>
      <w:r w:rsidR="00B202C0">
        <w:rPr>
          <w:rFonts w:ascii="Times New Roman" w:hAnsi="Times New Roman"/>
          <w:lang w:val="en-US"/>
        </w:rPr>
        <w:t xml:space="preserve"> </w:t>
      </w:r>
      <w:r w:rsidR="0000216C">
        <w:rPr>
          <w:rFonts w:ascii="Times New Roman" w:hAnsi="Times New Roman"/>
          <w:lang w:val="en-US"/>
        </w:rPr>
        <w:t xml:space="preserve">the </w:t>
      </w:r>
      <w:r w:rsidR="00B202C0">
        <w:rPr>
          <w:rFonts w:ascii="Times New Roman" w:hAnsi="Times New Roman"/>
          <w:lang w:val="en-US"/>
        </w:rPr>
        <w:t>power consumption model and system configuration</w:t>
      </w:r>
      <w:r w:rsidR="00627DEE">
        <w:rPr>
          <w:rFonts w:ascii="Times New Roman" w:hAnsi="Times New Roman"/>
          <w:lang w:val="en-US"/>
        </w:rPr>
        <w:t xml:space="preserve"> </w:t>
      </w:r>
      <w:r w:rsidR="00CC55EB">
        <w:rPr>
          <w:rFonts w:ascii="Times New Roman" w:hAnsi="Times New Roman"/>
          <w:lang w:val="en-US"/>
        </w:rPr>
        <w:t xml:space="preserve">of </w:t>
      </w:r>
      <w:r w:rsidR="00627DEE">
        <w:rPr>
          <w:rFonts w:ascii="Times New Roman" w:hAnsi="Times New Roman"/>
          <w:lang w:val="en-US"/>
        </w:rPr>
        <w:t>UE</w:t>
      </w:r>
      <w:r w:rsidR="00CC55EB">
        <w:rPr>
          <w:rFonts w:ascii="Times New Roman" w:hAnsi="Times New Roman"/>
          <w:lang w:val="en-US"/>
        </w:rPr>
        <w:t>s</w:t>
      </w:r>
      <w:r w:rsidR="00627DEE">
        <w:rPr>
          <w:rFonts w:ascii="Times New Roman" w:hAnsi="Times New Roman"/>
          <w:lang w:val="en-US"/>
        </w:rPr>
        <w:t xml:space="preserve"> ope</w:t>
      </w:r>
      <w:r w:rsidR="00546251">
        <w:rPr>
          <w:rFonts w:ascii="Times New Roman" w:hAnsi="Times New Roman"/>
          <w:lang w:val="en-US"/>
        </w:rPr>
        <w:t>rating</w:t>
      </w:r>
      <w:r w:rsidR="00627DEE">
        <w:rPr>
          <w:rFonts w:ascii="Times New Roman" w:hAnsi="Times New Roman"/>
          <w:lang w:val="en-US"/>
        </w:rPr>
        <w:t xml:space="preserve"> </w:t>
      </w:r>
      <w:r w:rsidR="00EE1515">
        <w:rPr>
          <w:rFonts w:ascii="Times New Roman" w:hAnsi="Times New Roman"/>
          <w:lang w:val="en-US"/>
        </w:rPr>
        <w:t xml:space="preserve">in IDLE/INACTIVE </w:t>
      </w:r>
      <w:r w:rsidR="00546251">
        <w:rPr>
          <w:rFonts w:ascii="Times New Roman" w:hAnsi="Times New Roman"/>
          <w:lang w:val="en-US"/>
        </w:rPr>
        <w:t>mode</w:t>
      </w:r>
      <w:r w:rsidR="00EE1515">
        <w:rPr>
          <w:rFonts w:ascii="Times New Roman" w:hAnsi="Times New Roman"/>
          <w:lang w:val="en-US"/>
        </w:rPr>
        <w:t>.</w:t>
      </w:r>
      <w:r>
        <w:rPr>
          <w:rFonts w:ascii="Times New Roman" w:hAnsi="Times New Roman"/>
          <w:lang w:val="en-US"/>
        </w:rPr>
        <w:t xml:space="preserve"> </w:t>
      </w:r>
      <w:r w:rsidR="00A8740C">
        <w:rPr>
          <w:rFonts w:ascii="Times New Roman" w:hAnsi="Times New Roman"/>
          <w:lang w:val="en-US"/>
        </w:rPr>
        <w:t>U</w:t>
      </w:r>
      <w:r w:rsidR="00C61CAB">
        <w:rPr>
          <w:rFonts w:ascii="Times New Roman" w:hAnsi="Times New Roman"/>
          <w:lang w:val="en-US"/>
        </w:rPr>
        <w:t xml:space="preserve">sing </w:t>
      </w:r>
      <w:r w:rsidR="000909C0">
        <w:rPr>
          <w:rFonts w:ascii="Times New Roman" w:hAnsi="Times New Roman"/>
          <w:lang w:val="en-US"/>
        </w:rPr>
        <w:t>the</w:t>
      </w:r>
      <w:r w:rsidR="00C61CAB">
        <w:rPr>
          <w:rFonts w:ascii="Times New Roman" w:hAnsi="Times New Roman"/>
          <w:lang w:val="en-US"/>
        </w:rPr>
        <w:t xml:space="preserve"> “power consumption scaling”</w:t>
      </w:r>
      <w:r w:rsidR="00A8740C">
        <w:rPr>
          <w:rFonts w:ascii="Times New Roman" w:hAnsi="Times New Roman"/>
          <w:lang w:val="en-US"/>
        </w:rPr>
        <w:t xml:space="preserve"> </w:t>
      </w:r>
      <w:r w:rsidR="00C57E3B">
        <w:rPr>
          <w:rFonts w:ascii="Times New Roman" w:hAnsi="Times New Roman"/>
          <w:lang w:val="en-US"/>
        </w:rPr>
        <w:t>guidelines provided in TR 38.840,</w:t>
      </w:r>
      <w:r w:rsidR="00004029">
        <w:rPr>
          <w:rFonts w:ascii="Times New Roman" w:hAnsi="Times New Roman"/>
          <w:lang w:val="en-US"/>
        </w:rPr>
        <w:t xml:space="preserve"> we can calculate </w:t>
      </w:r>
      <w:r w:rsidR="000909C0">
        <w:rPr>
          <w:rFonts w:ascii="Times New Roman" w:hAnsi="Times New Roman"/>
          <w:lang w:val="en-US"/>
        </w:rPr>
        <w:t xml:space="preserve">the </w:t>
      </w:r>
      <w:r w:rsidR="00004029">
        <w:rPr>
          <w:rFonts w:ascii="Times New Roman" w:hAnsi="Times New Roman"/>
          <w:lang w:val="en-US"/>
        </w:rPr>
        <w:t xml:space="preserve">power state model for UEs </w:t>
      </w:r>
      <w:r w:rsidR="006514D0">
        <w:rPr>
          <w:rFonts w:ascii="Times New Roman" w:hAnsi="Times New Roman"/>
          <w:lang w:val="en-US"/>
        </w:rPr>
        <w:t>operating in IDLE/INACTIVE mode.</w:t>
      </w:r>
      <w:r w:rsidR="00475D98">
        <w:rPr>
          <w:rFonts w:ascii="Times New Roman" w:hAnsi="Times New Roman"/>
          <w:lang w:val="en-US"/>
        </w:rPr>
        <w:t xml:space="preserve"> </w:t>
      </w:r>
    </w:p>
    <w:p w14:paraId="3FF24440" w14:textId="77777777" w:rsidR="002F0258" w:rsidRDefault="002F0258">
      <w:pPr>
        <w:rPr>
          <w:rFonts w:ascii="Times New Roman" w:hAnsi="Times New Roman"/>
          <w:lang w:val="en-US"/>
        </w:rPr>
      </w:pPr>
    </w:p>
    <w:p w14:paraId="3E60713D" w14:textId="77777777" w:rsidR="008C4656" w:rsidRPr="00E2667B" w:rsidRDefault="00921B28" w:rsidP="00921B28">
      <w:pPr>
        <w:pStyle w:val="Caption"/>
        <w:rPr>
          <w:rFonts w:ascii="Times New Roman" w:hAnsi="Times New Roman"/>
          <w:lang w:val="en-US"/>
        </w:rPr>
      </w:pPr>
      <w:r w:rsidRPr="00872AD3">
        <w:rPr>
          <w:rFonts w:ascii="Times New Roman" w:hAnsi="Times New Roman"/>
        </w:rPr>
        <w:t xml:space="preserve">Table </w:t>
      </w:r>
      <w:r w:rsidRPr="00872AD3">
        <w:rPr>
          <w:rFonts w:ascii="Times New Roman" w:hAnsi="Times New Roman"/>
        </w:rPr>
        <w:fldChar w:fldCharType="begin"/>
      </w:r>
      <w:r w:rsidRPr="00872AD3">
        <w:rPr>
          <w:rFonts w:ascii="Times New Roman" w:hAnsi="Times New Roman"/>
        </w:rPr>
        <w:instrText xml:space="preserve"> SEQ Table \* ARABIC </w:instrText>
      </w:r>
      <w:r w:rsidRPr="00872AD3">
        <w:rPr>
          <w:rFonts w:ascii="Times New Roman" w:hAnsi="Times New Roman"/>
        </w:rPr>
        <w:fldChar w:fldCharType="separate"/>
      </w:r>
      <w:r w:rsidRPr="00872AD3">
        <w:rPr>
          <w:rFonts w:ascii="Times New Roman" w:hAnsi="Times New Roman"/>
          <w:noProof/>
        </w:rPr>
        <w:t>1</w:t>
      </w:r>
      <w:r w:rsidRPr="00872AD3">
        <w:rPr>
          <w:rFonts w:ascii="Times New Roman" w:hAnsi="Times New Roman"/>
        </w:rPr>
        <w:fldChar w:fldCharType="end"/>
      </w:r>
      <w:r w:rsidRPr="00872AD3">
        <w:rPr>
          <w:rFonts w:ascii="Times New Roman" w:hAnsi="Times New Roman"/>
        </w:rPr>
        <w:t xml:space="preserve"> - UE power consumption for FR1 in IDLE/INACTIVE mode</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5953"/>
      </w:tblGrid>
      <w:tr w:rsidR="008C4656" w:rsidRPr="00AF7623" w14:paraId="777ADFCC" w14:textId="77777777" w:rsidTr="00663A67">
        <w:tc>
          <w:tcPr>
            <w:tcW w:w="2943" w:type="dxa"/>
            <w:shd w:val="clear" w:color="auto" w:fill="auto"/>
          </w:tcPr>
          <w:p w14:paraId="1FE3887C" w14:textId="031C6B3B" w:rsidR="008C4656" w:rsidRPr="00663A67" w:rsidRDefault="008213AF" w:rsidP="00921B28">
            <w:pPr>
              <w:pStyle w:val="Caption"/>
              <w:rPr>
                <w:rFonts w:ascii="Times New Roman" w:hAnsi="Times New Roman"/>
                <w:lang w:val="en-US"/>
              </w:rPr>
            </w:pPr>
            <w:r w:rsidRPr="00663A67">
              <w:rPr>
                <w:rFonts w:ascii="Times New Roman" w:hAnsi="Times New Roman"/>
                <w:lang w:val="en-US"/>
              </w:rPr>
              <w:t>Power state</w:t>
            </w:r>
          </w:p>
        </w:tc>
        <w:tc>
          <w:tcPr>
            <w:tcW w:w="1560" w:type="dxa"/>
            <w:shd w:val="clear" w:color="auto" w:fill="auto"/>
          </w:tcPr>
          <w:p w14:paraId="76F7AF65" w14:textId="490D1D54" w:rsidR="008C4656" w:rsidRPr="00663A67" w:rsidRDefault="008213AF" w:rsidP="00921B28">
            <w:pPr>
              <w:pStyle w:val="Caption"/>
              <w:rPr>
                <w:rFonts w:ascii="Times New Roman" w:hAnsi="Times New Roman"/>
                <w:lang w:val="en-US"/>
              </w:rPr>
            </w:pPr>
            <w:r w:rsidRPr="00663A67">
              <w:rPr>
                <w:rFonts w:ascii="Times New Roman" w:hAnsi="Times New Roman"/>
                <w:lang w:val="en-US"/>
              </w:rPr>
              <w:t xml:space="preserve">Relative power </w:t>
            </w:r>
          </w:p>
        </w:tc>
        <w:tc>
          <w:tcPr>
            <w:tcW w:w="5953" w:type="dxa"/>
            <w:shd w:val="clear" w:color="auto" w:fill="auto"/>
          </w:tcPr>
          <w:p w14:paraId="1710B84B" w14:textId="3B271B2F" w:rsidR="008C4656" w:rsidRPr="00663A67" w:rsidRDefault="00965116" w:rsidP="00921B28">
            <w:pPr>
              <w:pStyle w:val="Caption"/>
              <w:rPr>
                <w:rFonts w:ascii="Times New Roman" w:hAnsi="Times New Roman"/>
                <w:lang w:val="en-US"/>
              </w:rPr>
            </w:pPr>
            <w:r w:rsidRPr="00663A67">
              <w:rPr>
                <w:rFonts w:ascii="Times New Roman" w:hAnsi="Times New Roman"/>
                <w:lang w:val="en-US"/>
              </w:rPr>
              <w:t>Comment</w:t>
            </w:r>
          </w:p>
        </w:tc>
      </w:tr>
      <w:tr w:rsidR="009A2B13" w:rsidRPr="00AF7623" w14:paraId="34048E2B" w14:textId="77777777" w:rsidTr="00663A67">
        <w:tc>
          <w:tcPr>
            <w:tcW w:w="2943" w:type="dxa"/>
            <w:shd w:val="clear" w:color="auto" w:fill="auto"/>
          </w:tcPr>
          <w:p w14:paraId="3FE88B0C" w14:textId="3B71E9A6" w:rsidR="009A2B13" w:rsidRPr="00663A67" w:rsidRDefault="009A2B13" w:rsidP="00921B28">
            <w:pPr>
              <w:pStyle w:val="Caption"/>
              <w:rPr>
                <w:rFonts w:ascii="Times New Roman" w:hAnsi="Times New Roman"/>
                <w:b w:val="0"/>
                <w:lang w:val="en-US"/>
              </w:rPr>
            </w:pPr>
            <w:r w:rsidRPr="00663A67">
              <w:rPr>
                <w:rFonts w:ascii="Times New Roman" w:hAnsi="Times New Roman"/>
                <w:b w:val="0"/>
                <w:lang w:val="en-US"/>
              </w:rPr>
              <w:t>PDCCH only (P_RNTI)</w:t>
            </w:r>
          </w:p>
        </w:tc>
        <w:tc>
          <w:tcPr>
            <w:tcW w:w="1560" w:type="dxa"/>
            <w:shd w:val="clear" w:color="auto" w:fill="auto"/>
          </w:tcPr>
          <w:p w14:paraId="572B219A" w14:textId="67519A3D" w:rsidR="001A4547" w:rsidRPr="00663A67" w:rsidRDefault="009A2B13" w:rsidP="00CF1CD2">
            <w:pPr>
              <w:pStyle w:val="Caption"/>
              <w:rPr>
                <w:rFonts w:ascii="Times New Roman" w:hAnsi="Times New Roman"/>
                <w:lang w:val="en-US"/>
              </w:rPr>
            </w:pPr>
            <w:r w:rsidRPr="00663A67">
              <w:rPr>
                <w:rFonts w:ascii="Times New Roman" w:hAnsi="Times New Roman"/>
                <w:lang w:val="en-US"/>
              </w:rPr>
              <w:t xml:space="preserve">50 </w:t>
            </w:r>
          </w:p>
        </w:tc>
        <w:tc>
          <w:tcPr>
            <w:tcW w:w="5953" w:type="dxa"/>
            <w:vMerge w:val="restart"/>
            <w:shd w:val="clear" w:color="auto" w:fill="auto"/>
          </w:tcPr>
          <w:p w14:paraId="04864C0C" w14:textId="77777777" w:rsidR="00A92E8D" w:rsidRPr="00663A67" w:rsidRDefault="00A92E8D" w:rsidP="004D2717">
            <w:pPr>
              <w:rPr>
                <w:rFonts w:ascii="Times New Roman" w:hAnsi="Times New Roman"/>
                <w:lang w:val="en-US"/>
              </w:rPr>
            </w:pPr>
            <w:r w:rsidRPr="00663A67">
              <w:rPr>
                <w:rFonts w:ascii="Times New Roman" w:hAnsi="Times New Roman"/>
                <w:lang w:val="en-US"/>
              </w:rPr>
              <w:t xml:space="preserve">Scaling of X MHz: α = 0.4 + 0.6 * (X - 20) / 80 </w:t>
            </w:r>
          </w:p>
          <w:p w14:paraId="2658C1CE" w14:textId="47D60242" w:rsidR="009F4DB4" w:rsidRPr="00663A67" w:rsidRDefault="00A92E8D" w:rsidP="004D2717">
            <w:pPr>
              <w:rPr>
                <w:rFonts w:ascii="Times New Roman" w:hAnsi="Times New Roman"/>
              </w:rPr>
            </w:pPr>
            <w:r w:rsidRPr="00663A67">
              <w:rPr>
                <w:rFonts w:ascii="Times New Roman" w:hAnsi="Times New Roman"/>
                <w:lang w:val="en-US"/>
              </w:rPr>
              <w:t xml:space="preserve">Relative power = </w:t>
            </w:r>
            <w:proofErr w:type="gramStart"/>
            <w:r w:rsidRPr="00663A67">
              <w:rPr>
                <w:rFonts w:ascii="Times New Roman" w:hAnsi="Times New Roman"/>
                <w:i/>
                <w:lang w:val="en-US"/>
              </w:rPr>
              <w:t>max</w:t>
            </w:r>
            <w:r w:rsidRPr="00663A67">
              <w:rPr>
                <w:rFonts w:ascii="Times New Roman" w:hAnsi="Times New Roman"/>
                <w:lang w:val="en-US"/>
              </w:rPr>
              <w:t>(</w:t>
            </w:r>
            <w:proofErr w:type="gramEnd"/>
            <w:r w:rsidRPr="00663A67">
              <w:rPr>
                <w:rFonts w:ascii="Times New Roman" w:hAnsi="Times New Roman"/>
                <w:lang w:val="en-US"/>
              </w:rPr>
              <w:t>50, α.</w:t>
            </w:r>
            <w:proofErr w:type="spellStart"/>
            <w:r w:rsidR="000B7D19" w:rsidRPr="00663A67">
              <w:rPr>
                <w:rFonts w:ascii="Times New Roman" w:hAnsi="Times New Roman"/>
                <w:lang w:val="en-US"/>
              </w:rPr>
              <w:t>P</w:t>
            </w:r>
            <w:r w:rsidR="004903A8" w:rsidRPr="00663A67">
              <w:rPr>
                <w:rFonts w:ascii="Times New Roman" w:hAnsi="Times New Roman"/>
                <w:vertAlign w:val="subscript"/>
                <w:lang w:val="en-US"/>
              </w:rPr>
              <w:t>state</w:t>
            </w:r>
            <w:proofErr w:type="spellEnd"/>
            <w:r w:rsidR="00D733C8" w:rsidRPr="00663A67">
              <w:rPr>
                <w:rFonts w:ascii="Times New Roman" w:hAnsi="Times New Roman"/>
                <w:lang w:val="en-US"/>
              </w:rPr>
              <w:t>)</w:t>
            </w:r>
            <w:r w:rsidR="006564AD" w:rsidRPr="00663A67">
              <w:rPr>
                <w:rFonts w:ascii="Times New Roman" w:hAnsi="Times New Roman"/>
                <w:lang w:val="en-US"/>
              </w:rPr>
              <w:t xml:space="preserve">, where </w:t>
            </w:r>
            <w:proofErr w:type="spellStart"/>
            <w:r w:rsidR="000B7D19" w:rsidRPr="00663A67">
              <w:rPr>
                <w:rFonts w:ascii="Times New Roman" w:hAnsi="Times New Roman"/>
                <w:lang w:val="en-US"/>
              </w:rPr>
              <w:t>P</w:t>
            </w:r>
            <w:r w:rsidR="002B37A0" w:rsidRPr="00663A67">
              <w:rPr>
                <w:rFonts w:ascii="Times New Roman" w:hAnsi="Times New Roman"/>
                <w:vertAlign w:val="subscript"/>
                <w:lang w:val="en-US"/>
              </w:rPr>
              <w:t>state</w:t>
            </w:r>
            <w:proofErr w:type="spellEnd"/>
            <w:r w:rsidR="006564AD" w:rsidRPr="00663A67">
              <w:rPr>
                <w:rFonts w:ascii="Times New Roman" w:hAnsi="Times New Roman"/>
                <w:lang w:val="en-US"/>
              </w:rPr>
              <w:t xml:space="preserve"> is </w:t>
            </w:r>
            <w:r w:rsidRPr="00663A67">
              <w:rPr>
                <w:rFonts w:ascii="Times New Roman" w:hAnsi="Times New Roman"/>
                <w:lang w:val="en-US"/>
              </w:rPr>
              <w:t>power level at 100 MHz BW</w:t>
            </w:r>
            <w:r w:rsidR="00FC4274" w:rsidRPr="00663A67">
              <w:rPr>
                <w:rFonts w:ascii="Times New Roman" w:hAnsi="Times New Roman"/>
                <w:lang w:val="en-US"/>
              </w:rPr>
              <w:t xml:space="preserve"> and </w:t>
            </w:r>
            <w:r w:rsidR="0084555F" w:rsidRPr="00663A67">
              <w:rPr>
                <w:rFonts w:ascii="Times New Roman" w:hAnsi="Times New Roman"/>
              </w:rPr>
              <w:t xml:space="preserve">BWP transition power </w:t>
            </w:r>
            <w:r w:rsidR="009F4DB4" w:rsidRPr="00663A67">
              <w:rPr>
                <w:rFonts w:ascii="Times New Roman" w:hAnsi="Times New Roman"/>
              </w:rPr>
              <w:t>is 50 power units</w:t>
            </w:r>
            <w:r w:rsidR="004D2717" w:rsidRPr="00663A67">
              <w:rPr>
                <w:rFonts w:ascii="Times New Roman" w:hAnsi="Times New Roman"/>
              </w:rPr>
              <w:t>.</w:t>
            </w:r>
            <w:r w:rsidR="00221C2D" w:rsidRPr="00663A67">
              <w:rPr>
                <w:rFonts w:ascii="Times New Roman" w:hAnsi="Times New Roman"/>
              </w:rPr>
              <w:t xml:space="preserve"> </w:t>
            </w:r>
          </w:p>
          <w:p w14:paraId="34E22C0E" w14:textId="77777777" w:rsidR="00CE5CE8" w:rsidRPr="00663A67" w:rsidRDefault="00190BF1" w:rsidP="004D2717">
            <w:pPr>
              <w:rPr>
                <w:rFonts w:ascii="Times New Roman" w:hAnsi="Times New Roman"/>
              </w:rPr>
            </w:pPr>
            <w:r w:rsidRPr="00663A67">
              <w:rPr>
                <w:rFonts w:ascii="Times New Roman" w:hAnsi="Times New Roman"/>
              </w:rPr>
              <w:t xml:space="preserve">Substituting the following values in </w:t>
            </w:r>
            <w:r w:rsidR="00CE6273" w:rsidRPr="00663A67">
              <w:rPr>
                <w:rFonts w:ascii="Times New Roman" w:hAnsi="Times New Roman"/>
              </w:rPr>
              <w:t xml:space="preserve">the </w:t>
            </w:r>
            <w:r w:rsidR="0019565F" w:rsidRPr="00663A67">
              <w:rPr>
                <w:rFonts w:ascii="Times New Roman" w:hAnsi="Times New Roman"/>
              </w:rPr>
              <w:t>above</w:t>
            </w:r>
            <w:r w:rsidR="00CE6273" w:rsidRPr="00663A67">
              <w:rPr>
                <w:rFonts w:ascii="Times New Roman" w:hAnsi="Times New Roman"/>
              </w:rPr>
              <w:t xml:space="preserve"> expression we find rel</w:t>
            </w:r>
            <w:r w:rsidR="00DA7993" w:rsidRPr="00663A67">
              <w:rPr>
                <w:rFonts w:ascii="Times New Roman" w:hAnsi="Times New Roman"/>
              </w:rPr>
              <w:t xml:space="preserve">ative power </w:t>
            </w:r>
            <w:r w:rsidR="005C7E6A" w:rsidRPr="00663A67">
              <w:rPr>
                <w:rFonts w:ascii="Times New Roman" w:hAnsi="Times New Roman"/>
              </w:rPr>
              <w:t>corresponding to the power state in 20 MHz</w:t>
            </w:r>
            <w:r w:rsidR="003B2860" w:rsidRPr="00663A67">
              <w:rPr>
                <w:rFonts w:ascii="Times New Roman" w:hAnsi="Times New Roman"/>
              </w:rPr>
              <w:t xml:space="preserve"> initial BWP.</w:t>
            </w:r>
            <w:r w:rsidR="0019565F" w:rsidRPr="00663A67">
              <w:rPr>
                <w:rFonts w:ascii="Times New Roman" w:hAnsi="Times New Roman"/>
              </w:rPr>
              <w:t xml:space="preserve"> </w:t>
            </w:r>
          </w:p>
          <w:p w14:paraId="57340FD8" w14:textId="65BB2664" w:rsidR="00C26FA0" w:rsidRPr="00663A67" w:rsidRDefault="00922B20" w:rsidP="00C26FA0">
            <w:pPr>
              <w:rPr>
                <w:rFonts w:ascii="Times New Roman" w:hAnsi="Times New Roman"/>
              </w:rPr>
            </w:pPr>
            <w:r w:rsidRPr="00663A67">
              <w:rPr>
                <w:rFonts w:ascii="Times New Roman" w:hAnsi="Times New Roman"/>
              </w:rPr>
              <w:t>P</w:t>
            </w:r>
            <w:r w:rsidR="00776CEA" w:rsidRPr="00663A67">
              <w:rPr>
                <w:rFonts w:ascii="Times New Roman" w:hAnsi="Times New Roman"/>
                <w:vertAlign w:val="subscript"/>
              </w:rPr>
              <w:t>PDCCH-</w:t>
            </w:r>
            <w:proofErr w:type="spellStart"/>
            <w:r w:rsidR="00776CEA" w:rsidRPr="00663A67">
              <w:rPr>
                <w:rFonts w:ascii="Times New Roman" w:hAnsi="Times New Roman"/>
                <w:vertAlign w:val="subscript"/>
              </w:rPr>
              <w:t>pnly</w:t>
            </w:r>
            <w:proofErr w:type="spellEnd"/>
            <w:r w:rsidR="00776CEA" w:rsidRPr="00663A67">
              <w:rPr>
                <w:rFonts w:ascii="Times New Roman" w:hAnsi="Times New Roman"/>
              </w:rPr>
              <w:t>=</w:t>
            </w:r>
            <w:r w:rsidR="00A818C1" w:rsidRPr="00663A67">
              <w:rPr>
                <w:rFonts w:ascii="Times New Roman" w:hAnsi="Times New Roman"/>
              </w:rPr>
              <w:t xml:space="preserve"> P</w:t>
            </w:r>
            <w:r w:rsidR="00A818C1" w:rsidRPr="00663A67">
              <w:rPr>
                <w:rFonts w:ascii="Times New Roman" w:hAnsi="Times New Roman"/>
                <w:vertAlign w:val="subscript"/>
              </w:rPr>
              <w:t>SSB</w:t>
            </w:r>
            <w:r w:rsidR="00190BF1" w:rsidRPr="00663A67">
              <w:rPr>
                <w:rFonts w:ascii="Times New Roman" w:hAnsi="Times New Roman"/>
                <w:vertAlign w:val="subscript"/>
              </w:rPr>
              <w:t>-</w:t>
            </w:r>
            <w:proofErr w:type="spellStart"/>
            <w:r w:rsidR="00190BF1" w:rsidRPr="00663A67">
              <w:rPr>
                <w:rFonts w:ascii="Times New Roman" w:hAnsi="Times New Roman"/>
                <w:vertAlign w:val="subscript"/>
              </w:rPr>
              <w:t>itra</w:t>
            </w:r>
            <w:proofErr w:type="spellEnd"/>
            <w:r w:rsidR="00A818C1" w:rsidRPr="00663A67">
              <w:rPr>
                <w:rFonts w:ascii="Times New Roman" w:hAnsi="Times New Roman"/>
              </w:rPr>
              <w:t>=100</w:t>
            </w:r>
            <w:r w:rsidR="001E3133" w:rsidRPr="00663A67">
              <w:rPr>
                <w:rFonts w:ascii="Times New Roman" w:hAnsi="Times New Roman"/>
              </w:rPr>
              <w:t xml:space="preserve">     </w:t>
            </w:r>
            <w:r w:rsidR="00C26FA0" w:rsidRPr="00663A67">
              <w:rPr>
                <w:rFonts w:ascii="Times New Roman" w:hAnsi="Times New Roman"/>
              </w:rPr>
              <w:t>P</w:t>
            </w:r>
            <w:r w:rsidR="00C26FA0" w:rsidRPr="00663A67">
              <w:rPr>
                <w:rFonts w:ascii="Times New Roman" w:hAnsi="Times New Roman"/>
                <w:vertAlign w:val="subscript"/>
              </w:rPr>
              <w:t>PD</w:t>
            </w:r>
            <w:r w:rsidR="00A905C6" w:rsidRPr="00663A67">
              <w:rPr>
                <w:rFonts w:ascii="Times New Roman" w:hAnsi="Times New Roman"/>
                <w:vertAlign w:val="subscript"/>
              </w:rPr>
              <w:t>S</w:t>
            </w:r>
            <w:r w:rsidR="00C26FA0" w:rsidRPr="00663A67">
              <w:rPr>
                <w:rFonts w:ascii="Times New Roman" w:hAnsi="Times New Roman"/>
                <w:vertAlign w:val="subscript"/>
              </w:rPr>
              <w:t>CH</w:t>
            </w:r>
            <w:r w:rsidR="00C26FA0" w:rsidRPr="00663A67">
              <w:rPr>
                <w:rFonts w:ascii="Times New Roman" w:hAnsi="Times New Roman"/>
              </w:rPr>
              <w:t>=</w:t>
            </w:r>
            <w:r w:rsidR="00A905C6" w:rsidRPr="00663A67">
              <w:rPr>
                <w:rFonts w:ascii="Times New Roman" w:hAnsi="Times New Roman"/>
              </w:rPr>
              <w:t>280</w:t>
            </w:r>
          </w:p>
          <w:p w14:paraId="2CB4ED69" w14:textId="6C8D77B0" w:rsidR="009A2B13" w:rsidRPr="00663A67" w:rsidRDefault="00C26FA0" w:rsidP="00F902E9">
            <w:pPr>
              <w:rPr>
                <w:rFonts w:ascii="Times New Roman" w:hAnsi="Times New Roman"/>
              </w:rPr>
            </w:pPr>
            <w:r w:rsidRPr="00663A67">
              <w:rPr>
                <w:rFonts w:ascii="Times New Roman" w:hAnsi="Times New Roman"/>
              </w:rPr>
              <w:t>P</w:t>
            </w:r>
            <w:r w:rsidRPr="00663A67">
              <w:rPr>
                <w:rFonts w:ascii="Times New Roman" w:hAnsi="Times New Roman"/>
                <w:vertAlign w:val="subscript"/>
              </w:rPr>
              <w:t>PDCCH-</w:t>
            </w:r>
            <w:r w:rsidR="0081583A" w:rsidRPr="00663A67">
              <w:rPr>
                <w:rFonts w:ascii="Times New Roman" w:hAnsi="Times New Roman"/>
                <w:vertAlign w:val="subscript"/>
              </w:rPr>
              <w:t>PDSCH</w:t>
            </w:r>
            <w:r w:rsidRPr="00663A67">
              <w:rPr>
                <w:rFonts w:ascii="Times New Roman" w:hAnsi="Times New Roman"/>
              </w:rPr>
              <w:t>=</w:t>
            </w:r>
            <w:r w:rsidR="0081583A" w:rsidRPr="00663A67">
              <w:rPr>
                <w:rFonts w:ascii="Times New Roman" w:hAnsi="Times New Roman"/>
              </w:rPr>
              <w:t>3</w:t>
            </w:r>
            <w:r w:rsidRPr="00663A67">
              <w:rPr>
                <w:rFonts w:ascii="Times New Roman" w:hAnsi="Times New Roman"/>
              </w:rPr>
              <w:t>00</w:t>
            </w:r>
            <w:r w:rsidR="00F902E9" w:rsidRPr="00663A67">
              <w:rPr>
                <w:rFonts w:ascii="Times New Roman" w:hAnsi="Times New Roman"/>
                <w:b/>
              </w:rPr>
              <w:t xml:space="preserve">       </w:t>
            </w:r>
            <w:r w:rsidR="00F902E9" w:rsidRPr="00663A67">
              <w:rPr>
                <w:rFonts w:ascii="Times New Roman" w:hAnsi="Times New Roman"/>
              </w:rPr>
              <w:t>P</w:t>
            </w:r>
            <w:r w:rsidR="00F902E9" w:rsidRPr="00663A67">
              <w:rPr>
                <w:rFonts w:ascii="Times New Roman" w:hAnsi="Times New Roman"/>
                <w:vertAlign w:val="subscript"/>
              </w:rPr>
              <w:t>SSB-</w:t>
            </w:r>
            <w:proofErr w:type="spellStart"/>
            <w:r w:rsidR="00F902E9" w:rsidRPr="00663A67">
              <w:rPr>
                <w:rFonts w:ascii="Times New Roman" w:hAnsi="Times New Roman"/>
                <w:vertAlign w:val="subscript"/>
              </w:rPr>
              <w:t>iter</w:t>
            </w:r>
            <w:proofErr w:type="spellEnd"/>
            <w:r w:rsidR="00F902E9" w:rsidRPr="00663A67">
              <w:rPr>
                <w:rFonts w:ascii="Times New Roman" w:hAnsi="Times New Roman"/>
              </w:rPr>
              <w:t>=150</w:t>
            </w:r>
          </w:p>
        </w:tc>
      </w:tr>
      <w:tr w:rsidR="009A2B13" w:rsidRPr="00AF7623" w14:paraId="20DE12F7" w14:textId="77777777" w:rsidTr="00663A67">
        <w:tc>
          <w:tcPr>
            <w:tcW w:w="2943" w:type="dxa"/>
            <w:shd w:val="clear" w:color="auto" w:fill="auto"/>
          </w:tcPr>
          <w:p w14:paraId="2DCEC3DD" w14:textId="5A0F07F6" w:rsidR="009A2B13" w:rsidRPr="00663A67" w:rsidRDefault="009A2B13" w:rsidP="00921B28">
            <w:pPr>
              <w:pStyle w:val="Caption"/>
              <w:rPr>
                <w:rFonts w:ascii="Times New Roman" w:hAnsi="Times New Roman"/>
                <w:b w:val="0"/>
                <w:lang w:val="en-US"/>
              </w:rPr>
            </w:pPr>
            <w:r w:rsidRPr="00663A67">
              <w:rPr>
                <w:rFonts w:ascii="Times New Roman" w:hAnsi="Times New Roman"/>
                <w:b w:val="0"/>
                <w:lang w:val="en-US"/>
              </w:rPr>
              <w:t>PDSCH (TMSI)</w:t>
            </w:r>
          </w:p>
        </w:tc>
        <w:tc>
          <w:tcPr>
            <w:tcW w:w="1560" w:type="dxa"/>
            <w:shd w:val="clear" w:color="auto" w:fill="auto"/>
          </w:tcPr>
          <w:p w14:paraId="703CD09F" w14:textId="5D8561FF" w:rsidR="009A2B13" w:rsidRPr="00663A67" w:rsidRDefault="009A2B13" w:rsidP="00921B28">
            <w:pPr>
              <w:pStyle w:val="Caption"/>
              <w:rPr>
                <w:rFonts w:ascii="Times New Roman" w:hAnsi="Times New Roman"/>
                <w:lang w:val="en-US"/>
              </w:rPr>
            </w:pPr>
            <w:r w:rsidRPr="00663A67">
              <w:rPr>
                <w:rFonts w:ascii="Times New Roman" w:hAnsi="Times New Roman"/>
                <w:lang w:val="en-US"/>
              </w:rPr>
              <w:t>112</w:t>
            </w:r>
          </w:p>
        </w:tc>
        <w:tc>
          <w:tcPr>
            <w:tcW w:w="5953" w:type="dxa"/>
            <w:vMerge/>
            <w:shd w:val="clear" w:color="auto" w:fill="auto"/>
          </w:tcPr>
          <w:p w14:paraId="681C4DB5" w14:textId="77777777" w:rsidR="009A2B13" w:rsidRPr="00663A67" w:rsidRDefault="009A2B13" w:rsidP="00921B28">
            <w:pPr>
              <w:pStyle w:val="Caption"/>
              <w:rPr>
                <w:rFonts w:ascii="Times New Roman" w:hAnsi="Times New Roman"/>
                <w:lang w:val="en-US"/>
              </w:rPr>
            </w:pPr>
          </w:p>
        </w:tc>
      </w:tr>
      <w:tr w:rsidR="009A2B13" w14:paraId="508E0B33" w14:textId="77777777" w:rsidTr="00663A67">
        <w:tc>
          <w:tcPr>
            <w:tcW w:w="2943" w:type="dxa"/>
            <w:shd w:val="clear" w:color="auto" w:fill="auto"/>
          </w:tcPr>
          <w:p w14:paraId="028A4B07" w14:textId="25CB4618" w:rsidR="009A2B13" w:rsidRPr="00663A67" w:rsidRDefault="009A2B13" w:rsidP="00921B28">
            <w:pPr>
              <w:pStyle w:val="Caption"/>
              <w:rPr>
                <w:rFonts w:ascii="Times New Roman" w:hAnsi="Times New Roman"/>
                <w:b w:val="0"/>
                <w:lang w:val="en-US"/>
              </w:rPr>
            </w:pPr>
            <w:r w:rsidRPr="00663A67">
              <w:rPr>
                <w:rFonts w:ascii="Times New Roman" w:hAnsi="Times New Roman"/>
                <w:b w:val="0"/>
                <w:lang w:val="en-US"/>
              </w:rPr>
              <w:t>PDCCH+PDSCH (SIB1)</w:t>
            </w:r>
          </w:p>
        </w:tc>
        <w:tc>
          <w:tcPr>
            <w:tcW w:w="1560" w:type="dxa"/>
            <w:shd w:val="clear" w:color="auto" w:fill="auto"/>
          </w:tcPr>
          <w:p w14:paraId="0E6CEEFD" w14:textId="1B33089B" w:rsidR="009A2B13" w:rsidRPr="00663A67" w:rsidRDefault="009A2B13" w:rsidP="00921B28">
            <w:pPr>
              <w:pStyle w:val="Caption"/>
              <w:rPr>
                <w:rFonts w:ascii="Times New Roman" w:hAnsi="Times New Roman"/>
                <w:lang w:val="en-US"/>
              </w:rPr>
            </w:pPr>
            <w:r w:rsidRPr="00663A67">
              <w:rPr>
                <w:rFonts w:ascii="Times New Roman" w:hAnsi="Times New Roman"/>
                <w:lang w:val="en-US"/>
              </w:rPr>
              <w:t>120</w:t>
            </w:r>
          </w:p>
        </w:tc>
        <w:tc>
          <w:tcPr>
            <w:tcW w:w="5953" w:type="dxa"/>
            <w:vMerge/>
            <w:shd w:val="clear" w:color="auto" w:fill="auto"/>
          </w:tcPr>
          <w:p w14:paraId="0419102C" w14:textId="77777777" w:rsidR="009A2B13" w:rsidRPr="00663A67" w:rsidRDefault="009A2B13" w:rsidP="00921B28">
            <w:pPr>
              <w:pStyle w:val="Caption"/>
              <w:rPr>
                <w:rFonts w:ascii="Times New Roman" w:hAnsi="Times New Roman"/>
                <w:lang w:val="en-US"/>
              </w:rPr>
            </w:pPr>
          </w:p>
        </w:tc>
      </w:tr>
      <w:tr w:rsidR="009A2B13" w:rsidRPr="00AF7623" w14:paraId="2CCEA4F7" w14:textId="77777777" w:rsidTr="00663A67">
        <w:tc>
          <w:tcPr>
            <w:tcW w:w="2943" w:type="dxa"/>
            <w:shd w:val="clear" w:color="auto" w:fill="auto"/>
          </w:tcPr>
          <w:p w14:paraId="74508B9A" w14:textId="59F95711" w:rsidR="009A2B13" w:rsidRPr="00663A67" w:rsidRDefault="009A2B13" w:rsidP="00663A67">
            <w:pPr>
              <w:jc w:val="center"/>
              <w:rPr>
                <w:rFonts w:ascii="Times New Roman" w:hAnsi="Times New Roman"/>
                <w:lang w:val="en-US"/>
              </w:rPr>
            </w:pPr>
            <w:r w:rsidRPr="00663A67">
              <w:rPr>
                <w:rFonts w:ascii="Times New Roman" w:hAnsi="Times New Roman"/>
                <w:lang w:val="en-US"/>
              </w:rPr>
              <w:t>SSB burst (synchronization and serving/intra-</w:t>
            </w:r>
            <w:proofErr w:type="spellStart"/>
            <w:r w:rsidRPr="00663A67">
              <w:rPr>
                <w:rFonts w:ascii="Times New Roman" w:hAnsi="Times New Roman"/>
                <w:lang w:val="en-US"/>
              </w:rPr>
              <w:t>freq</w:t>
            </w:r>
            <w:proofErr w:type="spellEnd"/>
            <w:r w:rsidRPr="00663A67">
              <w:rPr>
                <w:rFonts w:ascii="Times New Roman" w:hAnsi="Times New Roman"/>
                <w:lang w:val="en-US"/>
              </w:rPr>
              <w:t xml:space="preserve"> RRM)</w:t>
            </w:r>
          </w:p>
        </w:tc>
        <w:tc>
          <w:tcPr>
            <w:tcW w:w="1560" w:type="dxa"/>
            <w:shd w:val="clear" w:color="auto" w:fill="auto"/>
          </w:tcPr>
          <w:p w14:paraId="5108783F" w14:textId="6CB71ABE" w:rsidR="009A2B13" w:rsidRPr="00663A67" w:rsidRDefault="009A2B13" w:rsidP="00921B28">
            <w:pPr>
              <w:pStyle w:val="Caption"/>
              <w:rPr>
                <w:rFonts w:ascii="Times New Roman" w:hAnsi="Times New Roman"/>
                <w:lang w:val="en-US"/>
              </w:rPr>
            </w:pPr>
            <w:r w:rsidRPr="00663A67">
              <w:rPr>
                <w:rFonts w:ascii="Times New Roman" w:hAnsi="Times New Roman"/>
                <w:lang w:val="en-US"/>
              </w:rPr>
              <w:t>50</w:t>
            </w:r>
          </w:p>
        </w:tc>
        <w:tc>
          <w:tcPr>
            <w:tcW w:w="5953" w:type="dxa"/>
            <w:vMerge/>
            <w:shd w:val="clear" w:color="auto" w:fill="auto"/>
          </w:tcPr>
          <w:p w14:paraId="4CF9F8E7" w14:textId="77777777" w:rsidR="009A2B13" w:rsidRPr="00663A67" w:rsidRDefault="009A2B13" w:rsidP="00921B28">
            <w:pPr>
              <w:pStyle w:val="Caption"/>
              <w:rPr>
                <w:rFonts w:ascii="Times New Roman" w:hAnsi="Times New Roman"/>
                <w:lang w:val="en-US"/>
              </w:rPr>
            </w:pPr>
          </w:p>
        </w:tc>
      </w:tr>
      <w:tr w:rsidR="009A2B13" w:rsidRPr="002616D4" w14:paraId="3CFB896F" w14:textId="77777777" w:rsidTr="00663A67">
        <w:tc>
          <w:tcPr>
            <w:tcW w:w="2943" w:type="dxa"/>
            <w:shd w:val="clear" w:color="auto" w:fill="auto"/>
          </w:tcPr>
          <w:p w14:paraId="05F980FB" w14:textId="5156E76B" w:rsidR="009A2B13" w:rsidRPr="00663A67" w:rsidRDefault="009A2B13" w:rsidP="00663A67">
            <w:pPr>
              <w:jc w:val="center"/>
              <w:rPr>
                <w:rFonts w:ascii="Times New Roman" w:hAnsi="Times New Roman"/>
                <w:lang w:val="sv-SE"/>
              </w:rPr>
            </w:pPr>
            <w:r w:rsidRPr="00663A67">
              <w:rPr>
                <w:rFonts w:ascii="Times New Roman" w:hAnsi="Times New Roman"/>
                <w:lang w:val="sv-SE"/>
              </w:rPr>
              <w:t xml:space="preserve">SSB </w:t>
            </w:r>
            <w:proofErr w:type="spellStart"/>
            <w:r w:rsidRPr="00663A67">
              <w:rPr>
                <w:rFonts w:ascii="Times New Roman" w:hAnsi="Times New Roman"/>
                <w:lang w:val="sv-SE"/>
              </w:rPr>
              <w:t>burst</w:t>
            </w:r>
            <w:proofErr w:type="spellEnd"/>
            <w:r w:rsidRPr="00663A67">
              <w:rPr>
                <w:rFonts w:ascii="Times New Roman" w:hAnsi="Times New Roman"/>
                <w:lang w:val="sv-SE"/>
              </w:rPr>
              <w:t xml:space="preserve"> (inter-</w:t>
            </w:r>
            <w:proofErr w:type="spellStart"/>
            <w:r w:rsidRPr="00663A67">
              <w:rPr>
                <w:rFonts w:ascii="Times New Roman" w:hAnsi="Times New Roman"/>
                <w:lang w:val="sv-SE"/>
              </w:rPr>
              <w:t>freq</w:t>
            </w:r>
            <w:proofErr w:type="spellEnd"/>
            <w:r w:rsidRPr="00663A67">
              <w:rPr>
                <w:rFonts w:ascii="Times New Roman" w:hAnsi="Times New Roman"/>
                <w:lang w:val="sv-SE"/>
              </w:rPr>
              <w:t>/RAT RRM)</w:t>
            </w:r>
          </w:p>
        </w:tc>
        <w:tc>
          <w:tcPr>
            <w:tcW w:w="1560" w:type="dxa"/>
            <w:shd w:val="clear" w:color="auto" w:fill="auto"/>
          </w:tcPr>
          <w:p w14:paraId="4FD5DDC5" w14:textId="119BDB9D" w:rsidR="009A2B13" w:rsidRPr="00663A67" w:rsidRDefault="009A2B13" w:rsidP="00921B28">
            <w:pPr>
              <w:pStyle w:val="Caption"/>
              <w:rPr>
                <w:rFonts w:ascii="Times New Roman" w:hAnsi="Times New Roman"/>
                <w:lang w:val="sv-SE"/>
              </w:rPr>
            </w:pPr>
            <w:r w:rsidRPr="00663A67">
              <w:rPr>
                <w:rFonts w:ascii="Times New Roman" w:hAnsi="Times New Roman"/>
                <w:lang w:val="sv-SE"/>
              </w:rPr>
              <w:t>60</w:t>
            </w:r>
          </w:p>
        </w:tc>
        <w:tc>
          <w:tcPr>
            <w:tcW w:w="5953" w:type="dxa"/>
            <w:vMerge/>
            <w:shd w:val="clear" w:color="auto" w:fill="auto"/>
          </w:tcPr>
          <w:p w14:paraId="5AA9BE6F" w14:textId="77777777" w:rsidR="009A2B13" w:rsidRPr="00663A67" w:rsidRDefault="009A2B13" w:rsidP="00921B28">
            <w:pPr>
              <w:pStyle w:val="Caption"/>
              <w:rPr>
                <w:rFonts w:ascii="Times New Roman" w:hAnsi="Times New Roman"/>
                <w:lang w:val="sv-SE"/>
              </w:rPr>
            </w:pPr>
          </w:p>
        </w:tc>
      </w:tr>
    </w:tbl>
    <w:p w14:paraId="2D29338C" w14:textId="77777777" w:rsidR="005072A1" w:rsidRDefault="00133890" w:rsidP="004E59FF">
      <w:pPr>
        <w:pStyle w:val="TAL"/>
        <w:rPr>
          <w:rFonts w:ascii="Times New Roman" w:hAnsi="Times New Roman"/>
          <w:b/>
          <w:lang w:val="en-US"/>
        </w:rPr>
      </w:pPr>
      <w:r w:rsidRPr="009A2B13">
        <w:rPr>
          <w:rFonts w:ascii="Times New Roman" w:hAnsi="Times New Roman"/>
          <w:lang w:val="en-US"/>
        </w:rPr>
        <w:t>No change to deep, light, and macro sleep relative power and transition times.</w:t>
      </w:r>
      <w:r w:rsidR="004E59FF">
        <w:rPr>
          <w:rFonts w:ascii="Times New Roman" w:hAnsi="Times New Roman"/>
          <w:b/>
          <w:lang w:val="en-US"/>
        </w:rPr>
        <w:t xml:space="preserve"> </w:t>
      </w:r>
    </w:p>
    <w:p w14:paraId="647ADFFD" w14:textId="5A82978D" w:rsidR="004E59FF" w:rsidRPr="00270EFC" w:rsidRDefault="004E59FF" w:rsidP="00C43278">
      <w:pPr>
        <w:pStyle w:val="TAL"/>
        <w:rPr>
          <w:rFonts w:ascii="Times New Roman" w:hAnsi="Times New Roman"/>
          <w:lang w:val="en-US"/>
        </w:rPr>
      </w:pPr>
      <w:r w:rsidRPr="00C43278">
        <w:rPr>
          <w:rFonts w:ascii="Times New Roman" w:hAnsi="Times New Roman"/>
        </w:rPr>
        <w:t>Above scaling is applicable for FR1 only.</w:t>
      </w:r>
      <w:r w:rsidR="005072A1" w:rsidRPr="00C43278">
        <w:rPr>
          <w:rFonts w:ascii="Times New Roman" w:hAnsi="Times New Roman"/>
        </w:rPr>
        <w:t xml:space="preserve"> </w:t>
      </w:r>
      <w:r w:rsidRPr="00C43278">
        <w:rPr>
          <w:rFonts w:ascii="Times New Roman" w:hAnsi="Times New Roman"/>
        </w:rPr>
        <w:t>In case scaling is needed for FR2, companies can report the assumed scaling factor.</w:t>
      </w:r>
    </w:p>
    <w:p w14:paraId="657A0C13" w14:textId="77777777" w:rsidR="00687BAD" w:rsidRPr="009A2B13" w:rsidRDefault="00687BAD">
      <w:pPr>
        <w:rPr>
          <w:rFonts w:ascii="Times New Roman" w:hAnsi="Times New Roman"/>
          <w:lang w:val="en-US"/>
        </w:rPr>
      </w:pPr>
    </w:p>
    <w:p w14:paraId="79BC0F94" w14:textId="34580A4B" w:rsidR="00E14AAB" w:rsidRPr="00611303" w:rsidRDefault="00624136">
      <w:pPr>
        <w:rPr>
          <w:rFonts w:ascii="Times New Roman" w:hAnsi="Times New Roman"/>
          <w:lang w:val="en-US"/>
        </w:rPr>
      </w:pPr>
      <w:r>
        <w:rPr>
          <w:rFonts w:ascii="Times New Roman" w:hAnsi="Times New Roman"/>
          <w:lang w:val="en-US"/>
        </w:rPr>
        <w:t>The c</w:t>
      </w:r>
      <w:r w:rsidR="00475D98" w:rsidRPr="00611303">
        <w:rPr>
          <w:rFonts w:ascii="Times New Roman" w:hAnsi="Times New Roman"/>
          <w:lang w:val="en-US"/>
        </w:rPr>
        <w:t xml:space="preserve">ontribution of </w:t>
      </w:r>
      <w:r w:rsidR="004333E4">
        <w:rPr>
          <w:rFonts w:ascii="Times New Roman" w:hAnsi="Times New Roman"/>
          <w:lang w:val="en-US"/>
        </w:rPr>
        <w:t>the</w:t>
      </w:r>
      <w:r w:rsidR="00475D98" w:rsidRPr="00611303">
        <w:rPr>
          <w:rFonts w:ascii="Times New Roman" w:hAnsi="Times New Roman"/>
          <w:lang w:val="en-US"/>
        </w:rPr>
        <w:t xml:space="preserve"> different power states can be different depending on SNR</w:t>
      </w:r>
      <w:r w:rsidR="00CA3607">
        <w:rPr>
          <w:rFonts w:ascii="Times New Roman" w:hAnsi="Times New Roman"/>
          <w:lang w:val="en-US"/>
        </w:rPr>
        <w:t xml:space="preserve"> level</w:t>
      </w:r>
      <w:r w:rsidR="00475D98">
        <w:rPr>
          <w:rFonts w:ascii="Times New Roman" w:hAnsi="Times New Roman"/>
          <w:lang w:val="en-US"/>
        </w:rPr>
        <w:t xml:space="preserve">, </w:t>
      </w:r>
      <w:r w:rsidR="00475D98" w:rsidRPr="00611303">
        <w:rPr>
          <w:rFonts w:ascii="Times New Roman" w:hAnsi="Times New Roman"/>
          <w:lang w:val="en-US"/>
        </w:rPr>
        <w:t>mobility status</w:t>
      </w:r>
      <w:r w:rsidR="00644C8E">
        <w:rPr>
          <w:rFonts w:ascii="Times New Roman" w:hAnsi="Times New Roman"/>
          <w:lang w:val="en-US"/>
        </w:rPr>
        <w:t xml:space="preserve"> and paging probability</w:t>
      </w:r>
      <w:r w:rsidR="00475D98" w:rsidRPr="00611303">
        <w:rPr>
          <w:rFonts w:ascii="Times New Roman" w:hAnsi="Times New Roman"/>
          <w:lang w:val="en-US"/>
        </w:rPr>
        <w:t xml:space="preserve">. For instance, </w:t>
      </w:r>
      <w:r w:rsidR="00142D25">
        <w:rPr>
          <w:rFonts w:ascii="Times New Roman" w:hAnsi="Times New Roman"/>
          <w:lang w:val="en-US"/>
        </w:rPr>
        <w:t xml:space="preserve">for </w:t>
      </w:r>
      <w:r w:rsidR="00475D98" w:rsidRPr="00611303">
        <w:rPr>
          <w:rFonts w:ascii="Times New Roman" w:hAnsi="Times New Roman"/>
          <w:lang w:val="en-US"/>
        </w:rPr>
        <w:t xml:space="preserve">a UE at </w:t>
      </w:r>
      <w:r w:rsidR="00142D25">
        <w:rPr>
          <w:rFonts w:ascii="Times New Roman" w:hAnsi="Times New Roman"/>
          <w:lang w:val="en-US"/>
        </w:rPr>
        <w:t xml:space="preserve">the </w:t>
      </w:r>
      <w:r w:rsidR="00475D98" w:rsidRPr="00611303">
        <w:rPr>
          <w:rFonts w:ascii="Times New Roman" w:hAnsi="Times New Roman"/>
          <w:lang w:val="en-US"/>
        </w:rPr>
        <w:t xml:space="preserve">cell edge </w:t>
      </w:r>
      <w:r w:rsidR="00142D25">
        <w:rPr>
          <w:rFonts w:ascii="Times New Roman" w:hAnsi="Times New Roman"/>
          <w:lang w:val="en-US"/>
        </w:rPr>
        <w:t xml:space="preserve">the </w:t>
      </w:r>
      <w:r w:rsidR="00475D98" w:rsidRPr="00611303">
        <w:rPr>
          <w:rFonts w:ascii="Times New Roman" w:hAnsi="Times New Roman"/>
          <w:lang w:val="en-US"/>
        </w:rPr>
        <w:t xml:space="preserve">power consumption contribution </w:t>
      </w:r>
      <w:r w:rsidR="00142D25">
        <w:rPr>
          <w:rFonts w:ascii="Times New Roman" w:hAnsi="Times New Roman"/>
          <w:lang w:val="en-US"/>
        </w:rPr>
        <w:t>from</w:t>
      </w:r>
      <w:r w:rsidR="00142D25" w:rsidRPr="00611303">
        <w:rPr>
          <w:rFonts w:ascii="Times New Roman" w:hAnsi="Times New Roman"/>
          <w:lang w:val="en-US"/>
        </w:rPr>
        <w:t xml:space="preserve"> </w:t>
      </w:r>
      <w:r w:rsidR="0084219C">
        <w:rPr>
          <w:rFonts w:ascii="Times New Roman" w:hAnsi="Times New Roman"/>
          <w:lang w:val="en-US"/>
        </w:rPr>
        <w:t>overhearing</w:t>
      </w:r>
      <w:r w:rsidR="00475D98" w:rsidRPr="00611303">
        <w:rPr>
          <w:rFonts w:ascii="Times New Roman" w:hAnsi="Times New Roman"/>
          <w:lang w:val="en-US"/>
        </w:rPr>
        <w:t xml:space="preserve"> and </w:t>
      </w:r>
      <w:r w:rsidR="00142D25">
        <w:rPr>
          <w:rFonts w:ascii="Times New Roman" w:hAnsi="Times New Roman"/>
          <w:lang w:val="en-US"/>
        </w:rPr>
        <w:t xml:space="preserve">the </w:t>
      </w:r>
      <w:r w:rsidR="00475D98">
        <w:rPr>
          <w:rFonts w:ascii="Times New Roman" w:hAnsi="Times New Roman"/>
          <w:lang w:val="en-US"/>
        </w:rPr>
        <w:t xml:space="preserve">cost of </w:t>
      </w:r>
      <w:r w:rsidR="00475D98" w:rsidRPr="00611303">
        <w:rPr>
          <w:rFonts w:ascii="Times New Roman" w:hAnsi="Times New Roman"/>
          <w:lang w:val="en-US"/>
        </w:rPr>
        <w:t xml:space="preserve">measurement </w:t>
      </w:r>
      <w:r w:rsidR="00475D98">
        <w:rPr>
          <w:rFonts w:ascii="Times New Roman" w:hAnsi="Times New Roman"/>
          <w:lang w:val="en-US"/>
        </w:rPr>
        <w:t>are</w:t>
      </w:r>
      <w:r w:rsidR="00475D98" w:rsidRPr="00611303">
        <w:rPr>
          <w:rFonts w:ascii="Times New Roman" w:hAnsi="Times New Roman"/>
          <w:lang w:val="en-US"/>
        </w:rPr>
        <w:t xml:space="preserve"> higher than a UE </w:t>
      </w:r>
      <w:r w:rsidR="00142D25">
        <w:rPr>
          <w:rFonts w:ascii="Times New Roman" w:hAnsi="Times New Roman"/>
          <w:lang w:val="en-US"/>
        </w:rPr>
        <w:t>in</w:t>
      </w:r>
      <w:r w:rsidR="00142D25" w:rsidRPr="00611303">
        <w:rPr>
          <w:rFonts w:ascii="Times New Roman" w:hAnsi="Times New Roman"/>
          <w:lang w:val="en-US"/>
        </w:rPr>
        <w:t xml:space="preserve"> </w:t>
      </w:r>
      <w:r w:rsidR="00475D98" w:rsidRPr="00611303">
        <w:rPr>
          <w:rFonts w:ascii="Times New Roman" w:hAnsi="Times New Roman"/>
          <w:lang w:val="en-US"/>
        </w:rPr>
        <w:t>the cell</w:t>
      </w:r>
      <w:r w:rsidR="00142D25">
        <w:rPr>
          <w:rFonts w:ascii="Times New Roman" w:hAnsi="Times New Roman"/>
          <w:lang w:val="en-US"/>
        </w:rPr>
        <w:t xml:space="preserve"> </w:t>
      </w:r>
      <w:proofErr w:type="spellStart"/>
      <w:r w:rsidR="00682036">
        <w:rPr>
          <w:rFonts w:ascii="Times New Roman" w:hAnsi="Times New Roman"/>
          <w:lang w:val="en-US"/>
        </w:rPr>
        <w:t>cent</w:t>
      </w:r>
      <w:r w:rsidR="00905EDB">
        <w:rPr>
          <w:rFonts w:ascii="Times New Roman" w:hAnsi="Times New Roman"/>
          <w:lang w:val="en-US"/>
        </w:rPr>
        <w:t>re</w:t>
      </w:r>
      <w:proofErr w:type="spellEnd"/>
      <w:r w:rsidR="00475D98" w:rsidRPr="00611303">
        <w:rPr>
          <w:rFonts w:ascii="Times New Roman" w:hAnsi="Times New Roman"/>
          <w:lang w:val="en-US"/>
        </w:rPr>
        <w:t>.</w:t>
      </w:r>
      <w:r w:rsidR="00475D98">
        <w:rPr>
          <w:rFonts w:ascii="Times New Roman" w:hAnsi="Times New Roman"/>
          <w:lang w:val="en-US"/>
        </w:rPr>
        <w:t xml:space="preserve"> </w:t>
      </w:r>
      <w:r w:rsidR="00E26E44">
        <w:rPr>
          <w:rFonts w:ascii="Times New Roman" w:hAnsi="Times New Roman"/>
          <w:lang w:val="en-US"/>
        </w:rPr>
        <w:t xml:space="preserve">The reference evaluation </w:t>
      </w:r>
      <w:r w:rsidR="002903E0">
        <w:rPr>
          <w:rFonts w:ascii="Times New Roman" w:hAnsi="Times New Roman"/>
          <w:lang w:val="en-US"/>
        </w:rPr>
        <w:t>assumption</w:t>
      </w:r>
      <w:r w:rsidR="00BD44A9">
        <w:rPr>
          <w:rFonts w:ascii="Times New Roman" w:hAnsi="Times New Roman"/>
          <w:lang w:val="en-US"/>
        </w:rPr>
        <w:t>s</w:t>
      </w:r>
      <w:r w:rsidR="002903E0">
        <w:rPr>
          <w:rFonts w:ascii="Times New Roman" w:hAnsi="Times New Roman"/>
          <w:lang w:val="en-US"/>
        </w:rPr>
        <w:t xml:space="preserve"> should also</w:t>
      </w:r>
      <w:r w:rsidR="00DE2B65">
        <w:rPr>
          <w:rFonts w:ascii="Times New Roman" w:hAnsi="Times New Roman"/>
          <w:lang w:val="en-US"/>
        </w:rPr>
        <w:t xml:space="preserve"> </w:t>
      </w:r>
      <w:r w:rsidR="002903E0">
        <w:rPr>
          <w:rFonts w:ascii="Times New Roman" w:hAnsi="Times New Roman"/>
          <w:lang w:val="en-US"/>
        </w:rPr>
        <w:t>inc</w:t>
      </w:r>
      <w:r w:rsidR="00DE2B65">
        <w:rPr>
          <w:rFonts w:ascii="Times New Roman" w:hAnsi="Times New Roman"/>
          <w:lang w:val="en-US"/>
        </w:rPr>
        <w:t>l</w:t>
      </w:r>
      <w:r w:rsidR="002903E0">
        <w:rPr>
          <w:rFonts w:ascii="Times New Roman" w:hAnsi="Times New Roman"/>
          <w:lang w:val="en-US"/>
        </w:rPr>
        <w:t>ude</w:t>
      </w:r>
      <w:r w:rsidR="005B4339">
        <w:rPr>
          <w:rFonts w:ascii="Times New Roman" w:hAnsi="Times New Roman"/>
          <w:lang w:val="en-US"/>
        </w:rPr>
        <w:t xml:space="preserve"> reference </w:t>
      </w:r>
      <w:r w:rsidR="00D60F40">
        <w:rPr>
          <w:rFonts w:ascii="Times New Roman" w:hAnsi="Times New Roman"/>
          <w:lang w:val="en-US"/>
        </w:rPr>
        <w:t>parameter</w:t>
      </w:r>
      <w:r w:rsidR="008632F7">
        <w:rPr>
          <w:rFonts w:ascii="Times New Roman" w:hAnsi="Times New Roman"/>
          <w:lang w:val="en-US"/>
        </w:rPr>
        <w:t>s</w:t>
      </w:r>
      <w:r w:rsidR="00997CC7">
        <w:rPr>
          <w:rFonts w:ascii="Times New Roman" w:hAnsi="Times New Roman"/>
          <w:lang w:val="en-US"/>
        </w:rPr>
        <w:t xml:space="preserve"> taking </w:t>
      </w:r>
      <w:r w:rsidR="00BD44A9">
        <w:rPr>
          <w:rFonts w:ascii="Times New Roman" w:hAnsi="Times New Roman"/>
          <w:lang w:val="en-US"/>
        </w:rPr>
        <w:t xml:space="preserve">these aspects </w:t>
      </w:r>
      <w:r w:rsidR="00997CC7">
        <w:rPr>
          <w:rFonts w:ascii="Times New Roman" w:hAnsi="Times New Roman"/>
          <w:lang w:val="en-US"/>
        </w:rPr>
        <w:t>into account.</w:t>
      </w:r>
    </w:p>
    <w:p w14:paraId="3CF00447" w14:textId="77777777" w:rsidR="005A0E8E" w:rsidRDefault="005A0E8E">
      <w:pPr>
        <w:rPr>
          <w:rFonts w:ascii="Times New Roman" w:hAnsi="Times New Roman"/>
          <w:lang w:val="en-US"/>
        </w:rPr>
      </w:pPr>
    </w:p>
    <w:p w14:paraId="20AB4C4E" w14:textId="77777777" w:rsidR="0039449B" w:rsidRDefault="0039449B" w:rsidP="00E27AD3">
      <w:pPr>
        <w:pStyle w:val="Heading2"/>
        <w:ind w:hanging="1286"/>
        <w:rPr>
          <w:lang w:val="en-US"/>
        </w:rPr>
      </w:pPr>
      <w:r>
        <w:rPr>
          <w:lang w:val="en-US"/>
        </w:rPr>
        <w:t>Reduction of unnecessary paging receptio</w:t>
      </w:r>
      <w:r w:rsidR="00E20C14">
        <w:rPr>
          <w:lang w:val="en-US"/>
        </w:rPr>
        <w:t>n</w:t>
      </w:r>
    </w:p>
    <w:p w14:paraId="669B0308" w14:textId="751E6879" w:rsidR="003A273D" w:rsidRDefault="00DB4BEC" w:rsidP="00DB4BEC">
      <w:pPr>
        <w:rPr>
          <w:rFonts w:ascii="Times New Roman" w:hAnsi="Times New Roman"/>
          <w:lang w:val="en-US"/>
        </w:rPr>
      </w:pPr>
      <w:r w:rsidRPr="003A273D">
        <w:rPr>
          <w:rFonts w:ascii="Times New Roman" w:hAnsi="Times New Roman"/>
          <w:lang w:val="en-US"/>
        </w:rPr>
        <w:t>In IDLE/INACTIVE mode</w:t>
      </w:r>
      <w:r w:rsidR="00BC25AD">
        <w:rPr>
          <w:rFonts w:ascii="Times New Roman" w:hAnsi="Times New Roman"/>
          <w:lang w:val="en-US"/>
        </w:rPr>
        <w:t>,</w:t>
      </w:r>
      <w:r w:rsidRPr="003A273D">
        <w:rPr>
          <w:rFonts w:ascii="Times New Roman" w:hAnsi="Times New Roman"/>
          <w:lang w:val="en-US"/>
        </w:rPr>
        <w:t xml:space="preserve"> an NR UE needs to </w:t>
      </w:r>
      <w:r w:rsidR="00D35B9C">
        <w:rPr>
          <w:rFonts w:ascii="Times New Roman" w:hAnsi="Times New Roman"/>
          <w:lang w:val="en-US"/>
        </w:rPr>
        <w:t>monitor</w:t>
      </w:r>
      <w:r w:rsidR="00D35B9C" w:rsidRPr="003A273D">
        <w:rPr>
          <w:rFonts w:ascii="Times New Roman" w:hAnsi="Times New Roman"/>
          <w:lang w:val="en-US"/>
        </w:rPr>
        <w:t xml:space="preserve"> </w:t>
      </w:r>
      <w:r w:rsidRPr="003A273D">
        <w:rPr>
          <w:rFonts w:ascii="Times New Roman" w:hAnsi="Times New Roman"/>
          <w:lang w:val="en-US"/>
        </w:rPr>
        <w:t>for potential paging</w:t>
      </w:r>
      <w:r w:rsidR="00F54E16">
        <w:rPr>
          <w:rFonts w:ascii="Times New Roman" w:hAnsi="Times New Roman"/>
          <w:lang w:val="en-US"/>
        </w:rPr>
        <w:t xml:space="preserve"> reception</w:t>
      </w:r>
      <w:r w:rsidRPr="003A273D">
        <w:rPr>
          <w:rFonts w:ascii="Times New Roman" w:hAnsi="Times New Roman"/>
          <w:lang w:val="en-US"/>
        </w:rPr>
        <w:t>. To reduce power consumption a UE may use a discontinuous reception (DRX)</w:t>
      </w:r>
      <w:r w:rsidR="00F54E16">
        <w:rPr>
          <w:rFonts w:ascii="Times New Roman" w:hAnsi="Times New Roman"/>
          <w:lang w:val="en-US"/>
        </w:rPr>
        <w:t xml:space="preserve"> operation</w:t>
      </w:r>
      <w:r w:rsidRPr="003A273D">
        <w:rPr>
          <w:rFonts w:ascii="Times New Roman" w:hAnsi="Times New Roman"/>
          <w:lang w:val="en-US"/>
        </w:rPr>
        <w:t xml:space="preserve">. When configured with DRX, the UE monitors </w:t>
      </w:r>
      <w:r w:rsidRPr="003A273D">
        <w:rPr>
          <w:rFonts w:ascii="Times New Roman" w:hAnsi="Times New Roman"/>
          <w:bCs/>
          <w:iCs/>
          <w:lang w:val="en-US"/>
        </w:rPr>
        <w:t>one</w:t>
      </w:r>
      <w:r w:rsidRPr="003A273D">
        <w:rPr>
          <w:rFonts w:ascii="Times New Roman" w:hAnsi="Times New Roman"/>
          <w:lang w:val="en-US"/>
        </w:rPr>
        <w:t xml:space="preserve"> </w:t>
      </w:r>
      <w:r w:rsidRPr="003A273D">
        <w:rPr>
          <w:rFonts w:ascii="Times New Roman" w:hAnsi="Times New Roman"/>
          <w:bCs/>
          <w:iCs/>
          <w:lang w:val="en-US"/>
        </w:rPr>
        <w:t xml:space="preserve">paging </w:t>
      </w:r>
      <w:r w:rsidRPr="003A273D">
        <w:rPr>
          <w:rFonts w:ascii="Times New Roman" w:hAnsi="Times New Roman"/>
          <w:bCs/>
          <w:iCs/>
          <w:lang w:val="en-US"/>
        </w:rPr>
        <w:lastRenderedPageBreak/>
        <w:t>occasion (PO) per DRX cycle</w:t>
      </w:r>
      <w:r w:rsidR="00871F18" w:rsidRPr="003A273D">
        <w:rPr>
          <w:rFonts w:ascii="Times New Roman" w:hAnsi="Times New Roman"/>
          <w:bCs/>
          <w:iCs/>
          <w:lang w:val="en-US"/>
        </w:rPr>
        <w:t>.</w:t>
      </w:r>
      <w:r w:rsidR="00871F18" w:rsidRPr="003A273D">
        <w:rPr>
          <w:rFonts w:ascii="Times New Roman" w:hAnsi="Times New Roman"/>
          <w:b/>
          <w:bCs/>
          <w:i/>
          <w:iCs/>
          <w:lang w:val="en-US"/>
        </w:rPr>
        <w:t xml:space="preserve"> </w:t>
      </w:r>
      <w:r w:rsidR="00F835FC" w:rsidRPr="003A273D">
        <w:rPr>
          <w:rFonts w:ascii="Times New Roman" w:hAnsi="Times New Roman"/>
          <w:lang w:val="en-US"/>
        </w:rPr>
        <w:t xml:space="preserve">In multi-beam operation, a PO is a set of </w:t>
      </w:r>
      <w:r w:rsidR="00F835FC" w:rsidRPr="003A273D">
        <w:rPr>
          <w:rFonts w:ascii="Times New Roman" w:hAnsi="Times New Roman"/>
          <w:lang w:val="en-US"/>
        </w:rPr>
        <w:fldChar w:fldCharType="begin"/>
      </w:r>
      <w:r w:rsidR="00F835FC" w:rsidRPr="003A273D">
        <w:rPr>
          <w:rFonts w:ascii="Times New Roman" w:hAnsi="Times New Roman"/>
          <w:lang w:val="en-US"/>
        </w:rPr>
        <w:instrText xml:space="preserve"> QUOTE </w:instrText>
      </w:r>
      <w:r w:rsidR="003E6131">
        <w:rPr>
          <w:rFonts w:ascii="Times New Roman" w:hAnsi="Times New Roman"/>
          <w:noProof/>
          <w:position w:val="-5"/>
        </w:rPr>
        <w:pict w14:anchorId="46AE61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pt;height:12.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stylePaneFormatFilter w:val=&quot;3F01&quot;/&gt;&lt;w:defaultTabStop w:val=&quot;567&quot;/&gt;&lt;w:hyphenationZone w:val=&quot;425&quot;/&gt;&lt;w:doNotHyphenateCaps/&gt;&lt;w:drawingGridHorizontalSpacing w:val=&quot;120&quot;/&gt;&lt;w:drawingGridVerticalSpacing w:val=&quot;120&quot;/&gt;&lt;w:useMarginsForDrawingGridOrigin/&gt;&lt;w:doNotShadeFormData/&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applyBreakingRules/&gt;&lt;w:dontGrowAutofit/&gt;&lt;w:useFELayout/&gt;&lt;/w:compat&gt;&lt;wsp:rsids&gt;&lt;wsp:rsidRoot wsp:val=&quot;00100F45&quot;/&gt;&lt;wsp:rsid wsp:val=&quot;000006E1&quot;/&gt;&lt;wsp:rsid wsp:val=&quot;000011DE&quot;/&gt;&lt;wsp:rsid wsp:val=&quot;00001A2B&quot;/&gt;&lt;wsp:rsid wsp:val=&quot;00001CB0&quot;/&gt;&lt;wsp:rsid wsp:val=&quot;00002A37&quot;/&gt;&lt;wsp:rsid wsp:val=&quot;00002A63&quot;/&gt;&lt;wsp:rsid wsp:val=&quot;000032DF&quot;/&gt;&lt;wsp:rsid wsp:val=&quot;000032F4&quot;/&gt;&lt;wsp:rsid wsp:val=&quot;000034E4&quot;/&gt;&lt;wsp:rsid wsp:val=&quot;0000541E&quot;/&gt;&lt;wsp:rsid wsp:val=&quot;00006446&quot;/&gt;&lt;wsp:rsid wsp:val=&quot;00006896&quot;/&gt;&lt;wsp:rsid wsp:val=&quot;00006EDC&quot;/&gt;&lt;wsp:rsid wsp:val=&quot;0000733B&quot;/&gt;&lt;wsp:rsid wsp:val=&quot;00007CDC&quot;/&gt;&lt;wsp:rsid wsp:val=&quot;00010CDD&quot;/&gt;&lt;wsp:rsid wsp:val=&quot;0001115E&quot;/&gt;&lt;wsp:rsid wsp:val=&quot;00011824&quot;/&gt;&lt;wsp:rsid wsp:val=&quot;00011B28&quot;/&gt;&lt;wsp:rsid wsp:val=&quot;00011CE9&quot;/&gt;&lt;wsp:rsid wsp:val=&quot;000126CB&quot;/&gt;&lt;wsp:rsid wsp:val=&quot;00012CA8&quot;/&gt;&lt;wsp:rsid wsp:val=&quot;000130DA&quot;/&gt;&lt;wsp:rsid wsp:val=&quot;00013C6E&quot;/&gt;&lt;wsp:rsid wsp:val=&quot;00013FC9&quot;/&gt;&lt;wsp:rsid wsp:val=&quot;00014455&quot;/&gt;&lt;wsp:rsid wsp:val=&quot;00014BD6&quot;/&gt;&lt;wsp:rsid wsp:val=&quot;00015D15&quot;/&gt;&lt;wsp:rsid wsp:val=&quot;0002005B&quot;/&gt;&lt;wsp:rsid wsp:val=&quot;000209F3&quot;/&gt;&lt;wsp:rsid wsp:val=&quot;00020BBB&quot;/&gt;&lt;wsp:rsid wsp:val=&quot;00020C30&quot;/&gt;&lt;wsp:rsid wsp:val=&quot;00021818&quot;/&gt;&lt;wsp:rsid wsp:val=&quot;00023678&quot;/&gt;&lt;wsp:rsid wsp:val=&quot;00023B49&quot;/&gt;&lt;wsp:rsid wsp:val=&quot;00023BDC&quot;/&gt;&lt;wsp:rsid wsp:val=&quot;00024170&quot;/&gt;&lt;wsp:rsid wsp:val=&quot;00024E02&quot;/&gt;&lt;wsp:rsid wsp:val=&quot;00025347&quot;/&gt;&lt;wsp:rsid wsp:val=&quot;0002564D&quot;/&gt;&lt;wsp:rsid wsp:val=&quot;00025C23&quot;/&gt;&lt;wsp:rsid wsp:val=&quot;00025ECA&quot;/&gt;&lt;wsp:rsid wsp:val=&quot;000263D8&quot;/&gt;&lt;wsp:rsid wsp:val=&quot;0002781C&quot;/&gt;&lt;wsp:rsid wsp:val=&quot;00030E4A&quot;/&gt;&lt;wsp:rsid wsp:val=&quot;000311C7&quot;/&gt;&lt;wsp:rsid wsp:val=&quot;0003179E&quot;/&gt;&lt;wsp:rsid wsp:val=&quot;00032374&quot;/&gt;&lt;wsp:rsid wsp:val=&quot;000325B8&quot;/&gt;&lt;wsp:rsid wsp:val=&quot;00032632&quot;/&gt;&lt;wsp:rsid wsp:val=&quot;0003480D&quot;/&gt;&lt;wsp:rsid wsp:val=&quot;00034C15&quot;/&gt;&lt;wsp:rsid wsp:val=&quot;00035706&quot;/&gt;&lt;wsp:rsid wsp:val=&quot;00035E1B&quot;/&gt;&lt;wsp:rsid wsp:val=&quot;00036161&quot;/&gt;&lt;wsp:rsid wsp:val=&quot;000364B8&quot;/&gt;&lt;wsp:rsid wsp:val=&quot;00036BA1&quot;/&gt;&lt;wsp:rsid wsp:val=&quot;00040292&quot;/&gt;&lt;wsp:rsid wsp:val=&quot;00041962&quot;/&gt;&lt;wsp:rsid wsp:val=&quot;00041994&quot;/&gt;&lt;wsp:rsid wsp:val=&quot;00041A3F&quot;/&gt;&lt;wsp:rsid wsp:val=&quot;000422E2&quot;/&gt;&lt;wsp:rsid wsp:val=&quot;00042F22&quot;/&gt;&lt;wsp:rsid wsp:val=&quot;0004395C&quot;/&gt;&lt;wsp:rsid wsp:val=&quot;00043F68&quot;/&gt;&lt;wsp:rsid wsp:val=&quot;000443F0&quot;/&gt;&lt;wsp:rsid wsp:val=&quot;000444EF&quot;/&gt;&lt;wsp:rsid wsp:val=&quot;00045FF8&quot;/&gt;&lt;wsp:rsid wsp:val=&quot;00046166&quot;/&gt;&lt;wsp:rsid wsp:val=&quot;00050680&quot;/&gt;&lt;wsp:rsid wsp:val=&quot;000511F7&quot;/&gt;&lt;wsp:rsid wsp:val=&quot;00052A07&quot;/&gt;&lt;wsp:rsid wsp:val=&quot;00052F21&quot;/&gt;&lt;wsp:rsid wsp:val=&quot;000534E3&quot;/&gt;&lt;wsp:rsid wsp:val=&quot;00053D03&quot;/&gt;&lt;wsp:rsid wsp:val=&quot;0005427C&quot;/&gt;&lt;wsp:rsid wsp:val=&quot;00054E12&quot;/&gt;&lt;wsp:rsid wsp:val=&quot;00055CD1&quot;/&gt;&lt;wsp:rsid wsp:val=&quot;0005606A&quot;/&gt;&lt;wsp:rsid wsp:val=&quot;0005660D&quot;/&gt;&lt;wsp:rsid wsp:val=&quot;00057117&quot;/&gt;&lt;wsp:rsid wsp:val=&quot;000609B7&quot;/&gt;&lt;wsp:rsid wsp:val=&quot;00060CA1&quot;/&gt;&lt;wsp:rsid wsp:val=&quot;000616E7&quot;/&gt;&lt;wsp:rsid wsp:val=&quot;00061FB9&quot;/&gt;&lt;wsp:rsid wsp:val=&quot;00063D57&quot;/&gt;&lt;wsp:rsid wsp:val=&quot;0006483C&quot;/&gt;&lt;wsp:rsid wsp:val=&quot;0006487E&quot;/&gt;&lt;wsp:rsid wsp:val=&quot;0006525C&quot;/&gt;&lt;wsp:rsid wsp:val=&quot;00065E1A&quot;/&gt;&lt;wsp:rsid wsp:val=&quot;000660A9&quot;/&gt;&lt;wsp:rsid wsp:val=&quot;0006651C&quot;/&gt;&lt;wsp:rsid wsp:val=&quot;0007092F&quot;/&gt;&lt;wsp:rsid wsp:val=&quot;0007094A&quot;/&gt;&lt;wsp:rsid wsp:val=&quot;00070FBD&quot;/&gt;&lt;wsp:rsid wsp:val=&quot;0007125C&quot;/&gt;&lt;wsp:rsid wsp:val=&quot;000715B7&quot;/&gt;&lt;wsp:rsid wsp:val=&quot;00071E77&quot;/&gt;&lt;wsp:rsid wsp:val=&quot;00074B37&quot;/&gt;&lt;wsp:rsid wsp:val=&quot;000764EE&quot;/&gt;&lt;wsp:rsid wsp:val=&quot;0007697B&quot;/&gt;&lt;wsp:rsid wsp:val=&quot;00076C09&quot;/&gt;&lt;wsp:rsid wsp:val=&quot;00076DAA&quot;/&gt;&lt;wsp:rsid wsp:val=&quot;00077E5F&quot;/&gt;&lt;wsp:rsid wsp:val=&quot;0008036A&quot;/&gt;&lt;wsp:rsid wsp:val=&quot;000808F6&quot;/&gt;&lt;wsp:rsid wsp:val=&quot;0008112F&quot;/&gt;&lt;wsp:rsid wsp:val=&quot;00081486&quot;/&gt;&lt;wsp:rsid wsp:val=&quot;00081AE6&quot;/&gt;&lt;wsp:rsid wsp:val=&quot;00081EA4&quot;/&gt;&lt;wsp:rsid wsp:val=&quot;000823B5&quot;/&gt;&lt;wsp:rsid wsp:val=&quot;00082746&quot;/&gt;&lt;wsp:rsid wsp:val=&quot;000839C7&quot;/&gt;&lt;wsp:rsid wsp:val=&quot;0008458F&quot;/&gt;&lt;wsp:rsid wsp:val=&quot;0008496C&quot;/&gt;&lt;wsp:rsid wsp:val=&quot;00084DDB&quot;/&gt;&lt;wsp:rsid wsp:val=&quot;00084E51&quot;/&gt;&lt;wsp:rsid wsp:val=&quot;000851F6&quot;/&gt;&lt;wsp:rsid wsp:val=&quot;000855EB&quot;/&gt;&lt;wsp:rsid wsp:val=&quot;00085B52&quot;/&gt;&lt;wsp:rsid wsp:val=&quot;00085F5F&quot;/&gt;&lt;wsp:rsid wsp:val=&quot;000866F2&quot;/&gt;&lt;wsp:rsid wsp:val=&quot;0009009F&quot;/&gt;&lt;wsp:rsid wsp:val=&quot;0009055D&quot;/&gt;&lt;wsp:rsid wsp:val=&quot;000908DF&quot;/&gt;&lt;wsp:rsid wsp:val=&quot;00090B11&quot;/&gt;&lt;wsp:rsid wsp:val=&quot;00090CCA&quot;/&gt;&lt;wsp:rsid wsp:val=&quot;00090FA4&quot;/&gt;&lt;wsp:rsid wsp:val=&quot;00091557&quot;/&gt;&lt;wsp:rsid wsp:val=&quot;00091BD2&quot;/&gt;&lt;wsp:rsid wsp:val=&quot;0009223B&quot;/&gt;&lt;wsp:rsid wsp:val=&quot;000924C1&quot;/&gt;&lt;wsp:rsid wsp:val=&quot;000924F0&quot;/&gt;&lt;wsp:rsid wsp:val=&quot;00092B87&quot;/&gt;&lt;wsp:rsid wsp:val=&quot;00092FAF&quot;/&gt;&lt;wsp:rsid wsp:val=&quot;000933E1&quot;/&gt;&lt;wsp:rsid wsp:val=&quot;00093474&quot;/&gt;&lt;wsp:rsid wsp:val=&quot;000937BD&quot;/&gt;&lt;wsp:rsid wsp:val=&quot;00093BC3&quot;/&gt;&lt;wsp:rsid wsp:val=&quot;00094092&quot;/&gt;&lt;wsp:rsid wsp:val=&quot;00094DAB&quot;/&gt;&lt;wsp:rsid wsp:val=&quot;0009510F&quot;/&gt;&lt;wsp:rsid wsp:val=&quot;00096F65&quot;/&gt;&lt;wsp:rsid wsp:val=&quot;00097902&quot;/&gt;&lt;wsp:rsid wsp:val=&quot;000A0B74&quot;/&gt;&lt;wsp:rsid wsp:val=&quot;000A1101&quot;/&gt;&lt;wsp:rsid wsp:val=&quot;000A1964&quot;/&gt;&lt;wsp:rsid wsp:val=&quot;000A1B7B&quot;/&gt;&lt;wsp:rsid wsp:val=&quot;000A1EA1&quot;/&gt;&lt;wsp:rsid wsp:val=&quot;000A27CA&quot;/&gt;&lt;wsp:rsid wsp:val=&quot;000A36C3&quot;/&gt;&lt;wsp:rsid wsp:val=&quot;000A4185&quot;/&gt;&lt;wsp:rsid wsp:val=&quot;000A56F2&quot;/&gt;&lt;wsp:rsid wsp:val=&quot;000A6A12&quot;/&gt;&lt;wsp:rsid wsp:val=&quot;000A714F&quot;/&gt;&lt;wsp:rsid wsp:val=&quot;000B02E5&quot;/&gt;&lt;wsp:rsid wsp:val=&quot;000B0DA1&quot;/&gt;&lt;wsp:rsid wsp:val=&quot;000B176A&quot;/&gt;&lt;wsp:rsid wsp:val=&quot;000B21DC&quot;/&gt;&lt;wsp:rsid wsp:val=&quot;000B2719&quot;/&gt;&lt;wsp:rsid wsp:val=&quot;000B2912&quot;/&gt;&lt;wsp:rsid wsp:val=&quot;000B34AE&quot;/&gt;&lt;wsp:rsid wsp:val=&quot;000B3A8F&quot;/&gt;&lt;wsp:rsid wsp:val=&quot;000B4AB9&quot;/&gt;&lt;wsp:rsid wsp:val=&quot;000B4E3E&quot;/&gt;&lt;wsp:rsid wsp:val=&quot;000B58C3&quot;/&gt;&lt;wsp:rsid wsp:val=&quot;000B61E9&quot;/&gt;&lt;wsp:rsid wsp:val=&quot;000B7ABA&quot;/&gt;&lt;wsp:rsid wsp:val=&quot;000C038F&quot;/&gt;&lt;wsp:rsid wsp:val=&quot;000C14ED&quot;/&gt;&lt;wsp:rsid wsp:val=&quot;000C165A&quot;/&gt;&lt;wsp:rsid wsp:val=&quot;000C21AC&quot;/&gt;&lt;wsp:rsid wsp:val=&quot;000C27C5&quot;/&gt;&lt;wsp:rsid wsp:val=&quot;000C29A4&quot;/&gt;&lt;wsp:rsid wsp:val=&quot;000C2E19&quot;/&gt;&lt;wsp:rsid wsp:val=&quot;000C3469&quot;/&gt;&lt;wsp:rsid wsp:val=&quot;000C3728&quot;/&gt;&lt;wsp:rsid wsp:val=&quot;000C3824&quot;/&gt;&lt;wsp:rsid wsp:val=&quot;000C3B9C&quot;/&gt;&lt;wsp:rsid wsp:val=&quot;000C40FA&quot;/&gt;&lt;wsp:rsid wsp:val=&quot;000C4C97&quot;/&gt;&lt;wsp:rsid wsp:val=&quot;000C69AE&quot;/&gt;&lt;wsp:rsid wsp:val=&quot;000C7397&quot;/&gt;&lt;wsp:rsid wsp:val=&quot;000D040F&quot;/&gt;&lt;wsp:rsid wsp:val=&quot;000D0D07&quot;/&gt;&lt;wsp:rsid wsp:val=&quot;000D2D69&quot;/&gt;&lt;wsp:rsid wsp:val=&quot;000D2F1D&quot;/&gt;&lt;wsp:rsid wsp:val=&quot;000D3206&quot;/&gt;&lt;wsp:rsid wsp:val=&quot;000D34AE&quot;/&gt;&lt;wsp:rsid wsp:val=&quot;000D4797&quot;/&gt;&lt;wsp:rsid wsp:val=&quot;000D61AA&quot;/&gt;&lt;wsp:rsid wsp:val=&quot;000D64AB&quot;/&gt;&lt;wsp:rsid wsp:val=&quot;000D6C88&quot;/&gt;&lt;wsp:rsid wsp:val=&quot;000E0527&quot;/&gt;&lt;wsp:rsid wsp:val=&quot;000E0AD5&quot;/&gt;&lt;wsp:rsid wsp:val=&quot;000E156A&quot;/&gt;&lt;wsp:rsid wsp:val=&quot;000E1A8E&quot;/&gt;&lt;wsp:rsid wsp:val=&quot;000E1E92&quot;/&gt;&lt;wsp:rsid wsp:val=&quot;000E30A7&quot;/&gt;&lt;wsp:rsid wsp:val=&quot;000E319A&quot;/&gt;&lt;wsp:rsid wsp:val=&quot;000E3710&quot;/&gt;&lt;wsp:rsid wsp:val=&quot;000E48E1&quot;/&gt;&lt;wsp:rsid wsp:val=&quot;000E7966&quot;/&gt;&lt;wsp:rsid wsp:val=&quot;000E7C06&quot;/&gt;&lt;wsp:rsid wsp:val=&quot;000F06D6&quot;/&gt;&lt;wsp:rsid wsp:val=&quot;000F08AE&quot;/&gt;&lt;wsp:rsid wsp:val=&quot;000F0EB1&quot;/&gt;&lt;wsp:rsid wsp:val=&quot;000F1106&quot;/&gt;&lt;wsp:rsid wsp:val=&quot;000F24D5&quot;/&gt;&lt;wsp:rsid wsp:val=&quot;000F3BE9&quot;/&gt;&lt;wsp:rsid wsp:val=&quot;000F3F6C&quot;/&gt;&lt;wsp:rsid wsp:val=&quot;000F43F8&quot;/&gt;&lt;wsp:rsid wsp:val=&quot;000F472C&quot;/&gt;&lt;wsp:rsid wsp:val=&quot;000F6B49&quot;/&gt;&lt;wsp:rsid wsp:val=&quot;000F6DF3&quot;/&gt;&lt;wsp:rsid wsp:val=&quot;00100298&quot;/&gt;&lt;wsp:rsid wsp:val=&quot;001005FF&quot;/&gt;&lt;wsp:rsid wsp:val=&quot;00100A92&quot;/&gt;&lt;wsp:rsid wsp:val=&quot;00100F45&quot;/&gt;&lt;wsp:rsid wsp:val=&quot;00105190&quot;/&gt;&lt;wsp:rsid wsp:val=&quot;0010532F&quot;/&gt;&lt;wsp:rsid wsp:val=&quot;0010610D&quot;/&gt;&lt;wsp:rsid wsp:val=&quot;001062FB&quot;/&gt;&lt;wsp:rsid wsp:val=&quot;001063E6&quot;/&gt;&lt;wsp:rsid wsp:val=&quot;00107A20&quot;/&gt;&lt;wsp:rsid wsp:val=&quot;00110233&quot;/&gt;&lt;wsp:rsid wsp:val=&quot;00110D2D&quot;/&gt;&lt;wsp:rsid wsp:val=&quot;00113CD4&quot;/&gt;&lt;wsp:rsid wsp:val=&quot;00113CF4&quot;/&gt;&lt;wsp:rsid wsp:val=&quot;00114D01&quot;/&gt;&lt;wsp:rsid wsp:val=&quot;001153EA&quot;/&gt;&lt;wsp:rsid wsp:val=&quot;001154A1&quot;/&gt;&lt;wsp:rsid wsp:val=&quot;00115643&quot;/&gt;&lt;wsp:rsid wsp:val=&quot;00115E25&quot;/&gt;&lt;wsp:rsid wsp:val=&quot;001163DE&quot;/&gt;&lt;wsp:rsid wsp:val=&quot;0011673F&quot;/&gt;&lt;wsp:rsid wsp:val=&quot;00116765&quot;/&gt;&lt;wsp:rsid wsp:val=&quot;001174B9&quot;/&gt;&lt;wsp:rsid wsp:val=&quot;001219F5&quot;/&gt;&lt;wsp:rsid wsp:val=&quot;00121A20&quot;/&gt;&lt;wsp:rsid wsp:val=&quot;00122B62&quot;/&gt;&lt;wsp:rsid wsp:val=&quot;00122C67&quot;/&gt;&lt;wsp:rsid wsp:val=&quot;0012377F&quot;/&gt;&lt;wsp:rsid wsp:val=&quot;001239F2&quot;/&gt;&lt;wsp:rsid wsp:val=&quot;00123AFA&quot;/&gt;&lt;wsp:rsid wsp:val=&quot;00124314&quot;/&gt;&lt;wsp:rsid wsp:val=&quot;00125CE0&quot;/&gt;&lt;wsp:rsid wsp:val=&quot;00126B4A&quot;/&gt;&lt;wsp:rsid wsp:val=&quot;00132656&quot;/&gt;&lt;wsp:rsid wsp:val=&quot;00132FD0&quot;/&gt;&lt;wsp:rsid wsp:val=&quot;0013301A&quot;/&gt;&lt;wsp:rsid wsp:val=&quot;0013415C&quot;/&gt;&lt;wsp:rsid wsp:val=&quot;001344C0&quot;/&gt;&lt;wsp:rsid wsp:val=&quot;001346FA&quot;/&gt;&lt;wsp:rsid wsp:val=&quot;00134C08&quot;/&gt;&lt;wsp:rsid wsp:val=&quot;00135252&quot;/&gt;&lt;wsp:rsid wsp:val=&quot;00135B3A&quot;/&gt;&lt;wsp:rsid wsp:val=&quot;001361DD&quot;/&gt;&lt;wsp:rsid wsp:val=&quot;00136B5E&quot;/&gt;&lt;wsp:rsid wsp:val=&quot;00137728&quot;/&gt;&lt;wsp:rsid wsp:val=&quot;00137AB5&quot;/&gt;&lt;wsp:rsid wsp:val=&quot;00137F0B&quot;/&gt;&lt;wsp:rsid wsp:val=&quot;00141F24&quot;/&gt;&lt;wsp:rsid wsp:val=&quot;00142083&quot;/&gt;&lt;wsp:rsid wsp:val=&quot;001420D1&quot;/&gt;&lt;wsp:rsid wsp:val=&quot;00142A99&quot;/&gt;&lt;wsp:rsid wsp:val=&quot;00142F64&quot;/&gt;&lt;wsp:rsid wsp:val=&quot;00142FF2&quot;/&gt;&lt;wsp:rsid wsp:val=&quot;00143008&quot;/&gt;&lt;wsp:rsid wsp:val=&quot;0014528C&quot;/&gt;&lt;wsp:rsid wsp:val=&quot;0014678C&quot;/&gt;&lt;wsp:rsid wsp:val=&quot;00146F12&quot;/&gt;&lt;wsp:rsid wsp:val=&quot;0014787F&quot;/&gt;&lt;wsp:rsid wsp:val=&quot;00147ED7&quot;/&gt;&lt;wsp:rsid wsp:val=&quot;00147F5B&quot;/&gt;&lt;wsp:rsid wsp:val=&quot;001519C5&quot;/&gt;&lt;wsp:rsid wsp:val=&quot;00151E23&quot;/&gt;&lt;wsp:rsid wsp:val=&quot;001526E0&quot;/&gt;&lt;wsp:rsid wsp:val=&quot;0015387F&quot;/&gt;&lt;wsp:rsid wsp:val=&quot;00153C26&quot;/&gt;&lt;wsp:rsid wsp:val=&quot;00154125&quot;/&gt;&lt;wsp:rsid wsp:val=&quot;001551B5&quot;/&gt;&lt;wsp:rsid wsp:val=&quot;0015533C&quot;/&gt;&lt;wsp:rsid wsp:val=&quot;001553F3&quot;/&gt;&lt;wsp:rsid wsp:val=&quot;00155B29&quot;/&gt;&lt;wsp:rsid wsp:val=&quot;0015799D&quot;/&gt;&lt;wsp:rsid wsp:val=&quot;00160F28&quot;/&gt;&lt;wsp:rsid wsp:val=&quot;00162C61&quot;/&gt;&lt;wsp:rsid wsp:val=&quot;00163E7D&quot;/&gt;&lt;wsp:rsid wsp:val=&quot;00164782&quot;/&gt;&lt;wsp:rsid wsp:val=&quot;001649F7&quot;/&gt;&lt;wsp:rsid wsp:val=&quot;001659C1&quot;/&gt;&lt;wsp:rsid wsp:val=&quot;00165A27&quot;/&gt;&lt;wsp:rsid wsp:val=&quot;0016637B&quot;/&gt;&lt;wsp:rsid wsp:val=&quot;001706E5&quot;/&gt;&lt;wsp:rsid wsp:val=&quot;001708E2&quot;/&gt;&lt;wsp:rsid wsp:val=&quot;00170C54&quot;/&gt;&lt;wsp:rsid wsp:val=&quot;00172842&quot;/&gt;&lt;wsp:rsid wsp:val=&quot;00173370&quot;/&gt;&lt;wsp:rsid wsp:val=&quot;00173A8E&quot;/&gt;&lt;wsp:rsid wsp:val=&quot;00173F9B&quot;/&gt;&lt;wsp:rsid wsp:val=&quot;00175063&quot;/&gt;&lt;wsp:rsid wsp:val=&quot;00175117&quot;/&gt;&lt;wsp:rsid wsp:val=&quot;00175A2C&quot;/&gt;&lt;wsp:rsid wsp:val=&quot;00175F50&quot;/&gt;&lt;wsp:rsid wsp:val=&quot;001771FC&quot;/&gt;&lt;wsp:rsid wsp:val=&quot;00177A87&quot;/&gt;&lt;wsp:rsid wsp:val=&quot;001803E9&quot;/&gt;&lt;wsp:rsid wsp:val=&quot;001804A7&quot;/&gt;&lt;wsp:rsid wsp:val=&quot;00180A63&quot;/&gt;&lt;wsp:rsid wsp:val=&quot;0018143F&quot;/&gt;&lt;wsp:rsid wsp:val=&quot;0018163D&quot;/&gt;&lt;wsp:rsid wsp:val=&quot;00183E4C&quot;/&gt;&lt;wsp:rsid wsp:val=&quot;00184209&quot;/&gt;&lt;wsp:rsid wsp:val=&quot;00184A47&quot;/&gt;&lt;wsp:rsid wsp:val=&quot;0018538A&quot;/&gt;&lt;wsp:rsid wsp:val=&quot;00186D1D&quot;/&gt;&lt;wsp:rsid wsp:val=&quot;00186E24&quot;/&gt;&lt;wsp:rsid wsp:val=&quot;0018777B&quot;/&gt;&lt;wsp:rsid wsp:val=&quot;0018777E&quot;/&gt;&lt;wsp:rsid wsp:val=&quot;001906F8&quot;/&gt;&lt;wsp:rsid wsp:val=&quot;00190AC1&quot;/&gt;&lt;wsp:rsid wsp:val=&quot;00190D58&quot;/&gt;&lt;wsp:rsid wsp:val=&quot;00190EC0&quot;/&gt;&lt;wsp:rsid wsp:val=&quot;00192423&quot;/&gt;&lt;wsp:rsid wsp:val=&quot;001924CC&quot;/&gt;&lt;wsp:rsid wsp:val=&quot;0019259A&quot;/&gt;&lt;wsp:rsid wsp:val=&quot;001928FD&quot;/&gt;&lt;wsp:rsid wsp:val=&quot;00192B97&quot;/&gt;&lt;wsp:rsid wsp:val=&quot;0019341A&quot;/&gt;&lt;wsp:rsid wsp:val=&quot;00193A16&quot;/&gt;&lt;wsp:rsid wsp:val=&quot;001951B2&quot;/&gt;&lt;wsp:rsid wsp:val=&quot;001955A4&quot;/&gt;&lt;wsp:rsid wsp:val=&quot;001958CD&quot;/&gt;&lt;wsp:rsid wsp:val=&quot;00196AF7&quot;/&gt;&lt;wsp:rsid wsp:val=&quot;00196C01&quot;/&gt;&lt;wsp:rsid wsp:val=&quot;00196CEF&quot;/&gt;&lt;wsp:rsid wsp:val=&quot;00197DF9&quot;/&gt;&lt;wsp:rsid wsp:val=&quot;001A0C3E&quot;/&gt;&lt;wsp:rsid wsp:val=&quot;001A14A3&quot;/&gt;&lt;wsp:rsid wsp:val=&quot;001A1987&quot;/&gt;&lt;wsp:rsid wsp:val=&quot;001A218B&quot;/&gt;&lt;wsp:rsid wsp:val=&quot;001A2564&quot;/&gt;&lt;wsp:rsid wsp:val=&quot;001A2813&quot;/&gt;&lt;wsp:rsid wsp:val=&quot;001A2985&quot;/&gt;&lt;wsp:rsid wsp:val=&quot;001A2B06&quot;/&gt;&lt;wsp:rsid wsp:val=&quot;001A6173&quot;/&gt;&lt;wsp:rsid wsp:val=&quot;001A62B7&quot;/&gt;&lt;wsp:rsid wsp:val=&quot;001A6CBA&quot;/&gt;&lt;wsp:rsid wsp:val=&quot;001B0579&quot;/&gt;&lt;wsp:rsid wsp:val=&quot;001B06D9&quot;/&gt;&lt;wsp:rsid wsp:val=&quot;001B0B43&quot;/&gt;&lt;wsp:rsid wsp:val=&quot;001B0D97&quot;/&gt;&lt;wsp:rsid wsp:val=&quot;001B14E7&quot;/&gt;&lt;wsp:rsid wsp:val=&quot;001B189A&quot;/&gt;&lt;wsp:rsid wsp:val=&quot;001B35C9&quot;/&gt;&lt;wsp:rsid wsp:val=&quot;001B3F76&quot;/&gt;&lt;wsp:rsid wsp:val=&quot;001B4C2A&quot;/&gt;&lt;wsp:rsid wsp:val=&quot;001B4C2C&quot;/&gt;&lt;wsp:rsid wsp:val=&quot;001B5A5D&quot;/&gt;&lt;wsp:rsid wsp:val=&quot;001B5FC4&quot;/&gt;&lt;wsp:rsid wsp:val=&quot;001C041B&quot;/&gt;&lt;wsp:rsid wsp:val=&quot;001C0ADC&quot;/&gt;&lt;wsp:rsid wsp:val=&quot;001C0D15&quot;/&gt;&lt;wsp:rsid wsp:val=&quot;001C0F0E&quot;/&gt;&lt;wsp:rsid wsp:val=&quot;001C1632&quot;/&gt;&lt;wsp:rsid wsp:val=&quot;001C1CE5&quot;/&gt;&lt;wsp:rsid wsp:val=&quot;001C2818&quot;/&gt;&lt;wsp:rsid wsp:val=&quot;001C2ED5&quot;/&gt;&lt;wsp:rsid wsp:val=&quot;001C3D2A&quot;/&gt;&lt;wsp:rsid wsp:val=&quot;001C3E15&quot;/&gt;&lt;wsp:rsid wsp:val=&quot;001C3F1D&quot;/&gt;&lt;wsp:rsid wsp:val=&quot;001C4B20&quot;/&gt;&lt;wsp:rsid wsp:val=&quot;001C6108&quot;/&gt;&lt;wsp:rsid wsp:val=&quot;001C65DE&quot;/&gt;&lt;wsp:rsid wsp:val=&quot;001C6D4A&quot;/&gt;&lt;wsp:rsid wsp:val=&quot;001D1607&quot;/&gt;&lt;wsp:rsid wsp:val=&quot;001D16D8&quot;/&gt;&lt;wsp:rsid wsp:val=&quot;001D1FE4&quot;/&gt;&lt;wsp:rsid wsp:val=&quot;001D23AE&quot;/&gt;&lt;wsp:rsid wsp:val=&quot;001D31A7&quot;/&gt;&lt;wsp:rsid wsp:val=&quot;001D3298&quot;/&gt;&lt;wsp:rsid wsp:val=&quot;001D51BA&quot;/&gt;&lt;wsp:rsid wsp:val=&quot;001D61A9&quot;/&gt;&lt;wsp:rsid wsp:val=&quot;001D6342&quot;/&gt;&lt;wsp:rsid wsp:val=&quot;001D6D49&quot;/&gt;&lt;wsp:rsid wsp:val=&quot;001D6D53&quot;/&gt;&lt;wsp:rsid wsp:val=&quot;001E0114&quot;/&gt;&lt;wsp:rsid wsp:val=&quot;001E09BB&quot;/&gt;&lt;wsp:rsid wsp:val=&quot;001E114A&quot;/&gt;&lt;wsp:rsid wsp:val=&quot;001E1DF8&quot;/&gt;&lt;wsp:rsid wsp:val=&quot;001E1DFB&quot;/&gt;&lt;wsp:rsid wsp:val=&quot;001E2382&quot;/&gt;&lt;wsp:rsid wsp:val=&quot;001E24CC&quot;/&gt;&lt;wsp:rsid wsp:val=&quot;001E2CF6&quot;/&gt;&lt;wsp:rsid wsp:val=&quot;001E49B4&quot;/&gt;&lt;wsp:rsid wsp:val=&quot;001E51DD&quot;/&gt;&lt;wsp:rsid wsp:val=&quot;001E53B5&quot;/&gt;&lt;wsp:rsid wsp:val=&quot;001E58E2&quot;/&gt;&lt;wsp:rsid wsp:val=&quot;001E5CC3&quot;/&gt;&lt;wsp:rsid wsp:val=&quot;001E5D52&quot;/&gt;&lt;wsp:rsid wsp:val=&quot;001E7AED&quot;/&gt;&lt;wsp:rsid wsp:val=&quot;001F1261&quot;/&gt;&lt;wsp:rsid wsp:val=&quot;001F25FA&quot;/&gt;&lt;wsp:rsid wsp:val=&quot;001F2689&quot;/&gt;&lt;wsp:rsid wsp:val=&quot;001F36F7&quot;/&gt;&lt;wsp:rsid wsp:val=&quot;001F3916&quot;/&gt;&lt;wsp:rsid wsp:val=&quot;001F4488&quot;/&gt;&lt;wsp:rsid wsp:val=&quot;001F4B32&quot;/&gt;&lt;wsp:rsid wsp:val=&quot;001F54C5&quot;/&gt;&lt;wsp:rsid wsp:val=&quot;001F59F7&quot;/&gt;&lt;wsp:rsid wsp:val=&quot;001F6018&quot;/&gt;&lt;wsp:rsid wsp:val=&quot;001F662C&quot;/&gt;&lt;wsp:rsid wsp:val=&quot;001F7074&quot;/&gt;&lt;wsp:rsid wsp:val=&quot;0020037C&quot;/&gt;&lt;wsp:rsid wsp:val=&quot;00200490&quot;/&gt;&lt;wsp:rsid wsp:val=&quot;00200FF6&quot;/&gt;&lt;wsp:rsid wsp:val=&quot;00201F3A&quot;/&gt;&lt;wsp:rsid wsp:val=&quot;00202D34&quot;/&gt;&lt;wsp:rsid wsp:val=&quot;00203F96&quot;/&gt;&lt;wsp:rsid wsp:val=&quot;00204E54&quot;/&gt;&lt;wsp:rsid wsp:val=&quot;0020560C&quot;/&gt;&lt;wsp:rsid wsp:val=&quot;002057A8&quot;/&gt;&lt;wsp:rsid wsp:val=&quot;00205B63&quot;/&gt;&lt;wsp:rsid wsp:val=&quot;00205B8B&quot;/&gt;&lt;wsp:rsid wsp:val=&quot;00206153&quot;/&gt;&lt;wsp:rsid wsp:val=&quot;002061D8&quot;/&gt;&lt;wsp:rsid wsp:val=&quot;002069B2&quot;/&gt;&lt;wsp:rsid wsp:val=&quot;00206B6E&quot;/&gt;&lt;wsp:rsid wsp:val=&quot;00207231&quot;/&gt;&lt;wsp:rsid wsp:val=&quot;00207FA3&quot;/&gt;&lt;wsp:rsid wsp:val=&quot;00210380&quot;/&gt;&lt;wsp:rsid wsp:val=&quot;00210F73&quot;/&gt;&lt;wsp:rsid wsp:val=&quot;0021200B&quot;/&gt;&lt;wsp:rsid wsp:val=&quot;0021281F&quot;/&gt;&lt;wsp:rsid wsp:val=&quot;00214D13&quot;/&gt;&lt;wsp:rsid wsp:val=&quot;00214DA8&quot;/&gt;&lt;wsp:rsid wsp:val=&quot;00215423&quot;/&gt;&lt;wsp:rsid wsp:val=&quot;002158FA&quot;/&gt;&lt;wsp:rsid wsp:val=&quot;00217CD2&quot;/&gt;&lt;wsp:rsid wsp:val=&quot;002204B5&quot;/&gt;&lt;wsp:rsid wsp:val=&quot;00220600&quot;/&gt;&lt;wsp:rsid wsp:val=&quot;00220888&quot;/&gt;&lt;wsp:rsid wsp:val=&quot;00220DD4&quot;/&gt;&lt;wsp:rsid wsp:val=&quot;00220FBD&quot;/&gt;&lt;wsp:rsid wsp:val=&quot;00221380&quot;/&gt;&lt;wsp:rsid wsp:val=&quot;002224DB&quot;/&gt;&lt;wsp:rsid wsp:val=&quot;002231CD&quot;/&gt;&lt;wsp:rsid wsp:val=&quot;00223FCB&quot;/&gt;&lt;wsp:rsid wsp:val=&quot;002244CE&quot;/&gt;&lt;wsp:rsid wsp:val=&quot;00224666&quot;/&gt;&lt;wsp:rsid wsp:val=&quot;002248C8&quot;/&gt;&lt;wsp:rsid wsp:val=&quot;0022504B&quot;/&gt;&lt;wsp:rsid wsp:val=&quot;00225228&quot;/&gt;&lt;wsp:rsid wsp:val=&quot;002252C3&quot;/&gt;&lt;wsp:rsid wsp:val=&quot;00225B30&quot;/&gt;&lt;wsp:rsid wsp:val=&quot;00225C54&quot;/&gt;&lt;wsp:rsid wsp:val=&quot;00225F42&quot;/&gt;&lt;wsp:rsid wsp:val=&quot;002269D4&quot;/&gt;&lt;wsp:rsid wsp:val=&quot;00226BBF&quot;/&gt;&lt;wsp:rsid wsp:val=&quot;00230765&quot;/&gt;&lt;wsp:rsid wsp:val=&quot;00231138&quot;/&gt;&lt;wsp:rsid wsp:val=&quot;002319D1&quot;/&gt;&lt;wsp:rsid wsp:val=&quot;002319E4&quot;/&gt;&lt;wsp:rsid wsp:val=&quot;00232211&quot;/&gt;&lt;wsp:rsid wsp:val=&quot;00232584&quot;/&gt;&lt;wsp:rsid wsp:val=&quot;002330A5&quot;/&gt;&lt;wsp:rsid wsp:val=&quot;00233C8B&quot;/&gt;&lt;wsp:rsid wsp:val=&quot;00233F86&quot;/&gt;&lt;wsp:rsid wsp:val=&quot;00234A81&quot;/&gt;&lt;wsp:rsid wsp:val=&quot;00234AD3&quot;/&gt;&lt;wsp:rsid wsp:val=&quot;00235632&quot;/&gt;&lt;wsp:rsid wsp:val=&quot;00235872&quot;/&gt;&lt;wsp:rsid wsp:val=&quot;002358F3&quot;/&gt;&lt;wsp:rsid wsp:val=&quot;002359CA&quot;/&gt;&lt;wsp:rsid wsp:val=&quot;00236401&quot;/&gt;&lt;wsp:rsid wsp:val=&quot;00236922&quot;/&gt;&lt;wsp:rsid wsp:val=&quot;00236AE2&quot;/&gt;&lt;wsp:rsid wsp:val=&quot;00237465&quot;/&gt;&lt;wsp:rsid wsp:val=&quot;00237FCA&quot;/&gt;&lt;wsp:rsid wsp:val=&quot;0024037F&quot;/&gt;&lt;wsp:rsid wsp:val=&quot;00240E69&quot;/&gt;&lt;wsp:rsid wsp:val=&quot;00240FFF&quot;/&gt;&lt;wsp:rsid wsp:val=&quot;00241559&quot;/&gt;&lt;wsp:rsid wsp:val=&quot;00242567&quot;/&gt;&lt;wsp:rsid wsp:val=&quot;00242E81&quot;/&gt;&lt;wsp:rsid wsp:val=&quot;002430B5&quot;/&gt;&lt;wsp:rsid wsp:val=&quot;002435B3&quot;/&gt;&lt;wsp:rsid wsp:val=&quot;00243EB7&quot;/&gt;&lt;wsp:rsid wsp:val=&quot;0024407B&quot;/&gt;&lt;wsp:rsid wsp:val=&quot;00244CA3&quot;/&gt;&lt;wsp:rsid wsp:val=&quot;002454B8&quot;/&gt;&lt;wsp:rsid wsp:val=&quot;002458EB&quot;/&gt;&lt;wsp:rsid wsp:val=&quot;002475F0&quot;/&gt;&lt;wsp:rsid wsp:val=&quot;002500C8&quot;/&gt;&lt;wsp:rsid wsp:val=&quot;00250B2A&quot;/&gt;&lt;wsp:rsid wsp:val=&quot;00250BF9&quot;/&gt;&lt;wsp:rsid wsp:val=&quot;002530B3&quot;/&gt;&lt;wsp:rsid wsp:val=&quot;002554E9&quot;/&gt;&lt;wsp:rsid wsp:val=&quot;00255D91&quot;/&gt;&lt;wsp:rsid wsp:val=&quot;0025635E&quot;/&gt;&lt;wsp:rsid wsp:val=&quot;00256528&quot;/&gt;&lt;wsp:rsid wsp:val=&quot;00257543&quot;/&gt;&lt;wsp:rsid wsp:val=&quot;00257A67&quot;/&gt;&lt;wsp:rsid wsp:val=&quot;00257B25&quot;/&gt;&lt;wsp:rsid wsp:val=&quot;00257C94&quot;/&gt;&lt;wsp:rsid wsp:val=&quot;00257FDF&quot;/&gt;&lt;wsp:rsid wsp:val=&quot;0026030A&quot;/&gt;&lt;wsp:rsid wsp:val=&quot;00260C2A&quot;/&gt;&lt;wsp:rsid wsp:val=&quot;002617E7&quot;/&gt;&lt;wsp:rsid wsp:val=&quot;00261AFD&quot;/&gt;&lt;wsp:rsid wsp:val=&quot;00262E21&quot;/&gt;&lt;wsp:rsid wsp:val=&quot;00263A3F&quot;/&gt;&lt;wsp:rsid wsp:val=&quot;00264209&quot;/&gt;&lt;wsp:rsid wsp:val=&quot;00264228&quot;/&gt;&lt;wsp:rsid wsp:val=&quot;00264334&quot;/&gt;&lt;wsp:rsid wsp:val=&quot;0026473E&quot;/&gt;&lt;wsp:rsid wsp:val=&quot;00264D79&quot;/&gt;&lt;wsp:rsid wsp:val=&quot;00266214&quot;/&gt;&lt;wsp:rsid wsp:val=&quot;00267C83&quot;/&gt;&lt;wsp:rsid wsp:val=&quot;00270C75&quot;/&gt;&lt;wsp:rsid wsp:val=&quot;00270EA2&quot;/&gt;&lt;wsp:rsid wsp:val=&quot;0027144F&quot;/&gt;&lt;wsp:rsid wsp:val=&quot;00271899&quot;/&gt;&lt;wsp:rsid wsp:val=&quot;002718D7&quot;/&gt;&lt;wsp:rsid wsp:val=&quot;00271E4C&quot;/&gt;&lt;wsp:rsid wsp:val=&quot;00271F3A&quot;/&gt;&lt;wsp:rsid wsp:val=&quot;002724CD&quot;/&gt;&lt;wsp:rsid wsp:val=&quot;00273278&quot;/&gt;&lt;wsp:rsid wsp:val=&quot;002737F4&quot;/&gt;&lt;wsp:rsid wsp:val=&quot;00273D06&quot;/&gt;&lt;wsp:rsid wsp:val=&quot;00277B80&quot;/&gt;&lt;wsp:rsid wsp:val=&quot;00277CE8&quot;/&gt;&lt;wsp:rsid wsp:val=&quot;002805F5&quot;/&gt;&lt;wsp:rsid wsp:val=&quot;00280751&quot;/&gt;&lt;wsp:rsid wsp:val=&quot;00281DC2&quot;/&gt;&lt;wsp:rsid wsp:val=&quot;002822E6&quot;/&gt;&lt;wsp:rsid wsp:val=&quot;0028280A&quot;/&gt;&lt;wsp:rsid wsp:val=&quot;002828DA&quot;/&gt;&lt;wsp:rsid wsp:val=&quot;00283606&quot;/&gt;&lt;wsp:rsid wsp:val=&quot;002850D3&quot;/&gt;&lt;wsp:rsid wsp:val=&quot;00285311&quot;/&gt;&lt;wsp:rsid wsp:val=&quot;00286176&quot;/&gt;&lt;wsp:rsid wsp:val=&quot;002869ED&quot;/&gt;&lt;wsp:rsid wsp:val=&quot;00286ACD&quot;/&gt;&lt;wsp:rsid wsp:val=&quot;00286AD1&quot;/&gt;&lt;wsp:rsid wsp:val=&quot;00287838&quot;/&gt;&lt;wsp:rsid wsp:val=&quot;002907B5&quot;/&gt;&lt;wsp:rsid wsp:val=&quot;00290CE6&quot;/&gt;&lt;wsp:rsid wsp:val=&quot;00291523&quot;/&gt;&lt;wsp:rsid wsp:val=&quot;002918A7&quot;/&gt;&lt;wsp:rsid wsp:val=&quot;00292EB7&quot;/&gt;&lt;wsp:rsid wsp:val=&quot;00294857&quot;/&gt;&lt;wsp:rsid wsp:val=&quot;00294C9B&quot;/&gt;&lt;wsp:rsid wsp:val=&quot;00295E23&quot;/&gt;&lt;wsp:rsid wsp:val=&quot;00296227&quot;/&gt;&lt;wsp:rsid wsp:val=&quot;00296915&quot;/&gt;&lt;wsp:rsid wsp:val=&quot;00296F44&quot;/&gt;&lt;wsp:rsid wsp:val=&quot;002970B0&quot;/&gt;&lt;wsp:rsid wsp:val=&quot;0029761E&quot;/&gt;&lt;wsp:rsid wsp:val=&quot;0029777D&quot;/&gt;&lt;wsp:rsid wsp:val=&quot;002A055E&quot;/&gt;&lt;wsp:rsid wsp:val=&quot;002A0723&quot;/&gt;&lt;wsp:rsid wsp:val=&quot;002A089D&quot;/&gt;&lt;wsp:rsid wsp:val=&quot;002A1479&quot;/&gt;&lt;wsp:rsid wsp:val=&quot;002A1760&quot;/&gt;&lt;wsp:rsid wsp:val=&quot;002A1D4E&quot;/&gt;&lt;wsp:rsid wsp:val=&quot;002A1FBA&quot;/&gt;&lt;wsp:rsid wsp:val=&quot;002A253E&quot;/&gt;&lt;wsp:rsid wsp:val=&quot;002A25EB&quot;/&gt;&lt;wsp:rsid wsp:val=&quot;002A2869&quot;/&gt;&lt;wsp:rsid wsp:val=&quot;002A2EA6&quot;/&gt;&lt;wsp:rsid wsp:val=&quot;002A3339&quot;/&gt;&lt;wsp:rsid wsp:val=&quot;002A3D58&quot;/&gt;&lt;wsp:rsid wsp:val=&quot;002A4CFA&quot;/&gt;&lt;wsp:rsid wsp:val=&quot;002A4EF2&quot;/&gt;&lt;wsp:rsid wsp:val=&quot;002A5529&quot;/&gt;&lt;wsp:rsid wsp:val=&quot;002A6263&quot;/&gt;&lt;wsp:rsid wsp:val=&quot;002A6CCF&quot;/&gt;&lt;wsp:rsid wsp:val=&quot;002A750D&quot;/&gt;&lt;wsp:rsid wsp:val=&quot;002A7746&quot;/&gt;&lt;wsp:rsid wsp:val=&quot;002A778C&quot;/&gt;&lt;wsp:rsid wsp:val=&quot;002A78F5&quot;/&gt;&lt;wsp:rsid wsp:val=&quot;002A7E72&quot;/&gt;&lt;wsp:rsid wsp:val=&quot;002A7ECC&quot;/&gt;&lt;wsp:rsid wsp:val=&quot;002B00D5&quot;/&gt;&lt;wsp:rsid wsp:val=&quot;002B00D7&quot;/&gt;&lt;wsp:rsid wsp:val=&quot;002B24D6&quot;/&gt;&lt;wsp:rsid wsp:val=&quot;002B3D1E&quot;/&gt;&lt;wsp:rsid wsp:val=&quot;002B4EF9&quot;/&gt;&lt;wsp:rsid wsp:val=&quot;002B5509&quot;/&gt;&lt;wsp:rsid wsp:val=&quot;002B553E&quot;/&gt;&lt;wsp:rsid wsp:val=&quot;002B7897&quot;/&gt;&lt;wsp:rsid wsp:val=&quot;002B7D17&quot;/&gt;&lt;wsp:rsid wsp:val=&quot;002C0897&quot;/&gt;&lt;wsp:rsid wsp:val=&quot;002C1219&quot;/&gt;&lt;wsp:rsid wsp:val=&quot;002C1653&quot;/&gt;&lt;wsp:rsid wsp:val=&quot;002C2DDA&quot;/&gt;&lt;wsp:rsid wsp:val=&quot;002C3EEB&quot;/&gt;&lt;wsp:rsid wsp:val=&quot;002C3F10&quot;/&gt;&lt;wsp:rsid wsp:val=&quot;002C41E6&quot;/&gt;&lt;wsp:rsid wsp:val=&quot;002C545D&quot;/&gt;&lt;wsp:rsid wsp:val=&quot;002D0481&quot;/&gt;&lt;wsp:rsid wsp:val=&quot;002D04B8&quot;/&gt;&lt;wsp:rsid wsp:val=&quot;002D071A&quot;/&gt;&lt;wsp:rsid wsp:val=&quot;002D1050&quot;/&gt;&lt;wsp:rsid wsp:val=&quot;002D13DA&quot;/&gt;&lt;wsp:rsid wsp:val=&quot;002D18FB&quot;/&gt;&lt;wsp:rsid wsp:val=&quot;002D229C&quot;/&gt;&lt;wsp:rsid wsp:val=&quot;002D2548&quot;/&gt;&lt;wsp:rsid wsp:val=&quot;002D2BA1&quot;/&gt;&lt;wsp:rsid wsp:val=&quot;002D2E4F&quot;/&gt;&lt;wsp:rsid wsp:val=&quot;002D34B2&quot;/&gt;&lt;wsp:rsid wsp:val=&quot;002D369A&quot;/&gt;&lt;wsp:rsid wsp:val=&quot;002D3B75&quot;/&gt;&lt;wsp:rsid wsp:val=&quot;002D3E97&quot;/&gt;&lt;wsp:rsid wsp:val=&quot;002D3F33&quot;/&gt;&lt;wsp:rsid wsp:val=&quot;002D4825&quot;/&gt;&lt;wsp:rsid wsp:val=&quot;002D48C1&quot;/&gt;&lt;wsp:rsid wsp:val=&quot;002D5ABE&quot;/&gt;&lt;wsp:rsid wsp:val=&quot;002D5F81&quot;/&gt;&lt;wsp:rsid wsp:val=&quot;002D6234&quot;/&gt;&lt;wsp:rsid wsp:val=&quot;002D6CA1&quot;/&gt;&lt;wsp:rsid wsp:val=&quot;002D6DD0&quot;/&gt;&lt;wsp:rsid wsp:val=&quot;002D7440&quot;/&gt;&lt;wsp:rsid wsp:val=&quot;002D7637&quot;/&gt;&lt;wsp:rsid wsp:val=&quot;002D798C&quot;/&gt;&lt;wsp:rsid wsp:val=&quot;002E0FF2&quot;/&gt;&lt;wsp:rsid wsp:val=&quot;002E17F2&quot;/&gt;&lt;wsp:rsid wsp:val=&quot;002E2BBC&quot;/&gt;&lt;wsp:rsid wsp:val=&quot;002E5141&quot;/&gt;&lt;wsp:rsid wsp:val=&quot;002E631C&quot;/&gt;&lt;wsp:rsid wsp:val=&quot;002E6AFE&quot;/&gt;&lt;wsp:rsid wsp:val=&quot;002E6F9E&quot;/&gt;&lt;wsp:rsid wsp:val=&quot;002E796A&quot;/&gt;&lt;wsp:rsid wsp:val=&quot;002E7CAE&quot;/&gt;&lt;wsp:rsid wsp:val=&quot;002E7E80&quot;/&gt;&lt;wsp:rsid wsp:val=&quot;002E7F84&quot;/&gt;&lt;wsp:rsid wsp:val=&quot;002F1F20&quot;/&gt;&lt;wsp:rsid wsp:val=&quot;002F2241&quot;/&gt;&lt;wsp:rsid wsp:val=&quot;002F2771&quot;/&gt;&lt;wsp:rsid wsp:val=&quot;002F306C&quot;/&gt;&lt;wsp:rsid wsp:val=&quot;002F37A9&quot;/&gt;&lt;wsp:rsid wsp:val=&quot;002F393F&quot;/&gt;&lt;wsp:rsid wsp:val=&quot;002F3FFA&quot;/&gt;&lt;wsp:rsid wsp:val=&quot;002F5E03&quot;/&gt;&lt;wsp:rsid wsp:val=&quot;002F6EE6&quot;/&gt;&lt;wsp:rsid wsp:val=&quot;002F72D6&quot;/&gt;&lt;wsp:rsid wsp:val=&quot;002F769C&quot;/&gt;&lt;wsp:rsid wsp:val=&quot;00300755&quot;/&gt;&lt;wsp:rsid wsp:val=&quot;00301CE6&quot;/&gt;&lt;wsp:rsid wsp:val=&quot;0030256B&quot;/&gt;&lt;wsp:rsid wsp:val=&quot;00302631&quot;/&gt;&lt;wsp:rsid wsp:val=&quot;00303AFB&quot;/&gt;&lt;wsp:rsid wsp:val=&quot;0030443D&quot;/&gt;&lt;wsp:rsid wsp:val=&quot;00304B6A&quot;/&gt;&lt;wsp:rsid wsp:val=&quot;0030501F&quot;/&gt;&lt;wsp:rsid wsp:val=&quot;00306134&quot;/&gt;&lt;wsp:rsid wsp:val=&quot;00307BA1&quot;/&gt;&lt;wsp:rsid wsp:val=&quot;0031050C&quot;/&gt;&lt;wsp:rsid wsp:val=&quot;00311702&quot;/&gt;&lt;wsp:rsid wsp:val=&quot;00311E82&quot;/&gt;&lt;wsp:rsid wsp:val=&quot;00313535&quot;/&gt;&lt;wsp:rsid wsp:val=&quot;00313FD6&quot;/&gt;&lt;wsp:rsid wsp:val=&quot;003140FC&quot;/&gt;&lt;wsp:rsid wsp:val=&quot;003143BD&quot;/&gt;&lt;wsp:rsid wsp:val=&quot;003147AC&quot;/&gt;&lt;wsp:rsid wsp:val=&quot;003151A8&quot;/&gt;&lt;wsp:rsid wsp:val=&quot;003170A6&quot;/&gt;&lt;wsp:rsid wsp:val=&quot;00317173&quot;/&gt;&lt;wsp:rsid wsp:val=&quot;0032019F&quot;/&gt;&lt;wsp:rsid wsp:val=&quot;003203ED&quot;/&gt;&lt;wsp:rsid wsp:val=&quot;0032072E&quot;/&gt;&lt;wsp:rsid wsp:val=&quot;0032131B&quot;/&gt;&lt;wsp:rsid wsp:val=&quot;00321C26&quot;/&gt;&lt;wsp:rsid wsp:val=&quot;00321C4F&quot;/&gt;&lt;wsp:rsid wsp:val=&quot;00322090&quot;/&gt;&lt;wsp:rsid wsp:val=&quot;00322C9F&quot;/&gt;&lt;wsp:rsid wsp:val=&quot;003236ED&quot;/&gt;&lt;wsp:rsid wsp:val=&quot;00323A12&quot;/&gt;&lt;wsp:rsid wsp:val=&quot;0032460C&quot;/&gt;&lt;wsp:rsid wsp:val=&quot;00324718&quot;/&gt;&lt;wsp:rsid wsp:val=&quot;00324D23&quot;/&gt;&lt;wsp:rsid wsp:val=&quot;00324EA6&quot;/&gt;&lt;wsp:rsid wsp:val=&quot;00325A36&quot;/&gt;&lt;wsp:rsid wsp:val=&quot;00325BC6&quot;/&gt;&lt;wsp:rsid wsp:val=&quot;00327456&quot;/&gt;&lt;wsp:rsid wsp:val=&quot;003275D3&quot;/&gt;&lt;wsp:rsid wsp:val=&quot;00330069&quot;/&gt;&lt;wsp:rsid wsp:val=&quot;00331249&quot;/&gt;&lt;wsp:rsid wsp:val=&quot;00331751&quot;/&gt;&lt;wsp:rsid wsp:val=&quot;00331C1E&quot;/&gt;&lt;wsp:rsid wsp:val=&quot;003321E7&quot;/&gt;&lt;wsp:rsid wsp:val=&quot;00332DB2&quot;/&gt;&lt;wsp:rsid wsp:val=&quot;003340F2&quot;/&gt;&lt;wsp:rsid wsp:val=&quot;00334172&quot;/&gt;&lt;wsp:rsid wsp:val=&quot;00334579&quot;/&gt;&lt;wsp:rsid wsp:val=&quot;00335858&quot;/&gt;&lt;wsp:rsid wsp:val=&quot;00335B0C&quot;/&gt;&lt;wsp:rsid wsp:val=&quot;00336BDA&quot;/&gt;&lt;wsp:rsid wsp:val=&quot;00337B9E&quot;/&gt;&lt;wsp:rsid wsp:val=&quot;00340521&quot;/&gt;&lt;wsp:rsid wsp:val=&quot;003409C4&quot;/&gt;&lt;wsp:rsid wsp:val=&quot;00340D37&quot;/&gt;&lt;wsp:rsid wsp:val=&quot;00341060&quot;/&gt;&lt;wsp:rsid wsp:val=&quot;00342681&quot;/&gt;&lt;wsp:rsid wsp:val=&quot;003429AC&quot;/&gt;&lt;wsp:rsid wsp:val=&quot;00342BD7&quot;/&gt;&lt;wsp:rsid wsp:val=&quot;0034324A&quot;/&gt;&lt;wsp:rsid wsp:val=&quot;00345054&quot;/&gt;&lt;wsp:rsid wsp:val=&quot;00346CBE&quot;/&gt;&lt;wsp:rsid wsp:val=&quot;00346DB5&quot;/&gt;&lt;wsp:rsid wsp:val=&quot;00347407&quot;/&gt;&lt;wsp:rsid wsp:val=&quot;003477B1&quot;/&gt;&lt;wsp:rsid wsp:val=&quot;00350057&quot;/&gt;&lt;wsp:rsid wsp:val=&quot;00351246&quot;/&gt;&lt;wsp:rsid wsp:val=&quot;0035129A&quot;/&gt;&lt;wsp:rsid wsp:val=&quot;00352663&quot;/&gt;&lt;wsp:rsid wsp:val=&quot;00354011&quot;/&gt;&lt;wsp:rsid wsp:val=&quot;00354428&quot;/&gt;&lt;wsp:rsid wsp:val=&quot;0035522B&quot;/&gt;&lt;wsp:rsid wsp:val=&quot;0035713C&quot;/&gt;&lt;wsp:rsid wsp:val=&quot;00357380&quot;/&gt;&lt;wsp:rsid wsp:val=&quot;00357C70&quot;/&gt;&lt;wsp:rsid wsp:val=&quot;003602D9&quot;/&gt;&lt;wsp:rsid wsp:val=&quot;003604CE&quot;/&gt;&lt;wsp:rsid wsp:val=&quot;00360F71&quot;/&gt;&lt;wsp:rsid wsp:val=&quot;00361625&quot;/&gt;&lt;wsp:rsid wsp:val=&quot;00361BED&quot;/&gt;&lt;wsp:rsid wsp:val=&quot;00362680&quot;/&gt;&lt;wsp:rsid wsp:val=&quot;00362ADF&quot;/&gt;&lt;wsp:rsid wsp:val=&quot;00363F09&quot;/&gt;&lt;wsp:rsid wsp:val=&quot;003666AD&quot;/&gt;&lt;wsp:rsid wsp:val=&quot;0036700A&quot;/&gt;&lt;wsp:rsid wsp:val=&quot;00367803&quot;/&gt;&lt;wsp:rsid wsp:val=&quot;003678DC&quot;/&gt;&lt;wsp:rsid wsp:val=&quot;00367F4C&quot;/&gt;&lt;wsp:rsid wsp:val=&quot;003702D1&quot;/&gt;&lt;wsp:rsid wsp:val=&quot;00370E47&quot;/&gt;&lt;wsp:rsid wsp:val=&quot;00371160&quot;/&gt;&lt;wsp:rsid wsp:val=&quot;003715FC&quot;/&gt;&lt;wsp:rsid wsp:val=&quot;003719B6&quot;/&gt;&lt;wsp:rsid wsp:val=&quot;00372A03&quot;/&gt;&lt;wsp:rsid wsp:val=&quot;003730EF&quot;/&gt;&lt;wsp:rsid wsp:val=&quot;0037317A&quot;/&gt;&lt;wsp:rsid wsp:val=&quot;003739AA&quot;/&gt;&lt;wsp:rsid wsp:val=&quot;003742AC&quot;/&gt;&lt;wsp:rsid wsp:val=&quot;0037443C&quot;/&gt;&lt;wsp:rsid wsp:val=&quot;003744A0&quot;/&gt;&lt;wsp:rsid wsp:val=&quot;003750E0&quot;/&gt;&lt;wsp:rsid wsp:val=&quot;00376A36&quot;/&gt;&lt;wsp:rsid wsp:val=&quot;00376A7E&quot;/&gt;&lt;wsp:rsid wsp:val=&quot;00377CE1&quot;/&gt;&lt;wsp:rsid wsp:val=&quot;003828AE&quot;/&gt;&lt;wsp:rsid wsp:val=&quot;00383091&quot;/&gt;&lt;wsp:rsid wsp:val=&quot;003839A1&quot;/&gt;&lt;wsp:rsid wsp:val=&quot;00383C2E&quot;/&gt;&lt;wsp:rsid wsp:val=&quot;00383C85&quot;/&gt;&lt;wsp:rsid wsp:val=&quot;0038492A&quot;/&gt;&lt;wsp:rsid wsp:val=&quot;00385714&quot;/&gt;&lt;wsp:rsid wsp:val=&quot;00385BF0&quot;/&gt;&lt;wsp:rsid wsp:val=&quot;00387595&quot;/&gt;&lt;wsp:rsid wsp:val=&quot;00387B4F&quot;/&gt;&lt;wsp:rsid wsp:val=&quot;00390400&quot;/&gt;&lt;wsp:rsid wsp:val=&quot;0039057D&quot;/&gt;&lt;wsp:rsid wsp:val=&quot;003921EB&quot;/&gt;&lt;wsp:rsid wsp:val=&quot;00392D84&quot;/&gt;&lt;wsp:rsid wsp:val=&quot;00393323&quot;/&gt;&lt;wsp:rsid wsp:val=&quot;003939FF&quot;/&gt;&lt;wsp:rsid wsp:val=&quot;0039449B&quot;/&gt;&lt;wsp:rsid wsp:val=&quot;0039564B&quot;/&gt;&lt;wsp:rsid wsp:val=&quot;003956A7&quot;/&gt;&lt;wsp:rsid wsp:val=&quot;00397374&quot;/&gt;&lt;wsp:rsid wsp:val=&quot;003978C5&quot;/&gt;&lt;wsp:rsid wsp:val=&quot;003A0575&quot;/&gt;&lt;wsp:rsid wsp:val=&quot;003A1962&quot;/&gt;&lt;wsp:rsid wsp:val=&quot;003A2223&quot;/&gt;&lt;wsp:rsid wsp:val=&quot;003A2A0F&quot;/&gt;&lt;wsp:rsid wsp:val=&quot;003A3CEF&quot;/&gt;&lt;wsp:rsid wsp:val=&quot;003A45A1&quot;/&gt;&lt;wsp:rsid wsp:val=&quot;003A5B0A&quot;/&gt;&lt;wsp:rsid wsp:val=&quot;003A5BD4&quot;/&gt;&lt;wsp:rsid wsp:val=&quot;003A6BAC&quot;/&gt;&lt;wsp:rsid wsp:val=&quot;003A6C03&quot;/&gt;&lt;wsp:rsid wsp:val=&quot;003A701E&quot;/&gt;&lt;wsp:rsid wsp:val=&quot;003A7C42&quot;/&gt;&lt;wsp:rsid wsp:val=&quot;003A7EF3&quot;/&gt;&lt;wsp:rsid wsp:val=&quot;003B01EB&quot;/&gt;&lt;wsp:rsid wsp:val=&quot;003B0E26&quot;/&gt;&lt;wsp:rsid wsp:val=&quot;003B159C&quot;/&gt;&lt;wsp:rsid wsp:val=&quot;003B214D&quot;/&gt;&lt;wsp:rsid wsp:val=&quot;003B3655&quot;/&gt;&lt;wsp:rsid wsp:val=&quot;003B369F&quot;/&gt;&lt;wsp:rsid wsp:val=&quot;003B36A3&quot;/&gt;&lt;wsp:rsid wsp:val=&quot;003B4682&quot;/&gt;&lt;wsp:rsid wsp:val=&quot;003B616B&quot;/&gt;&lt;wsp:rsid wsp:val=&quot;003B6FEB&quot;/&gt;&lt;wsp:rsid wsp:val=&quot;003B7FE5&quot;/&gt;&lt;wsp:rsid wsp:val=&quot;003C0612&quot;/&gt;&lt;wsp:rsid wsp:val=&quot;003C11C8&quot;/&gt;&lt;wsp:rsid wsp:val=&quot;003C2702&quot;/&gt;&lt;wsp:rsid wsp:val=&quot;003C2978&quot;/&gt;&lt;wsp:rsid wsp:val=&quot;003C3384&quot;/&gt;&lt;wsp:rsid wsp:val=&quot;003C387F&quot;/&gt;&lt;wsp:rsid wsp:val=&quot;003C3D55&quot;/&gt;&lt;wsp:rsid wsp:val=&quot;003C5A0F&quot;/&gt;&lt;wsp:rsid wsp:val=&quot;003C5F2F&quot;/&gt;&lt;wsp:rsid wsp:val=&quot;003C600C&quot;/&gt;&lt;wsp:rsid wsp:val=&quot;003C672E&quot;/&gt;&lt;wsp:rsid wsp:val=&quot;003C6F5A&quot;/&gt;&lt;wsp:rsid wsp:val=&quot;003C713E&quot;/&gt;&lt;wsp:rsid wsp:val=&quot;003C7806&quot;/&gt;&lt;wsp:rsid wsp:val=&quot;003C78D3&quot;/&gt;&lt;wsp:rsid wsp:val=&quot;003C7AF4&quot;/&gt;&lt;wsp:rsid wsp:val=&quot;003D0851&quot;/&gt;&lt;wsp:rsid wsp:val=&quot;003D0F78&quot;/&gt;&lt;wsp:rsid wsp:val=&quot;003D106F&quot;/&gt;&lt;wsp:rsid wsp:val=&quot;003D109F&quot;/&gt;&lt;wsp:rsid wsp:val=&quot;003D12F6&quot;/&gt;&lt;wsp:rsid wsp:val=&quot;003D2478&quot;/&gt;&lt;wsp:rsid wsp:val=&quot;003D2D83&quot;/&gt;&lt;wsp:rsid wsp:val=&quot;003D3762&quot;/&gt;&lt;wsp:rsid wsp:val=&quot;003D3B7A&quot;/&gt;&lt;wsp:rsid wsp:val=&quot;003D3BFF&quot;/&gt;&lt;wsp:rsid wsp:val=&quot;003D3C45&quot;/&gt;&lt;wsp:rsid wsp:val=&quot;003D3D49&quot;/&gt;&lt;wsp:rsid wsp:val=&quot;003D4C9C&quot;/&gt;&lt;wsp:rsid wsp:val=&quot;003D4FB2&quot;/&gt;&lt;wsp:rsid wsp:val=&quot;003D5B1F&quot;/&gt;&lt;wsp:rsid wsp:val=&quot;003D6F70&quot;/&gt;&lt;wsp:rsid wsp:val=&quot;003D7401&quot;/&gt;&lt;wsp:rsid wsp:val=&quot;003D7591&quot;/&gt;&lt;wsp:rsid wsp:val=&quot;003D7967&quot;/&gt;&lt;wsp:rsid wsp:val=&quot;003E049A&quot;/&gt;&lt;wsp:rsid wsp:val=&quot;003E15FA&quot;/&gt;&lt;wsp:rsid wsp:val=&quot;003E1636&quot;/&gt;&lt;wsp:rsid wsp:val=&quot;003E23FF&quot;/&gt;&lt;wsp:rsid wsp:val=&quot;003E2CCC&quot;/&gt;&lt;wsp:rsid wsp:val=&quot;003E2E3A&quot;/&gt;&lt;wsp:rsid wsp:val=&quot;003E3636&quot;/&gt;&lt;wsp:rsid wsp:val=&quot;003E443C&quot;/&gt;&lt;wsp:rsid wsp:val=&quot;003E44E5&quot;/&gt;&lt;wsp:rsid wsp:val=&quot;003E55E4&quot;/&gt;&lt;wsp:rsid wsp:val=&quot;003E5BD2&quot;/&gt;&lt;wsp:rsid wsp:val=&quot;003E6212&quot;/&gt;&lt;wsp:rsid wsp:val=&quot;003E6322&quot;/&gt;&lt;wsp:rsid wsp:val=&quot;003E6E20&quot;/&gt;&lt;wsp:rsid wsp:val=&quot;003E74E3&quot;/&gt;&lt;wsp:rsid wsp:val=&quot;003E7DDC&quot;/&gt;&lt;wsp:rsid wsp:val=&quot;003F05C7&quot;/&gt;&lt;wsp:rsid wsp:val=&quot;003F091C&quot;/&gt;&lt;wsp:rsid wsp:val=&quot;003F21E7&quot;/&gt;&lt;wsp:rsid wsp:val=&quot;003F2CD4&quot;/&gt;&lt;wsp:rsid wsp:val=&quot;003F3012&quot;/&gt;&lt;wsp:rsid wsp:val=&quot;003F35F4&quot;/&gt;&lt;wsp:rsid wsp:val=&quot;003F36A4&quot;/&gt;&lt;wsp:rsid wsp:val=&quot;003F44DA&quot;/&gt;&lt;wsp:rsid wsp:val=&quot;003F6BBE&quot;/&gt;&lt;wsp:rsid wsp:val=&quot;003F6D1D&quot;/&gt;&lt;wsp:rsid wsp:val=&quot;003F70F0&quot;/&gt;&lt;wsp:rsid wsp:val=&quot;003F76C9&quot;/&gt;&lt;wsp:rsid wsp:val=&quot;003F7B2C&quot;/&gt;&lt;wsp:rsid wsp:val=&quot;004000E8&quot;/&gt;&lt;wsp:rsid wsp:val=&quot;00401231&quot;/&gt;&lt;wsp:rsid wsp:val=&quot;004017E9&quot;/&gt;&lt;wsp:rsid wsp:val=&quot;004019D1&quot;/&gt;&lt;wsp:rsid wsp:val=&quot;00402D3C&quot;/&gt;&lt;wsp:rsid wsp:val=&quot;00402E2B&quot;/&gt;&lt;wsp:rsid wsp:val=&quot;00403B7B&quot;/&gt;&lt;wsp:rsid wsp:val=&quot;00404A9E&quot;/&gt;&lt;wsp:rsid wsp:val=&quot;0040512B&quot;/&gt;&lt;wsp:rsid wsp:val=&quot;00405CA5&quot;/&gt;&lt;wsp:rsid wsp:val=&quot;00406699&quot;/&gt;&lt;wsp:rsid wsp:val=&quot;00407764&quot;/&gt;&lt;wsp:rsid wsp:val=&quot;00407AB5&quot;/&gt;&lt;wsp:rsid wsp:val=&quot;00407CD3&quot;/&gt;&lt;wsp:rsid wsp:val=&quot;00410134&quot;/&gt;&lt;wsp:rsid wsp:val=&quot;00410B72&quot;/&gt;&lt;wsp:rsid wsp:val=&quot;00410F12&quot;/&gt;&lt;wsp:rsid wsp:val=&quot;00410F18&quot;/&gt;&lt;wsp:rsid wsp:val=&quot;004117A3&quot;/&gt;&lt;wsp:rsid wsp:val=&quot;00411A80&quot;/&gt;&lt;wsp:rsid wsp:val=&quot;0041263E&quot;/&gt;&lt;wsp:rsid wsp:val=&quot;004129C9&quot;/&gt;&lt;wsp:rsid wsp:val=&quot;00413530&quot;/&gt;&lt;wsp:rsid wsp:val=&quot;0041398A&quot;/&gt;&lt;wsp:rsid wsp:val=&quot;00413AAC&quot;/&gt;&lt;wsp:rsid wsp:val=&quot;0041402E&quot;/&gt;&lt;wsp:rsid wsp:val=&quot;00414101&quot;/&gt;&lt;wsp:rsid wsp:val=&quot;00414717&quot;/&gt;&lt;wsp:rsid wsp:val=&quot;00414D7A&quot;/&gt;&lt;wsp:rsid wsp:val=&quot;00414E3B&quot;/&gt;&lt;wsp:rsid wsp:val=&quot;0041527D&quot;/&gt;&lt;wsp:rsid wsp:val=&quot;004158A2&quot;/&gt;&lt;wsp:rsid wsp:val=&quot;00415D0E&quot;/&gt;&lt;wsp:rsid wsp:val=&quot;00415D40&quot;/&gt;&lt;wsp:rsid wsp:val=&quot;00415FC5&quot;/&gt;&lt;wsp:rsid wsp:val=&quot;00416A2A&quot;/&gt;&lt;wsp:rsid wsp:val=&quot;00420D42&quot;/&gt;&lt;wsp:rsid wsp:val=&quot;00421105&quot;/&gt;&lt;wsp:rsid wsp:val=&quot;00421208&quot;/&gt;&lt;wsp:rsid wsp:val=&quot;004235B6&quot;/&gt;&lt;wsp:rsid wsp:val=&quot;00423815&quot;/&gt;&lt;wsp:rsid wsp:val=&quot;00423C5F&quot;/&gt;&lt;wsp:rsid wsp:val=&quot;004242F4&quot;/&gt;&lt;wsp:rsid wsp:val=&quot;00424A22&quot;/&gt;&lt;wsp:rsid wsp:val=&quot;00424D56&quot;/&gt;&lt;wsp:rsid wsp:val=&quot;00425428&quot;/&gt;&lt;wsp:rsid wsp:val=&quot;0042606A&quot;/&gt;&lt;wsp:rsid wsp:val=&quot;0042640B&quot;/&gt;&lt;wsp:rsid wsp:val=&quot;00426E60&quot;/&gt;&lt;wsp:rsid wsp:val=&quot;00427248&quot;/&gt;&lt;wsp:rsid wsp:val=&quot;00427DB4&quot;/&gt;&lt;wsp:rsid wsp:val=&quot;004318D6&quot;/&gt;&lt;wsp:rsid wsp:val=&quot;00432EA3&quot;/&gt;&lt;wsp:rsid wsp:val=&quot;0043324D&quot;/&gt;&lt;wsp:rsid wsp:val=&quot;0043517F&quot;/&gt;&lt;wsp:rsid wsp:val=&quot;004358F0&quot;/&gt;&lt;wsp:rsid wsp:val=&quot;00436850&quot;/&gt;&lt;wsp:rsid wsp:val=&quot;00437447&quot;/&gt;&lt;wsp:rsid wsp:val=&quot;00440A1E&quot;/&gt;&lt;wsp:rsid wsp:val=&quot;00440D39&quot;/&gt;&lt;wsp:rsid wsp:val=&quot;00441A92&quot;/&gt;&lt;wsp:rsid wsp:val=&quot;00442839&quot;/&gt;&lt;wsp:rsid wsp:val=&quot;004428EF&quot;/&gt;&lt;wsp:rsid wsp:val=&quot;00442F79&quot;/&gt;&lt;wsp:rsid wsp:val=&quot;004434D0&quot;/&gt;&lt;wsp:rsid wsp:val=&quot;00444B38&quot;/&gt;&lt;wsp:rsid wsp:val=&quot;00444F56&quot;/&gt;&lt;wsp:rsid wsp:val=&quot;0044528E&quot;/&gt;&lt;wsp:rsid wsp:val=&quot;004452F4&quot;/&gt;&lt;wsp:rsid wsp:val=&quot;00446488&quot;/&gt;&lt;wsp:rsid wsp:val=&quot;00450730&quot;/&gt;&lt;wsp:rsid wsp:val=&quot;00450D54&quot;/&gt;&lt;wsp:rsid wsp:val=&quot;0045109D&quot;/&gt;&lt;wsp:rsid wsp:val=&quot;004513CE&quot;/&gt;&lt;wsp:rsid wsp:val=&quot;004517AA&quot;/&gt;&lt;wsp:rsid wsp:val=&quot;00452209&quot;/&gt;&lt;wsp:rsid wsp:val=&quot;00452CAC&quot;/&gt;&lt;wsp:rsid wsp:val=&quot;00452E9A&quot;/&gt;&lt;wsp:rsid wsp:val=&quot;00452ED0&quot;/&gt;&lt;wsp:rsid wsp:val=&quot;00453252&quot;/&gt;&lt;wsp:rsid wsp:val=&quot;00453385&quot;/&gt;&lt;wsp:rsid wsp:val=&quot;0045395D&quot;/&gt;&lt;wsp:rsid wsp:val=&quot;00454082&quot;/&gt;&lt;wsp:rsid wsp:val=&quot;00454A19&quot;/&gt;&lt;wsp:rsid wsp:val=&quot;00454CCB&quot;/&gt;&lt;wsp:rsid wsp:val=&quot;00455381&quot;/&gt;&lt;wsp:rsid wsp:val=&quot;00456150&quot;/&gt;&lt;wsp:rsid wsp:val=&quot;00457565&quot;/&gt;&lt;wsp:rsid wsp:val=&quot;00457B71&quot;/&gt;&lt;wsp:rsid wsp:val=&quot;00457F2F&quot;/&gt;&lt;wsp:rsid wsp:val=&quot;0046001B&quot;/&gt;&lt;wsp:rsid wsp:val=&quot;0046083E&quot;/&gt;&lt;wsp:rsid wsp:val=&quot;00461D84&quot;/&gt;&lt;wsp:rsid wsp:val=&quot;00464C88&quot;/&gt;&lt;wsp:rsid wsp:val=&quot;00464E3D&quot;/&gt;&lt;wsp:rsid wsp:val=&quot;00464F99&quot;/&gt;&lt;wsp:rsid wsp:val=&quot;00465AF6&quot;/&gt;&lt;wsp:rsid wsp:val=&quot;00465E78&quot;/&gt;&lt;wsp:rsid wsp:val=&quot;004668A9&quot;/&gt;&lt;wsp:rsid wsp:val=&quot;0046693A&quot;/&gt;&lt;wsp:rsid wsp:val=&quot;004669E2&quot;/&gt;&lt;wsp:rsid wsp:val=&quot;00467B51&quot;/&gt;&lt;wsp:rsid wsp:val=&quot;004703FE&quot;/&gt;&lt;wsp:rsid wsp:val=&quot;004709AA&quot;/&gt;&lt;wsp:rsid wsp:val=&quot;00470C31&quot;/&gt;&lt;wsp:rsid wsp:val=&quot;004723A5&quot;/&gt;&lt;wsp:rsid wsp:val=&quot;004725E5&quot;/&gt;&lt;wsp:rsid wsp:val=&quot;004734D0&quot;/&gt;&lt;wsp:rsid wsp:val=&quot;00473F6C&quot;/&gt;&lt;wsp:rsid wsp:val=&quot;0047475A&quot;/&gt;&lt;wsp:rsid wsp:val=&quot;00474DB6&quot;/&gt;&lt;wsp:rsid wsp:val=&quot;0047556B&quot;/&gt;&lt;wsp:rsid wsp:val=&quot;0047578E&quot;/&gt;&lt;wsp:rsid wsp:val=&quot;00475C90&quot;/&gt;&lt;wsp:rsid wsp:val=&quot;00476793&quot;/&gt;&lt;wsp:rsid wsp:val=&quot;00477768&quot;/&gt;&lt;wsp:rsid wsp:val=&quot;00477958&quot;/&gt;&lt;wsp:rsid wsp:val=&quot;00477C46&quot;/&gt;&lt;wsp:rsid wsp:val=&quot;004805A1&quot;/&gt;&lt;wsp:rsid wsp:val=&quot;00480B0F&quot;/&gt;&lt;wsp:rsid wsp:val=&quot;00480EEA&quot;/&gt;&lt;wsp:rsid wsp:val=&quot;00481A46&quot;/&gt;&lt;wsp:rsid wsp:val=&quot;00482BC7&quot;/&gt;&lt;wsp:rsid wsp:val=&quot;00482CC5&quot;/&gt;&lt;wsp:rsid wsp:val=&quot;00483F00&quot;/&gt;&lt;wsp:rsid wsp:val=&quot;00483F3E&quot;/&gt;&lt;wsp:rsid wsp:val=&quot;00484771&quot;/&gt;&lt;wsp:rsid wsp:val=&quot;00484D83&quot;/&gt;&lt;wsp:rsid wsp:val=&quot;0048610D&quot;/&gt;&lt;wsp:rsid wsp:val=&quot;00486ACF&quot;/&gt;&lt;wsp:rsid wsp:val=&quot;00487287&quot;/&gt;&lt;wsp:rsid wsp:val=&quot;00487383&quot;/&gt;&lt;wsp:rsid wsp:val=&quot;00490255&quot;/&gt;&lt;wsp:rsid wsp:val=&quot;004915A6&quot;/&gt;&lt;wsp:rsid wsp:val=&quot;00492281&quot;/&gt;&lt;wsp:rsid wsp:val=&quot;00492BC5&quot;/&gt;&lt;wsp:rsid wsp:val=&quot;004944E4&quot;/&gt;&lt;wsp:rsid wsp:val=&quot;00494D60&quot;/&gt;&lt;wsp:rsid wsp:val=&quot;00495133&quot;/&gt;&lt;wsp:rsid wsp:val=&quot;004964F1&quot;/&gt;&lt;wsp:rsid wsp:val=&quot;004A080B&quot;/&gt;&lt;wsp:rsid wsp:val=&quot;004A0F7C&quot;/&gt;&lt;wsp:rsid wsp:val=&quot;004A149A&quot;/&gt;&lt;wsp:rsid wsp:val=&quot;004A16BC&quot;/&gt;&lt;wsp:rsid wsp:val=&quot;004A2B94&quot;/&gt;&lt;wsp:rsid wsp:val=&quot;004A4CB9&quot;/&gt;&lt;wsp:rsid wsp:val=&quot;004A5281&quot;/&gt;&lt;wsp:rsid wsp:val=&quot;004A5A29&quot;/&gt;&lt;wsp:rsid wsp:val=&quot;004A6206&quot;/&gt;&lt;wsp:rsid wsp:val=&quot;004A68C2&quot;/&gt;&lt;wsp:rsid wsp:val=&quot;004A7010&quot;/&gt;&lt;wsp:rsid wsp:val=&quot;004A71A6&quot;/&gt;&lt;wsp:rsid wsp:val=&quot;004A7360&quot;/&gt;&lt;wsp:rsid wsp:val=&quot;004A7419&quot;/&gt;&lt;wsp:rsid wsp:val=&quot;004A7D56&quot;/&gt;&lt;wsp:rsid wsp:val=&quot;004B0099&quot;/&gt;&lt;wsp:rsid wsp:val=&quot;004B0FDF&quot;/&gt;&lt;wsp:rsid wsp:val=&quot;004B16EA&quot;/&gt;&lt;wsp:rsid wsp:val=&quot;004B1F9A&quot;/&gt;&lt;wsp:rsid wsp:val=&quot;004B1F9D&quot;/&gt;&lt;wsp:rsid wsp:val=&quot;004B2174&quot;/&gt;&lt;wsp:rsid wsp:val=&quot;004B30BD&quot;/&gt;&lt;wsp:rsid wsp:val=&quot;004B5080&quot;/&gt;&lt;wsp:rsid wsp:val=&quot;004B640B&quot;/&gt;&lt;wsp:rsid wsp:val=&quot;004B72BA&quot;/&gt;&lt;wsp:rsid wsp:val=&quot;004B7C0C&quot;/&gt;&lt;wsp:rsid wsp:val=&quot;004C1C0D&quot;/&gt;&lt;wsp:rsid wsp:val=&quot;004C24AF&quot;/&gt;&lt;wsp:rsid wsp:val=&quot;004C2772&quot;/&gt;&lt;wsp:rsid wsp:val=&quot;004C379F&quot;/&gt;&lt;wsp:rsid wsp:val=&quot;004C3898&quot;/&gt;&lt;wsp:rsid wsp:val=&quot;004C3CBC&quot;/&gt;&lt;wsp:rsid wsp:val=&quot;004C4101&quot;/&gt;&lt;wsp:rsid wsp:val=&quot;004C5F02&quot;/&gt;&lt;wsp:rsid wsp:val=&quot;004C6DEF&quot;/&gt;&lt;wsp:rsid wsp:val=&quot;004C6E43&quot;/&gt;&lt;wsp:rsid wsp:val=&quot;004C7E2C&quot;/&gt;&lt;wsp:rsid wsp:val=&quot;004D00F2&quot;/&gt;&lt;wsp:rsid wsp:val=&quot;004D1313&quot;/&gt;&lt;wsp:rsid wsp:val=&quot;004D212A&quot;/&gt;&lt;wsp:rsid wsp:val=&quot;004D2F40&quot;/&gt;&lt;wsp:rsid wsp:val=&quot;004D36B1&quot;/&gt;&lt;wsp:rsid wsp:val=&quot;004D7E37&quot;/&gt;&lt;wsp:rsid wsp:val=&quot;004D7EBD&quot;/&gt;&lt;wsp:rsid wsp:val=&quot;004E081D&quot;/&gt;&lt;wsp:rsid wsp:val=&quot;004E23FD&quot;/&gt;&lt;wsp:rsid wsp:val=&quot;004E2680&quot;/&gt;&lt;wsp:rsid wsp:val=&quot;004E28F9&quot;/&gt;&lt;wsp:rsid wsp:val=&quot;004E3051&quot;/&gt;&lt;wsp:rsid wsp:val=&quot;004E3176&quot;/&gt;&lt;wsp:rsid wsp:val=&quot;004E365E&quot;/&gt;&lt;wsp:rsid wsp:val=&quot;004E3D13&quot;/&gt;&lt;wsp:rsid wsp:val=&quot;004E3E52&quot;/&gt;&lt;wsp:rsid wsp:val=&quot;004E3F61&quot;/&gt;&lt;wsp:rsid wsp:val=&quot;004E462E&quot;/&gt;&lt;wsp:rsid wsp:val=&quot;004E56DC&quot;/&gt;&lt;wsp:rsid wsp:val=&quot;004E6092&quot;/&gt;&lt;wsp:rsid wsp:val=&quot;004E6727&quot;/&gt;&lt;wsp:rsid wsp:val=&quot;004E72C3&quot;/&gt;&lt;wsp:rsid wsp:val=&quot;004E76F4&quot;/&gt;&lt;wsp:rsid wsp:val=&quot;004E79C6&quot;/&gt;&lt;wsp:rsid wsp:val=&quot;004E7BFA&quot;/&gt;&lt;wsp:rsid wsp:val=&quot;004E7E83&quot;/&gt;&lt;wsp:rsid wsp:val=&quot;004E7EB2&quot;/&gt;&lt;wsp:rsid wsp:val=&quot;004F0B4E&quot;/&gt;&lt;wsp:rsid wsp:val=&quot;004F0B6C&quot;/&gt;&lt;wsp:rsid wsp:val=&quot;004F0CAB&quot;/&gt;&lt;wsp:rsid wsp:val=&quot;004F1091&quot;/&gt;&lt;wsp:rsid wsp:val=&quot;004F1B9F&quot;/&gt;&lt;wsp:rsid wsp:val=&quot;004F2078&quot;/&gt;&lt;wsp:rsid wsp:val=&quot;004F2A81&quot;/&gt;&lt;wsp:rsid wsp:val=&quot;004F3935&quot;/&gt;&lt;wsp:rsid wsp:val=&quot;004F39B2&quot;/&gt;&lt;wsp:rsid wsp:val=&quot;004F4DA3&quot;/&gt;&lt;wsp:rsid wsp:val=&quot;004F5B41&quot;/&gt;&lt;wsp:rsid wsp:val=&quot;004F5D8D&quot;/&gt;&lt;wsp:rsid wsp:val=&quot;004F69DF&quot;/&gt;&lt;wsp:rsid wsp:val=&quot;004F7653&quot;/&gt;&lt;wsp:rsid wsp:val=&quot;0050039F&quot;/&gt;&lt;wsp:rsid wsp:val=&quot;00500884&quot;/&gt;&lt;wsp:rsid wsp:val=&quot;0050160A&quot;/&gt;&lt;wsp:rsid wsp:val=&quot;00501D8D&quot;/&gt;&lt;wsp:rsid wsp:val=&quot;0050278A&quot;/&gt;&lt;wsp:rsid wsp:val=&quot;00502B30&quot;/&gt;&lt;wsp:rsid wsp:val=&quot;005036F5&quot;/&gt;&lt;wsp:rsid wsp:val=&quot;00503A85&quot;/&gt;&lt;wsp:rsid wsp:val=&quot;00504452&quot;/&gt;&lt;wsp:rsid wsp:val=&quot;005044C5&quot;/&gt;&lt;wsp:rsid wsp:val=&quot;00505DD3&quot;/&gt;&lt;wsp:rsid wsp:val=&quot;00506557&quot;/&gt;&lt;wsp:rsid wsp:val=&quot;0050677A&quot;/&gt;&lt;wsp:rsid wsp:val=&quot;00506F4A&quot;/&gt;&lt;wsp:rsid wsp:val=&quot;005108D8&quot;/&gt;&lt;wsp:rsid wsp:val=&quot;005116F9&quot;/&gt;&lt;wsp:rsid wsp:val=&quot;00511A2E&quot;/&gt;&lt;wsp:rsid wsp:val=&quot;005121CC&quot;/&gt;&lt;wsp:rsid wsp:val=&quot;005148FB&quot;/&gt;&lt;wsp:rsid wsp:val=&quot;005153A7&quot;/&gt;&lt;wsp:rsid wsp:val=&quot;00517AD0&quot;/&gt;&lt;wsp:rsid wsp:val=&quot;0052037E&quot;/&gt;&lt;wsp:rsid wsp:val=&quot;00520D36&quot;/&gt;&lt;wsp:rsid wsp:val=&quot;00521593&quot;/&gt;&lt;wsp:rsid wsp:val=&quot;005215DD&quot;/&gt;&lt;wsp:rsid wsp:val=&quot;00521721&quot;/&gt;&lt;wsp:rsid wsp:val=&quot;005219CF&quot;/&gt;&lt;wsp:rsid wsp:val=&quot;00521C86&quot;/&gt;&lt;wsp:rsid wsp:val=&quot;00521CA6&quot;/&gt;&lt;wsp:rsid wsp:val=&quot;00522501&quot;/&gt;&lt;wsp:rsid wsp:val=&quot;0052257E&quot;/&gt;&lt;wsp:rsid wsp:val=&quot;005225FD&quot;/&gt;&lt;wsp:rsid wsp:val=&quot;00522842&quot;/&gt;&lt;wsp:rsid wsp:val=&quot;005232D6&quot;/&gt;&lt;wsp:rsid wsp:val=&quot;005238BB&quot;/&gt;&lt;wsp:rsid wsp:val=&quot;00523F57&quot;/&gt;&lt;wsp:rsid wsp:val=&quot;00525C4B&quot;/&gt;&lt;wsp:rsid wsp:val=&quot;00525C56&quot;/&gt;&lt;wsp:rsid wsp:val=&quot;00527027&quot;/&gt;&lt;wsp:rsid wsp:val=&quot;005272C3&quot;/&gt;&lt;wsp:rsid wsp:val=&quot;00527DF4&quot;/&gt;&lt;wsp:rsid wsp:val=&quot;00530228&quot;/&gt;&lt;wsp:rsid wsp:val=&quot;00530FD1&quot;/&gt;&lt;wsp:rsid wsp:val=&quot;0053174D&quot;/&gt;&lt;wsp:rsid wsp:val=&quot;00531A4E&quot;/&gt;&lt;wsp:rsid wsp:val=&quot;00532C7F&quot;/&gt;&lt;wsp:rsid wsp:val=&quot;00534B59&quot;/&gt;&lt;wsp:rsid wsp:val=&quot;005356DB&quot;/&gt;&lt;wsp:rsid wsp:val=&quot;00535A57&quot;/&gt;&lt;wsp:rsid wsp:val=&quot;00536036&quot;/&gt;&lt;wsp:rsid wsp:val=&quot;00536759&quot;/&gt;&lt;wsp:rsid wsp:val=&quot;005377A5&quot;/&gt;&lt;wsp:rsid wsp:val=&quot;00537C62&quot;/&gt;&lt;wsp:rsid wsp:val=&quot;005408AE&quot;/&gt;&lt;wsp:rsid wsp:val=&quot;00540966&quot;/&gt;&lt;wsp:rsid wsp:val=&quot;005421A9&quot;/&gt;&lt;wsp:rsid wsp:val=&quot;005421DC&quot;/&gt;&lt;wsp:rsid wsp:val=&quot;0054258D&quot;/&gt;&lt;wsp:rsid wsp:val=&quot;00542E05&quot;/&gt;&lt;wsp:rsid wsp:val=&quot;00543EA7&quot;/&gt;&lt;wsp:rsid wsp:val=&quot;00544436&quot;/&gt;&lt;wsp:rsid wsp:val=&quot;00545536&quot;/&gt;&lt;wsp:rsid wsp:val=&quot;0054596E&quot;/&gt;&lt;wsp:rsid wsp:val=&quot;005464F7&quot;/&gt;&lt;wsp:rsid wsp:val=&quot;00546970&quot;/&gt;&lt;wsp:rsid wsp:val=&quot;00547ED4&quot;/&gt;&lt;wsp:rsid wsp:val=&quot;0055057F&quot;/&gt;&lt;wsp:rsid wsp:val=&quot;00552203&quot;/&gt;&lt;wsp:rsid wsp:val=&quot;0055231F&quot;/&gt;&lt;wsp:rsid wsp:val=&quot;00553829&quot;/&gt;&lt;wsp:rsid wsp:val=&quot;00554E19&quot;/&gt;&lt;wsp:rsid wsp:val=&quot;00554EF7&quot;/&gt;&lt;wsp:rsid wsp:val=&quot;0055539D&quot;/&gt;&lt;wsp:rsid wsp:val=&quot;005561A7&quot;/&gt;&lt;wsp:rsid wsp:val=&quot;0055649A&quot;/&gt;&lt;wsp:rsid wsp:val=&quot;00557ECC&quot;/&gt;&lt;wsp:rsid wsp:val=&quot;0056121F&quot;/&gt;&lt;wsp:rsid wsp:val=&quot;00561375&quot;/&gt;&lt;wsp:rsid wsp:val=&quot;0056189C&quot;/&gt;&lt;wsp:rsid wsp:val=&quot;00562727&quot;/&gt;&lt;wsp:rsid wsp:val=&quot;005651B4&quot;/&gt;&lt;wsp:rsid wsp:val=&quot;00565488&quot;/&gt;&lt;wsp:rsid wsp:val=&quot;00565F25&quot;/&gt;&lt;wsp:rsid wsp:val=&quot;0056688B&quot;/&gt;&lt;wsp:rsid wsp:val=&quot;00566B36&quot;/&gt;&lt;wsp:rsid wsp:val=&quot;005678D4&quot;/&gt;&lt;wsp:rsid wsp:val=&quot;0056795E&quot;/&gt;&lt;wsp:rsid wsp:val=&quot;005709E3&quot;/&gt;&lt;wsp:rsid wsp:val=&quot;005713F7&quot;/&gt;&lt;wsp:rsid wsp:val=&quot;00572505&quot;/&gt;&lt;wsp:rsid wsp:val=&quot;00573FDA&quot;/&gt;&lt;wsp:rsid wsp:val=&quot;005745A4&quot;/&gt;&lt;wsp:rsid wsp:val=&quot;00575D07&quot;/&gt;&lt;wsp:rsid wsp:val=&quot;00576329&quot;/&gt;&lt;wsp:rsid wsp:val=&quot;0058001B&quot;/&gt;&lt;wsp:rsid wsp:val=&quot;0058206C&quot;/&gt;&lt;wsp:rsid wsp:val=&quot;005821F1&quot;/&gt;&lt;wsp:rsid wsp:val=&quot;00582809&quot;/&gt;&lt;wsp:rsid wsp:val=&quot;00584DCE&quot;/&gt;&lt;wsp:rsid wsp:val=&quot;0058798C&quot;/&gt;&lt;wsp:rsid wsp:val=&quot;00587FA9&quot;/&gt;&lt;wsp:rsid wsp:val=&quot;005900FA&quot;/&gt;&lt;wsp:rsid wsp:val=&quot;00590DC9&quot;/&gt;&lt;wsp:rsid wsp:val=&quot;0059175A&quot;/&gt;&lt;wsp:rsid wsp:val=&quot;00591876&quot;/&gt;&lt;wsp:rsid wsp:val=&quot;005919F9&quot;/&gt;&lt;wsp:rsid wsp:val=&quot;00591F8C&quot;/&gt;&lt;wsp:rsid wsp:val=&quot;0059218F&quot;/&gt;&lt;wsp:rsid wsp:val=&quot;00592A88&quot;/&gt;&lt;wsp:rsid wsp:val=&quot;00593264&quot;/&gt;&lt;wsp:rsid wsp:val=&quot;005935A4&quot;/&gt;&lt;wsp:rsid wsp:val=&quot;00593C39&quot;/&gt;&lt;wsp:rsid wsp:val=&quot;0059472E&quot;/&gt;&lt;wsp:rsid wsp:val=&quot;005948C2&quot;/&gt;&lt;wsp:rsid wsp:val=&quot;00594D60&quot;/&gt;&lt;wsp:rsid wsp:val=&quot;00595DCA&quot;/&gt;&lt;wsp:rsid wsp:val=&quot;005967E4&quot;/&gt;&lt;wsp:rsid wsp:val=&quot;0059779B&quot;/&gt;&lt;wsp:rsid wsp:val=&quot;005A0136&quot;/&gt;&lt;wsp:rsid wsp:val=&quot;005A1ECE&quot;/&gt;&lt;wsp:rsid wsp:val=&quot;005A209A&quot;/&gt;&lt;wsp:rsid wsp:val=&quot;005A3557&quot;/&gt;&lt;wsp:rsid wsp:val=&quot;005A3F00&quot;/&gt;&lt;wsp:rsid wsp:val=&quot;005A54E9&quot;/&gt;&lt;wsp:rsid wsp:val=&quot;005A649B&quot;/&gt;&lt;wsp:rsid wsp:val=&quot;005A662D&quot;/&gt;&lt;wsp:rsid wsp:val=&quot;005A68BA&quot;/&gt;&lt;wsp:rsid wsp:val=&quot;005A6A5B&quot;/&gt;&lt;wsp:rsid wsp:val=&quot;005A6D09&quot;/&gt;&lt;wsp:rsid wsp:val=&quot;005A6DE2&quot;/&gt;&lt;wsp:rsid wsp:val=&quot;005A77E5&quot;/&gt;&lt;wsp:rsid wsp:val=&quot;005A7985&quot;/&gt;&lt;wsp:rsid wsp:val=&quot;005B04A1&quot;/&gt;&lt;wsp:rsid wsp:val=&quot;005B080B&quot;/&gt;&lt;wsp:rsid wsp:val=&quot;005B1CDF&quot;/&gt;&lt;wsp:rsid wsp:val=&quot;005B2D32&quot;/&gt;&lt;wsp:rsid wsp:val=&quot;005B35D7&quot;/&gt;&lt;wsp:rsid wsp:val=&quot;005B392A&quot;/&gt;&lt;wsp:rsid wsp:val=&quot;005B3AA3&quot;/&gt;&lt;wsp:rsid wsp:val=&quot;005B6F83&quot;/&gt;&lt;wsp:rsid wsp:val=&quot;005B74C4&quot;/&gt;&lt;wsp:rsid wsp:val=&quot;005B787F&quot;/&gt;&lt;wsp:rsid wsp:val=&quot;005C1729&quot;/&gt;&lt;wsp:rsid wsp:val=&quot;005C21C8&quot;/&gt;&lt;wsp:rsid wsp:val=&quot;005C5D07&quot;/&gt;&lt;wsp:rsid wsp:val=&quot;005C74FB&quot;/&gt;&lt;wsp:rsid wsp:val=&quot;005C7503&quot;/&gt;&lt;wsp:rsid wsp:val=&quot;005C7660&quot;/&gt;&lt;wsp:rsid wsp:val=&quot;005C7946&quot;/&gt;&lt;wsp:rsid wsp:val=&quot;005C797B&quot;/&gt;&lt;wsp:rsid wsp:val=&quot;005C7F53&quot;/&gt;&lt;wsp:rsid wsp:val=&quot;005D1069&quot;/&gt;&lt;wsp:rsid wsp:val=&quot;005D1602&quot;/&gt;&lt;wsp:rsid wsp:val=&quot;005D1E87&quot;/&gt;&lt;wsp:rsid wsp:val=&quot;005D246B&quot;/&gt;&lt;wsp:rsid wsp:val=&quot;005D2B0B&quot;/&gt;&lt;wsp:rsid wsp:val=&quot;005D2D4E&quot;/&gt;&lt;wsp:rsid wsp:val=&quot;005D3966&quot;/&gt;&lt;wsp:rsid wsp:val=&quot;005D3C13&quot;/&gt;&lt;wsp:rsid wsp:val=&quot;005D4AA7&quot;/&gt;&lt;wsp:rsid wsp:val=&quot;005D4C89&quot;/&gt;&lt;wsp:rsid wsp:val=&quot;005D4E33&quot;/&gt;&lt;wsp:rsid wsp:val=&quot;005D4FFA&quot;/&gt;&lt;wsp:rsid wsp:val=&quot;005D6F32&quot;/&gt;&lt;wsp:rsid wsp:val=&quot;005D7606&quot;/&gt;&lt;wsp:rsid wsp:val=&quot;005E385F&quot;/&gt;&lt;wsp:rsid wsp:val=&quot;005E4A90&quot;/&gt;&lt;wsp:rsid wsp:val=&quot;005E4DC7&quot;/&gt;&lt;wsp:rsid wsp:val=&quot;005E53B2&quot;/&gt;&lt;wsp:rsid wsp:val=&quot;005E5834&quot;/&gt;&lt;wsp:rsid wsp:val=&quot;005E5B81&quot;/&gt;&lt;wsp:rsid wsp:val=&quot;005E653F&quot;/&gt;&lt;wsp:rsid wsp:val=&quot;005E7545&quot;/&gt;&lt;wsp:rsid wsp:val=&quot;005F2CB1&quot;/&gt;&lt;wsp:rsid wsp:val=&quot;005F3025&quot;/&gt;&lt;wsp:rsid wsp:val=&quot;005F33A8&quot;/&gt;&lt;wsp:rsid wsp:val=&quot;005F4C23&quot;/&gt;&lt;wsp:rsid wsp:val=&quot;005F618C&quot;/&gt;&lt;wsp:rsid wsp:val=&quot;005F70BD&quot;/&gt;&lt;wsp:rsid wsp:val=&quot;005F7E70&quot;/&gt;&lt;wsp:rsid wsp:val=&quot;00600F6A&quot;/&gt;&lt;wsp:rsid wsp:val=&quot;00600FE7&quot;/&gt;&lt;wsp:rsid wsp:val=&quot;0060111E&quot;/&gt;&lt;wsp:rsid wsp:val=&quot;006013C1&quot;/&gt;&lt;wsp:rsid wsp:val=&quot;0060275D&quot;/&gt;&lt;wsp:rsid wsp:val=&quot;0060283C&quot;/&gt;&lt;wsp:rsid wsp:val=&quot;00602ACA&quot;/&gt;&lt;wsp:rsid wsp:val=&quot;00603BC5&quot;/&gt;&lt;wsp:rsid wsp:val=&quot;00604F14&quot;/&gt;&lt;wsp:rsid wsp:val=&quot;0060627A&quot;/&gt;&lt;wsp:rsid wsp:val=&quot;00607D93&quot;/&gt;&lt;wsp:rsid wsp:val=&quot;006113BA&quot;/&gt;&lt;wsp:rsid wsp:val=&quot;006113BB&quot;/&gt;&lt;wsp:rsid wsp:val=&quot;00611681&quot;/&gt;&lt;wsp:rsid wsp:val=&quot;006119EF&quot;/&gt;&lt;wsp:rsid wsp:val=&quot;00611B83&quot;/&gt;&lt;wsp:rsid wsp:val=&quot;00612F83&quot;/&gt;&lt;wsp:rsid wsp:val=&quot;00613257&quot;/&gt;&lt;wsp:rsid wsp:val=&quot;00613365&quot;/&gt;&lt;wsp:rsid wsp:val=&quot;0061392D&quot;/&gt;&lt;wsp:rsid wsp:val=&quot;00615B9D&quot;/&gt;&lt;wsp:rsid wsp:val=&quot;00616882&quot;/&gt;&lt;wsp:rsid wsp:val=&quot;006204DC&quot;/&gt;&lt;wsp:rsid wsp:val=&quot;00620A71&quot;/&gt;&lt;wsp:rsid wsp:val=&quot;00620D78&quot;/&gt;&lt;wsp:rsid wsp:val=&quot;00620D80&quot;/&gt;&lt;wsp:rsid wsp:val=&quot;00620E90&quot;/&gt;&lt;wsp:rsid wsp:val=&quot;00621098&quot;/&gt;&lt;wsp:rsid wsp:val=&quot;00622F21&quot;/&gt;&lt;wsp:rsid wsp:val=&quot;006234A6&quot;/&gt;&lt;wsp:rsid wsp:val=&quot;00623923&quot;/&gt;&lt;wsp:rsid wsp:val=&quot;00623B8E&quot;/&gt;&lt;wsp:rsid wsp:val=&quot;006257BB&quot;/&gt;&lt;wsp:rsid wsp:val=&quot;0062687C&quot;/&gt;&lt;wsp:rsid wsp:val=&quot;00630001&quot;/&gt;&lt;wsp:rsid wsp:val=&quot;006301F4&quot;/&gt;&lt;wsp:rsid wsp:val=&quot;006311B3&quot;/&gt;&lt;wsp:rsid wsp:val=&quot;00631F81&quot;/&gt;&lt;wsp:rsid wsp:val=&quot;00631FE5&quot;/&gt;&lt;wsp:rsid wsp:val=&quot;006325E4&quot;/&gt;&lt;wsp:rsid wsp:val=&quot;0063284C&quot;/&gt;&lt;wsp:rsid wsp:val=&quot;00633F5A&quot;/&gt;&lt;wsp:rsid wsp:val=&quot;00633FFA&quot;/&gt;&lt;wsp:rsid wsp:val=&quot;0063438E&quot;/&gt;&lt;wsp:rsid wsp:val=&quot;0063469C&quot;/&gt;&lt;wsp:rsid wsp:val=&quot;00635693&quot;/&gt;&lt;wsp:rsid wsp:val=&quot;00636398&quot;/&gt;&lt;wsp:rsid wsp:val=&quot;006364D8&quot;/&gt;&lt;wsp:rsid wsp:val=&quot;006368D3&quot;/&gt;&lt;wsp:rsid wsp:val=&quot;006377EC&quot;/&gt;&lt;wsp:rsid wsp:val=&quot;00640715&quot;/&gt;&lt;wsp:rsid wsp:val=&quot;00640D33&quot;/&gt;&lt;wsp:rsid wsp:val=&quot;00641135&quot;/&gt;&lt;wsp:rsid wsp:val=&quot;0064151F&quot;/&gt;&lt;wsp:rsid wsp:val=&quot;00641533&quot;/&gt;&lt;wsp:rsid wsp:val=&quot;00641D36&quot;/&gt;&lt;wsp:rsid wsp:val=&quot;0064208D&quot;/&gt;&lt;wsp:rsid wsp:val=&quot;0064318D&quot;/&gt;&lt;wsp:rsid wsp:val=&quot;00643418&quot;/&gt;&lt;wsp:rsid wsp:val=&quot;00643475&quot;/&gt;&lt;wsp:rsid wsp:val=&quot;006435F2&quot;/&gt;&lt;wsp:rsid wsp:val=&quot;00643969&quot;/&gt;&lt;wsp:rsid wsp:val=&quot;0064396A&quot;/&gt;&lt;wsp:rsid wsp:val=&quot;00644348&quot;/&gt;&lt;wsp:rsid wsp:val=&quot;00644514&quot;/&gt;&lt;wsp:rsid wsp:val=&quot;006447BA&quot;/&gt;&lt;wsp:rsid wsp:val=&quot;006447BD&quot;/&gt;&lt;wsp:rsid wsp:val=&quot;00644BBD&quot;/&gt;&lt;wsp:rsid wsp:val=&quot;00644F4C&quot;/&gt;&lt;wsp:rsid wsp:val=&quot;0064502E&quot;/&gt;&lt;wsp:rsid wsp:val=&quot;00645491&quot;/&gt;&lt;wsp:rsid wsp:val=&quot;00645715&quot;/&gt;&lt;wsp:rsid wsp:val=&quot;00645C43&quot;/&gt;&lt;wsp:rsid wsp:val=&quot;0064624E&quot;/&gt;&lt;wsp:rsid wsp:val=&quot;00647629&quot;/&gt;&lt;wsp:rsid wsp:val=&quot;0065029D&quot;/&gt;&lt;wsp:rsid wsp:val=&quot;00650AB9&quot;/&gt;&lt;wsp:rsid wsp:val=&quot;006511C8&quot;/&gt;&lt;wsp:rsid wsp:val=&quot;0065121E&quot;/&gt;&lt;wsp:rsid wsp:val=&quot;00653C48&quot;/&gt;&lt;wsp:rsid wsp:val=&quot;00654E94&quot;/&gt;&lt;wsp:rsid wsp:val=&quot;006551E4&quot;/&gt;&lt;wsp:rsid wsp:val=&quot;00655733&quot;/&gt;&lt;wsp:rsid wsp:val=&quot;00655ACD&quot;/&gt;&lt;wsp:rsid wsp:val=&quot;006561FD&quot;/&gt;&lt;wsp:rsid wsp:val=&quot;00656A92&quot;/&gt;&lt;wsp:rsid wsp:val=&quot;00656DDE&quot;/&gt;&lt;wsp:rsid wsp:val=&quot;0066011D&quot;/&gt;&lt;wsp:rsid wsp:val=&quot;0066012B&quot;/&gt;&lt;wsp:rsid wsp:val=&quot;006607C0&quot;/&gt;&lt;wsp:rsid wsp:val=&quot;00660841&quot;/&gt;&lt;wsp:rsid wsp:val=&quot;0066094F&quot;/&gt;&lt;wsp:rsid wsp:val=&quot;006613A6&quot;/&gt;&lt;wsp:rsid wsp:val=&quot;006613C8&quot;/&gt;&lt;wsp:rsid wsp:val=&quot;00661866&quot;/&gt;&lt;wsp:rsid wsp:val=&quot;0066279A&quot;/&gt;&lt;wsp:rsid wsp:val=&quot;006627A2&quot;/&gt;&lt;wsp:rsid wsp:val=&quot;00663317&quot;/&gt;&lt;wsp:rsid wsp:val=&quot;006634E6&quot;/&gt;&lt;wsp:rsid wsp:val=&quot;00663B88&quot;/&gt;&lt;wsp:rsid wsp:val=&quot;00664E44&quot;/&gt;&lt;wsp:rsid wsp:val=&quot;006655EE&quot;/&gt;&lt;wsp:rsid wsp:val=&quot;00665882&quot;/&gt;&lt;wsp:rsid wsp:val=&quot;006659AA&quot;/&gt;&lt;wsp:rsid wsp:val=&quot;00665B99&quot;/&gt;&lt;wsp:rsid wsp:val=&quot;00665EDC&quot;/&gt;&lt;wsp:rsid wsp:val=&quot;006662F5&quot;/&gt;&lt;wsp:rsid wsp:val=&quot;006671C3&quot;/&gt;&lt;wsp:rsid wsp:val=&quot;00667933&quot;/&gt;&lt;wsp:rsid wsp:val=&quot;00667EE7&quot;/&gt;&lt;wsp:rsid wsp:val=&quot;006706FD&quot;/&gt;&lt;wsp:rsid wsp:val=&quot;00670922&quot;/&gt;&lt;wsp:rsid wsp:val=&quot;00670A12&quot;/&gt;&lt;wsp:rsid wsp:val=&quot;00670BE1&quot;/&gt;&lt;wsp:rsid wsp:val=&quot;00671234&quot;/&gt;&lt;wsp:rsid wsp:val=&quot;0067218F&quot;/&gt;&lt;wsp:rsid wsp:val=&quot;00673BC2&quot;/&gt;&lt;wsp:rsid wsp:val=&quot;00673DEE&quot;/&gt;&lt;wsp:rsid wsp:val=&quot;0067406A&quot;/&gt;&lt;wsp:rsid wsp:val=&quot;006741F2&quot;/&gt;&lt;wsp:rsid wsp:val=&quot;0067423A&quot;/&gt;&lt;wsp:rsid wsp:val=&quot;006743FE&quot;/&gt;&lt;wsp:rsid wsp:val=&quot;00674C38&quot;/&gt;&lt;wsp:rsid wsp:val=&quot;00674CC3&quot;/&gt;&lt;wsp:rsid wsp:val=&quot;00675695&quot;/&gt;&lt;wsp:rsid wsp:val=&quot;006758FB&quot;/&gt;&lt;wsp:rsid wsp:val=&quot;00675C72&quot;/&gt;&lt;wsp:rsid wsp:val=&quot;006771F9&quot;/&gt;&lt;wsp:rsid wsp:val=&quot;006776D7&quot;/&gt;&lt;wsp:rsid wsp:val=&quot;00680060&quot;/&gt;&lt;wsp:rsid wsp:val=&quot;00681003&quot;/&gt;&lt;wsp:rsid wsp:val=&quot;006817C9&quot;/&gt;&lt;wsp:rsid wsp:val=&quot;00681867&quot;/&gt;&lt;wsp:rsid wsp:val=&quot;00682658&quot;/&gt;&lt;wsp:rsid wsp:val=&quot;00683ECE&quot;/&gt;&lt;wsp:rsid wsp:val=&quot;00684202&quot;/&gt;&lt;wsp:rsid wsp:val=&quot;0068666C&quot;/&gt;&lt;wsp:rsid wsp:val=&quot;00690172&quot;/&gt;&lt;wsp:rsid wsp:val=&quot;006905F8&quot;/&gt;&lt;wsp:rsid wsp:val=&quot;00691DAE&quot;/&gt;&lt;wsp:rsid wsp:val=&quot;00692EDE&quot;/&gt;&lt;wsp:rsid wsp:val=&quot;00694F78&quot;/&gt;&lt;wsp:rsid wsp:val=&quot;00695FC2&quot;/&gt;&lt;wsp:rsid wsp:val=&quot;00696949&quot;/&gt;&lt;wsp:rsid wsp:val=&quot;00697052&quot;/&gt;&lt;wsp:rsid wsp:val=&quot;00697A13&quot;/&gt;&lt;wsp:rsid wsp:val=&quot;006A0E9B&quot;/&gt;&lt;wsp:rsid wsp:val=&quot;006A18D5&quot;/&gt;&lt;wsp:rsid wsp:val=&quot;006A1B0C&quot;/&gt;&lt;wsp:rsid wsp:val=&quot;006A261C&quot;/&gt;&lt;wsp:rsid wsp:val=&quot;006A46FB&quot;/&gt;&lt;wsp:rsid wsp:val=&quot;006A4A63&quot;/&gt;&lt;wsp:rsid wsp:val=&quot;006A4DB5&quot;/&gt;&lt;wsp:rsid wsp:val=&quot;006A5742&quot;/&gt;&lt;wsp:rsid wsp:val=&quot;006A582E&quot;/&gt;&lt;wsp:rsid wsp:val=&quot;006A5E1E&quot;/&gt;&lt;wsp:rsid wsp:val=&quot;006A5E28&quot;/&gt;&lt;wsp:rsid wsp:val=&quot;006A6034&quot;/&gt;&lt;wsp:rsid wsp:val=&quot;006A697B&quot;/&gt;&lt;wsp:rsid wsp:val=&quot;006A7AFF&quot;/&gt;&lt;wsp:rsid wsp:val=&quot;006B0BB5&quot;/&gt;&lt;wsp:rsid wsp:val=&quot;006B0CFA&quot;/&gt;&lt;wsp:rsid wsp:val=&quot;006B1816&quot;/&gt;&lt;wsp:rsid wsp:val=&quot;006B2099&quot;/&gt;&lt;wsp:rsid wsp:val=&quot;006B3476&quot;/&gt;&lt;wsp:rsid wsp:val=&quot;006B426C&quot;/&gt;&lt;wsp:rsid wsp:val=&quot;006B449F&quot;/&gt;&lt;wsp:rsid wsp:val=&quot;006B4665&quot;/&gt;&lt;wsp:rsid wsp:val=&quot;006B4854&quot;/&gt;&lt;wsp:rsid wsp:val=&quot;006B4D24&quot;/&gt;&lt;wsp:rsid wsp:val=&quot;006B50CF&quot;/&gt;&lt;wsp:rsid wsp:val=&quot;006B50F8&quot;/&gt;&lt;wsp:rsid wsp:val=&quot;006B5235&quot;/&gt;&lt;wsp:rsid wsp:val=&quot;006B578E&quot;/&gt;&lt;wsp:rsid wsp:val=&quot;006B6152&quot;/&gt;&lt;wsp:rsid wsp:val=&quot;006B6BE9&quot;/&gt;&lt;wsp:rsid wsp:val=&quot;006B72D9&quot;/&gt;&lt;wsp:rsid wsp:val=&quot;006B7427&quot;/&gt;&lt;wsp:rsid wsp:val=&quot;006B76D2&quot;/&gt;&lt;wsp:rsid wsp:val=&quot;006C018F&quot;/&gt;&lt;wsp:rsid wsp:val=&quot;006C03B8&quot;/&gt;&lt;wsp:rsid wsp:val=&quot;006C0870&quot;/&gt;&lt;wsp:rsid wsp:val=&quot;006C16DB&quot;/&gt;&lt;wsp:rsid wsp:val=&quot;006C23E5&quot;/&gt;&lt;wsp:rsid wsp:val=&quot;006C3D55&quot;/&gt;&lt;wsp:rsid wsp:val=&quot;006C54C6&quot;/&gt;&lt;wsp:rsid wsp:val=&quot;006C5EC9&quot;/&gt;&lt;wsp:rsid wsp:val=&quot;006C6059&quot;/&gt;&lt;wsp:rsid wsp:val=&quot;006C6940&quot;/&gt;&lt;wsp:rsid wsp:val=&quot;006C6955&quot;/&gt;&lt;wsp:rsid wsp:val=&quot;006C7522&quot;/&gt;&lt;wsp:rsid wsp:val=&quot;006C7A68&quot;/&gt;&lt;wsp:rsid wsp:val=&quot;006D20F6&quot;/&gt;&lt;wsp:rsid wsp:val=&quot;006D2683&quot;/&gt;&lt;wsp:rsid wsp:val=&quot;006D4ED9&quot;/&gt;&lt;wsp:rsid wsp:val=&quot;006D5B70&quot;/&gt;&lt;wsp:rsid wsp:val=&quot;006D5D33&quot;/&gt;&lt;wsp:rsid wsp:val=&quot;006D65B4&quot;/&gt;&lt;wsp:rsid wsp:val=&quot;006D6F08&quot;/&gt;&lt;wsp:rsid wsp:val=&quot;006D7FFB&quot;/&gt;&lt;wsp:rsid wsp:val=&quot;006E017A&quot;/&gt;&lt;wsp:rsid wsp:val=&quot;006E062C&quot;/&gt;&lt;wsp:rsid wsp:val=&quot;006E1407&quot;/&gt;&lt;wsp:rsid wsp:val=&quot;006E28B7&quot;/&gt;&lt;wsp:rsid wsp:val=&quot;006E2AA2&quot;/&gt;&lt;wsp:rsid wsp:val=&quot;006E3310&quot;/&gt;&lt;wsp:rsid wsp:val=&quot;006E4AAA&quot;/&gt;&lt;wsp:rsid wsp:val=&quot;006E4E39&quot;/&gt;&lt;wsp:rsid wsp:val=&quot;006E565E&quot;/&gt;&lt;wsp:rsid wsp:val=&quot;006E673D&quot;/&gt;&lt;wsp:rsid wsp:val=&quot;006E7D3B&quot;/&gt;&lt;wsp:rsid wsp:val=&quot;006F0446&quot;/&gt;&lt;wsp:rsid wsp:val=&quot;006F09C9&quot;/&gt;&lt;wsp:rsid wsp:val=&quot;006F0F8A&quot;/&gt;&lt;wsp:rsid wsp:val=&quot;006F0FBF&quot;/&gt;&lt;wsp:rsid wsp:val=&quot;006F1ABD&quot;/&gt;&lt;wsp:rsid wsp:val=&quot;006F1B70&quot;/&gt;&lt;wsp:rsid wsp:val=&quot;006F1C70&quot;/&gt;&lt;wsp:rsid wsp:val=&quot;006F1F06&quot;/&gt;&lt;wsp:rsid wsp:val=&quot;006F2C7B&quot;/&gt;&lt;wsp:rsid wsp:val=&quot;006F32A4&quot;/&gt;&lt;wsp:rsid wsp:val=&quot;006F341D&quot;/&gt;&lt;wsp:rsid wsp:val=&quot;006F3CDE&quot;/&gt;&lt;wsp:rsid wsp:val=&quot;006F417D&quot;/&gt;&lt;wsp:rsid wsp:val=&quot;006F432A&quot;/&gt;&lt;wsp:rsid wsp:val=&quot;006F4893&quot;/&gt;&lt;wsp:rsid wsp:val=&quot;006F4A94&quot;/&gt;&lt;wsp:rsid wsp:val=&quot;006F55E3&quot;/&gt;&lt;wsp:rsid wsp:val=&quot;006F58D4&quot;/&gt;&lt;wsp:rsid wsp:val=&quot;006F5BB9&quot;/&gt;&lt;wsp:rsid wsp:val=&quot;006F65E7&quot;/&gt;&lt;wsp:rsid wsp:val=&quot;006F72EE&quot;/&gt;&lt;wsp:rsid wsp:val=&quot;007004EF&quot;/&gt;&lt;wsp:rsid wsp:val=&quot;007006BE&quot;/&gt;&lt;wsp:rsid wsp:val=&quot;00701091&quot;/&gt;&lt;wsp:rsid wsp:val=&quot;007012DB&quot;/&gt;&lt;wsp:rsid wsp:val=&quot;00701977&quot;/&gt;&lt;wsp:rsid wsp:val=&quot;00702511&quot;/&gt;&lt;wsp:rsid wsp:val=&quot;00702E19&quot;/&gt;&lt;wsp:rsid wsp:val=&quot;0070346E&quot;/&gt;&lt;wsp:rsid wsp:val=&quot;007038FA&quot;/&gt;&lt;wsp:rsid wsp:val=&quot;00703FCE&quot;/&gt;&lt;wsp:rsid wsp:val=&quot;007043DD&quot;/&gt;&lt;wsp:rsid wsp:val=&quot;00704EDB&quot;/&gt;&lt;wsp:rsid wsp:val=&quot;00706101&quot;/&gt;&lt;wsp:rsid wsp:val=&quot;0070691F&quot;/&gt;&lt;wsp:rsid wsp:val=&quot;00706ECB&quot;/&gt;&lt;wsp:rsid wsp:val=&quot;00707072&quot;/&gt;&lt;wsp:rsid wsp:val=&quot;00707287&quot;/&gt;&lt;wsp:rsid wsp:val=&quot;007073C8&quot;/&gt;&lt;wsp:rsid wsp:val=&quot;00707D61&quot;/&gt;&lt;wsp:rsid wsp:val=&quot;00710627&quot;/&gt;&lt;wsp:rsid wsp:val=&quot;00710DF4&quot;/&gt;&lt;wsp:rsid wsp:val=&quot;00712287&quot;/&gt;&lt;wsp:rsid wsp:val=&quot;00712772&quot;/&gt;&lt;wsp:rsid wsp:val=&quot;00713A69&quot;/&gt;&lt;wsp:rsid wsp:val=&quot;007145C4&quot;/&gt;&lt;wsp:rsid wsp:val=&quot;00714676&quot;/&gt;&lt;wsp:rsid wsp:val=&quot;007148D3&quot;/&gt;&lt;wsp:rsid wsp:val=&quot;00715B9A&quot;/&gt;&lt;wsp:rsid wsp:val=&quot;00715F1C&quot;/&gt;&lt;wsp:rsid wsp:val=&quot;00717718&quot;/&gt;&lt;wsp:rsid wsp:val=&quot;007178C1&quot;/&gt;&lt;wsp:rsid wsp:val=&quot;00720817&quot;/&gt;&lt;wsp:rsid wsp:val=&quot;007218E9&quot;/&gt;&lt;wsp:rsid wsp:val=&quot;00725F9C&quot;/&gt;&lt;wsp:rsid wsp:val=&quot;00726EA6&quot;/&gt;&lt;wsp:rsid wsp:val=&quot;00727208&quot;/&gt;&lt;wsp:rsid wsp:val=&quot;00727344&quot;/&gt;&lt;wsp:rsid wsp:val=&quot;00727680&quot;/&gt;&lt;wsp:rsid wsp:val=&quot;0073225D&quot;/&gt;&lt;wsp:rsid wsp:val=&quot;0073381F&quot;/&gt;&lt;wsp:rsid wsp:val=&quot;00733D25&quot;/&gt;&lt;wsp:rsid wsp:val=&quot;00734343&quot;/&gt;&lt;wsp:rsid wsp:val=&quot;007348B1&quot;/&gt;&lt;wsp:rsid wsp:val=&quot;00734A8B&quot;/&gt;&lt;wsp:rsid wsp:val=&quot;00734D84&quot;/&gt;&lt;wsp:rsid wsp:val=&quot;00735268&quot;/&gt;&lt;wsp:rsid wsp:val=&quot;007355C4&quot;/&gt;&lt;wsp:rsid wsp:val=&quot;00735F96&quot;/&gt;&lt;wsp:rsid wsp:val=&quot;007362A6&quot;/&gt;&lt;wsp:rsid wsp:val=&quot;00736D7D&quot;/&gt;&lt;wsp:rsid wsp:val=&quot;00740E58&quot;/&gt;&lt;wsp:rsid wsp:val=&quot;007410D6&quot;/&gt;&lt;wsp:rsid wsp:val=&quot;007416B4&quot;/&gt;&lt;wsp:rsid wsp:val=&quot;00741F19&quot;/&gt;&lt;wsp:rsid wsp:val=&quot;00742624&quot;/&gt;&lt;wsp:rsid wsp:val=&quot;007438CE&quot;/&gt;&lt;wsp:rsid wsp:val=&quot;00744394&quot;/&gt;&lt;wsp:rsid wsp:val=&quot;00744440&quot;/&gt;&lt;wsp:rsid wsp:val=&quot;007445A0&quot;/&gt;&lt;wsp:rsid wsp:val=&quot;007447EF&quot;/&gt;&lt;wsp:rsid wsp:val=&quot;00744D6B&quot;/&gt;&lt;wsp:rsid wsp:val=&quot;0074524B&quot;/&gt;&lt;wsp:rsid wsp:val=&quot;00746183&quot;/&gt;&lt;wsp:rsid wsp:val=&quot;00747D8B&quot;/&gt;&lt;wsp:rsid wsp:val=&quot;007508A2&quot;/&gt;&lt;wsp:rsid wsp:val=&quot;0075093C&quot;/&gt;&lt;wsp:rsid wsp:val=&quot;00751228&quot;/&gt;&lt;wsp:rsid wsp:val=&quot;00752710&quot;/&gt;&lt;wsp:rsid wsp:val=&quot;00752D74&quot;/&gt;&lt;wsp:rsid wsp:val=&quot;00754E35&quot;/&gt;&lt;wsp:rsid wsp:val=&quot;00754E49&quot;/&gt;&lt;wsp:rsid wsp:val=&quot;00755200&quot;/&gt;&lt;wsp:rsid wsp:val=&quot;007559D1&quot;/&gt;&lt;wsp:rsid wsp:val=&quot;007571E1&quot;/&gt;&lt;wsp:rsid wsp:val=&quot;007604B2&quot;/&gt;&lt;wsp:rsid wsp:val=&quot;00760883&quot;/&gt;&lt;wsp:rsid wsp:val=&quot;00760BF6&quot;/&gt;&lt;wsp:rsid wsp:val=&quot;007614C4&quot;/&gt;&lt;wsp:rsid wsp:val=&quot;007616FD&quot;/&gt;&lt;wsp:rsid wsp:val=&quot;00762500&quot;/&gt;&lt;wsp:rsid wsp:val=&quot;00762BDD&quot;/&gt;&lt;wsp:rsid wsp:val=&quot;007650C5&quot;/&gt;&lt;wsp:rsid wsp:val=&quot;00765281&quot;/&gt;&lt;wsp:rsid wsp:val=&quot;007655FD&quot;/&gt;&lt;wsp:rsid wsp:val=&quot;007661BA&quot;/&gt;&lt;wsp:rsid wsp:val=&quot;0076641D&quot;/&gt;&lt;wsp:rsid wsp:val=&quot;00766BAD&quot;/&gt;&lt;wsp:rsid wsp:val=&quot;0076708C&quot;/&gt;&lt;wsp:rsid wsp:val=&quot;00771C35&quot;/&gt;&lt;wsp:rsid wsp:val=&quot;00773940&quot;/&gt;&lt;wsp:rsid wsp:val=&quot;00773AD7&quot;/&gt;&lt;wsp:rsid wsp:val=&quot;00773F82&quot;/&gt;&lt;wsp:rsid wsp:val=&quot;007747F3&quot;/&gt;&lt;wsp:rsid wsp:val=&quot;007755F2&quot;/&gt;&lt;wsp:rsid wsp:val=&quot;00776766&quot;/&gt;&lt;wsp:rsid wsp:val=&quot;00776971&quot;/&gt;&lt;wsp:rsid wsp:val=&quot;00777AC8&quot;/&gt;&lt;wsp:rsid wsp:val=&quot;007803C1&quot;/&gt;&lt;wsp:rsid wsp:val=&quot;007804AB&quot;/&gt;&lt;wsp:rsid wsp:val=&quot;00780DFE&quot;/&gt;&lt;wsp:rsid wsp:val=&quot;0078177E&quot;/&gt;&lt;wsp:rsid wsp:val=&quot;00781891&quot;/&gt;&lt;wsp:rsid wsp:val=&quot;00781AB7&quot;/&gt;&lt;wsp:rsid wsp:val=&quot;00782E24&quot;/&gt;&lt;wsp:rsid wsp:val=&quot;0078304C&quot;/&gt;&lt;wsp:rsid wsp:val=&quot;00783673&quot;/&gt;&lt;wsp:rsid wsp:val=&quot;00785490&quot;/&gt;&lt;wsp:rsid wsp:val=&quot;007856D1&quot;/&gt;&lt;wsp:rsid wsp:val=&quot;00785BC6&quot;/&gt;&lt;wsp:rsid wsp:val=&quot;00786C86&quot;/&gt;&lt;wsp:rsid wsp:val=&quot;007900E4&quot;/&gt;&lt;wsp:rsid wsp:val=&quot;00791FBB&quot;/&gt;&lt;wsp:rsid wsp:val=&quot;00792030&quot;/&gt;&lt;wsp:rsid wsp:val=&quot;007925EA&quot;/&gt;&lt;wsp:rsid wsp:val=&quot;00792A09&quot;/&gt;&lt;wsp:rsid wsp:val=&quot;00792D05&quot;/&gt;&lt;wsp:rsid wsp:val=&quot;007935D9&quot;/&gt;&lt;wsp:rsid wsp:val=&quot;0079382D&quot;/&gt;&lt;wsp:rsid wsp:val=&quot;00793CD8&quot;/&gt;&lt;wsp:rsid wsp:val=&quot;00793D31&quot;/&gt;&lt;wsp:rsid wsp:val=&quot;00794201&quot;/&gt;&lt;wsp:rsid wsp:val=&quot;007950A8&quot;/&gt;&lt;wsp:rsid wsp:val=&quot;00795C92&quot;/&gt;&lt;wsp:rsid wsp:val=&quot;00796231&quot;/&gt;&lt;wsp:rsid wsp:val=&quot;007966F9&quot;/&gt;&lt;wsp:rsid wsp:val=&quot;00796F94&quot;/&gt;&lt;wsp:rsid wsp:val=&quot;007976D5&quot;/&gt;&lt;wsp:rsid wsp:val=&quot;007A1CB3&quot;/&gt;&lt;wsp:rsid wsp:val=&quot;007A1D17&quot;/&gt;&lt;wsp:rsid wsp:val=&quot;007A1D90&quot;/&gt;&lt;wsp:rsid wsp:val=&quot;007A306F&quot;/&gt;&lt;wsp:rsid wsp:val=&quot;007A43A6&quot;/&gt;&lt;wsp:rsid wsp:val=&quot;007A4D15&quot;/&gt;&lt;wsp:rsid wsp:val=&quot;007A58A6&quot;/&gt;&lt;wsp:rsid wsp:val=&quot;007A6281&quot;/&gt;&lt;wsp:rsid wsp:val=&quot;007A6776&quot;/&gt;&lt;wsp:rsid wsp:val=&quot;007A6AD0&quot;/&gt;&lt;wsp:rsid wsp:val=&quot;007A719B&quot;/&gt;&lt;wsp:rsid wsp:val=&quot;007B18DD&quot;/&gt;&lt;wsp:rsid wsp:val=&quot;007B1C5F&quot;/&gt;&lt;wsp:rsid wsp:val=&quot;007B1DAF&quot;/&gt;&lt;wsp:rsid wsp:val=&quot;007B32C9&quot;/&gt;&lt;wsp:rsid wsp:val=&quot;007B3D2D&quot;/&gt;&lt;wsp:rsid wsp:val=&quot;007B48C7&quot;/&gt;&lt;wsp:rsid wsp:val=&quot;007B4F9A&quot;/&gt;&lt;wsp:rsid wsp:val=&quot;007B50AE&quot;/&gt;&lt;wsp:rsid wsp:val=&quot;007B51DF&quot;/&gt;&lt;wsp:rsid wsp:val=&quot;007B5213&quot;/&gt;&lt;wsp:rsid wsp:val=&quot;007B68C1&quot;/&gt;&lt;wsp:rsid wsp:val=&quot;007B7765&quot;/&gt;&lt;wsp:rsid wsp:val=&quot;007C05DD&quot;/&gt;&lt;wsp:rsid wsp:val=&quot;007C08C4&quot;/&gt;&lt;wsp:rsid wsp:val=&quot;007C09D3&quot;/&gt;&lt;wsp:rsid wsp:val=&quot;007C0EC3&quot;/&gt;&lt;wsp:rsid wsp:val=&quot;007C1EF9&quot;/&gt;&lt;wsp:rsid wsp:val=&quot;007C3B8C&quot;/&gt;&lt;wsp:rsid wsp:val=&quot;007C3D18&quot;/&gt;&lt;wsp:rsid wsp:val=&quot;007C44E9&quot;/&gt;&lt;wsp:rsid wsp:val=&quot;007C60BF&quot;/&gt;&lt;wsp:rsid wsp:val=&quot;007C6A07&quot;/&gt;&lt;wsp:rsid wsp:val=&quot;007C6C3E&quot;/&gt;&lt;wsp:rsid wsp:val=&quot;007C6CB3&quot;/&gt;&lt;wsp:rsid wsp:val=&quot;007C75A1&quot;/&gt;&lt;wsp:rsid wsp:val=&quot;007C77A5&quot;/&gt;&lt;wsp:rsid wsp:val=&quot;007D04E5&quot;/&gt;&lt;wsp:rsid wsp:val=&quot;007D1E1D&quot;/&gt;&lt;wsp:rsid wsp:val=&quot;007D2F63&quot;/&gt;&lt;wsp:rsid wsp:val=&quot;007D3A05&quot;/&gt;&lt;wsp:rsid wsp:val=&quot;007D3A69&quot;/&gt;&lt;wsp:rsid wsp:val=&quot;007D42B9&quot;/&gt;&lt;wsp:rsid wsp:val=&quot;007D5901&quot;/&gt;&lt;wsp:rsid wsp:val=&quot;007D5E85&quot;/&gt;&lt;wsp:rsid wsp:val=&quot;007D685B&quot;/&gt;&lt;wsp:rsid wsp:val=&quot;007D6D60&quot;/&gt;&lt;wsp:rsid wsp:val=&quot;007D71CC&quot;/&gt;&lt;wsp:rsid wsp:val=&quot;007D7526&quot;/&gt;&lt;wsp:rsid wsp:val=&quot;007E0BAF&quot;/&gt;&lt;wsp:rsid wsp:val=&quot;007E1132&quot;/&gt;&lt;wsp:rsid wsp:val=&quot;007E15FE&quot;/&gt;&lt;wsp:rsid wsp:val=&quot;007E2E4A&quot;/&gt;&lt;wsp:rsid wsp:val=&quot;007E3974&quot;/&gt;&lt;wsp:rsid wsp:val=&quot;007E43AD&quot;/&gt;&lt;wsp:rsid wsp:val=&quot;007E4610&quot;/&gt;&lt;wsp:rsid wsp:val=&quot;007E4715&quot;/&gt;&lt;wsp:rsid wsp:val=&quot;007E505B&quot;/&gt;&lt;wsp:rsid wsp:val=&quot;007E5160&quot;/&gt;&lt;wsp:rsid wsp:val=&quot;007E683C&quot;/&gt;&lt;wsp:rsid wsp:val=&quot;007E6945&quot;/&gt;&lt;wsp:rsid wsp:val=&quot;007E7091&quot;/&gt;&lt;wsp:rsid wsp:val=&quot;007E73FF&quot;/&gt;&lt;wsp:rsid wsp:val=&quot;007E784D&quot;/&gt;&lt;wsp:rsid wsp:val=&quot;007F02D0&quot;/&gt;&lt;wsp:rsid wsp:val=&quot;007F05C3&quot;/&gt;&lt;wsp:rsid wsp:val=&quot;007F3617&quot;/&gt;&lt;wsp:rsid wsp:val=&quot;007F3D8A&quot;/&gt;&lt;wsp:rsid wsp:val=&quot;007F72F1&quot;/&gt;&lt;wsp:rsid wsp:val=&quot;007F7587&quot;/&gt;&lt;wsp:rsid wsp:val=&quot;00800A23&quot;/&gt;&lt;wsp:rsid wsp:val=&quot;0080187D&quot;/&gt;&lt;wsp:rsid wsp:val=&quot;00802515&quot;/&gt;&lt;wsp:rsid wsp:val=&quot;008032B7&quot;/&gt;&lt;wsp:rsid wsp:val=&quot;00803716&quot;/&gt;&lt;wsp:rsid wsp:val=&quot;00803FAE&quot;/&gt;&lt;wsp:rsid wsp:val=&quot;0080548B&quot;/&gt;&lt;wsp:rsid wsp:val=&quot;0080605F&quot;/&gt;&lt;wsp:rsid wsp:val=&quot;008061C5&quot;/&gt;&lt;wsp:rsid wsp:val=&quot;00806E14&quot;/&gt;&lt;wsp:rsid wsp:val=&quot;008076AB&quot;/&gt;&lt;wsp:rsid wsp:val=&quot;00807786&quot;/&gt;&lt;wsp:rsid wsp:val=&quot;008114A7&quot;/&gt;&lt;wsp:rsid wsp:val=&quot;008115B5&quot;/&gt;&lt;wsp:rsid wsp:val=&quot;00811B5E&quot;/&gt;&lt;wsp:rsid wsp:val=&quot;00811FCB&quot;/&gt;&lt;wsp:rsid wsp:val=&quot;008125C7&quot;/&gt;&lt;wsp:rsid wsp:val=&quot;008128D0&quot;/&gt;&lt;wsp:rsid wsp:val=&quot;00812CC6&quot;/&gt;&lt;wsp:rsid wsp:val=&quot;00812D44&quot;/&gt;&lt;wsp:rsid wsp:val=&quot;0081387E&quot;/&gt;&lt;wsp:rsid wsp:val=&quot;0081579D&quot;/&gt;&lt;wsp:rsid wsp:val=&quot;008158A6&quot;/&gt;&lt;wsp:rsid wsp:val=&quot;008158D6&quot;/&gt;&lt;wsp:rsid wsp:val=&quot;00815CF7&quot;/&gt;&lt;wsp:rsid wsp:val=&quot;00815E12&quot;/&gt;&lt;wsp:rsid wsp:val=&quot;00817196&quot;/&gt;&lt;wsp:rsid wsp:val=&quot;008175A3&quot;/&gt;&lt;wsp:rsid wsp:val=&quot;00817924&quot;/&gt;&lt;wsp:rsid wsp:val=&quot;00820630&quot;/&gt;&lt;wsp:rsid wsp:val=&quot;00820F11&quot;/&gt;&lt;wsp:rsid wsp:val=&quot;0082106D&quot;/&gt;&lt;wsp:rsid wsp:val=&quot;00822754&quot;/&gt;&lt;wsp:rsid wsp:val=&quot;00822B2C&quot;/&gt;&lt;wsp:rsid wsp:val=&quot;00822EF9&quot;/&gt;&lt;wsp:rsid wsp:val=&quot;008235DB&quot;/&gt;&lt;wsp:rsid wsp:val=&quot;00824AB4&quot;/&gt;&lt;wsp:rsid wsp:val=&quot;00825600&quot;/&gt;&lt;wsp:rsid wsp:val=&quot;00825C42&quot;/&gt;&lt;wsp:rsid wsp:val=&quot;00825D25&quot;/&gt;&lt;wsp:rsid wsp:val=&quot;0082644F&quot;/&gt;&lt;wsp:rsid wsp:val=&quot;008264C3&quot;/&gt;&lt;wsp:rsid wsp:val=&quot;008265B8&quot;/&gt;&lt;wsp:rsid wsp:val=&quot;0082670F&quot;/&gt;&lt;wsp:rsid wsp:val=&quot;00827746&quot;/&gt;&lt;wsp:rsid wsp:val=&quot;00827D6F&quot;/&gt;&lt;wsp:rsid wsp:val=&quot;008302A1&quot;/&gt;&lt;wsp:rsid wsp:val=&quot;00830CB5&quot;/&gt;&lt;wsp:rsid wsp:val=&quot;00830D99&quot;/&gt;&lt;wsp:rsid wsp:val=&quot;008322E8&quot;/&gt;&lt;wsp:rsid wsp:val=&quot;008324A6&quot;/&gt;&lt;wsp:rsid wsp:val=&quot;00833A21&quot;/&gt;&lt;wsp:rsid wsp:val=&quot;008341D6&quot;/&gt;&lt;wsp:rsid wsp:val=&quot;00834297&quot;/&gt;&lt;wsp:rsid wsp:val=&quot;008359E7&quot;/&gt;&lt;wsp:rsid wsp:val=&quot;0083700D&quot;/&gt;&lt;wsp:rsid wsp:val=&quot;008376AC&quot;/&gt;&lt;wsp:rsid wsp:val=&quot;00837787&quot;/&gt;&lt;wsp:rsid wsp:val=&quot;00837C67&quot;/&gt;&lt;wsp:rsid wsp:val=&quot;0084028E&quot;/&gt;&lt;wsp:rsid wsp:val=&quot;008430EA&quot;/&gt;&lt;wsp:rsid wsp:val=&quot;00843190&quot;/&gt;&lt;wsp:rsid wsp:val=&quot;00843CC0&quot;/&gt;&lt;wsp:rsid wsp:val=&quot;008444E8&quot;/&gt;&lt;wsp:rsid wsp:val=&quot;00844E80&quot;/&gt;&lt;wsp:rsid wsp:val=&quot;008459EF&quot;/&gt;&lt;wsp:rsid wsp:val=&quot;00845A0E&quot;/&gt;&lt;wsp:rsid wsp:val=&quot;00845E6B&quot;/&gt;&lt;wsp:rsid wsp:val=&quot;00845F05&quot;/&gt;&lt;wsp:rsid wsp:val=&quot;00846CDF&quot;/&gt;&lt;wsp:rsid wsp:val=&quot;00846FE7&quot;/&gt;&lt;wsp:rsid wsp:val=&quot;008529B9&quot;/&gt;&lt;wsp:rsid wsp:val=&quot;00853D72&quot;/&gt;&lt;wsp:rsid wsp:val=&quot;0085412B&quot;/&gt;&lt;wsp:rsid wsp:val=&quot;0085423B&quot;/&gt;&lt;wsp:rsid wsp:val=&quot;00855BF2&quot;/&gt;&lt;wsp:rsid wsp:val=&quot;008566B2&quot;/&gt;&lt;wsp:rsid wsp:val=&quot;00856911&quot;/&gt;&lt;wsp:rsid wsp:val=&quot;008575AD&quot;/&gt;&lt;wsp:rsid wsp:val=&quot;0086079F&quot;/&gt;&lt;wsp:rsid wsp:val=&quot;008621C4&quot;/&gt;&lt;wsp:rsid wsp:val=&quot;00863863&quot;/&gt;&lt;wsp:rsid wsp:val=&quot;00865397&quot;/&gt;&lt;wsp:rsid wsp:val=&quot;00865EAC&quot;/&gt;&lt;wsp:rsid wsp:val=&quot;00866B08&quot;/&gt;&lt;wsp:rsid wsp:val=&quot;008677FD&quot;/&gt;&lt;wsp:rsid wsp:val=&quot;00870034&quot;/&gt;&lt;wsp:rsid wsp:val=&quot;008706D4&quot;/&gt;&lt;wsp:rsid wsp:val=&quot;00870F8A&quot;/&gt;&lt;wsp:rsid wsp:val=&quot;008715D0&quot;/&gt;&lt;wsp:rsid wsp:val=&quot;008719A4&quot;/&gt;&lt;wsp:rsid wsp:val=&quot;00871D23&quot;/&gt;&lt;wsp:rsid wsp:val=&quot;00871F18&quot;/&gt;&lt;wsp:rsid wsp:val=&quot;00872391&quot;/&gt;&lt;wsp:rsid wsp:val=&quot;008729BC&quot;/&gt;&lt;wsp:rsid wsp:val=&quot;008740CC&quot;/&gt;&lt;wsp:rsid wsp:val=&quot;00874312&quot;/&gt;&lt;wsp:rsid wsp:val=&quot;0087437C&quot;/&gt;&lt;wsp:rsid wsp:val=&quot;00874437&quot;/&gt;&lt;wsp:rsid wsp:val=&quot;008759C6&quot;/&gt;&lt;wsp:rsid wsp:val=&quot;00875AD6&quot;/&gt;&lt;wsp:rsid wsp:val=&quot;00875CD7&quot;/&gt;&lt;wsp:rsid wsp:val=&quot;00876517&quot;/&gt;&lt;wsp:rsid wsp:val=&quot;00876756&quot;/&gt;&lt;wsp:rsid wsp:val=&quot;00876B4D&quot;/&gt;&lt;wsp:rsid wsp:val=&quot;00877960&quot;/&gt;&lt;wsp:rsid wsp:val=&quot;00877B8D&quot;/&gt;&lt;wsp:rsid wsp:val=&quot;00877F18&quot;/&gt;&lt;wsp:rsid wsp:val=&quot;00882674&quot;/&gt;&lt;wsp:rsid wsp:val=&quot;00882863&quot;/&gt;&lt;wsp:rsid wsp:val=&quot;00882E09&quot;/&gt;&lt;wsp:rsid wsp:val=&quot;00883A23&quot;/&gt;&lt;wsp:rsid wsp:val=&quot;00884021&quot;/&gt;&lt;wsp:rsid wsp:val=&quot;00884772&quot;/&gt;&lt;wsp:rsid wsp:val=&quot;00884BB3&quot;/&gt;&lt;wsp:rsid wsp:val=&quot;0088566B&quot;/&gt;&lt;wsp:rsid wsp:val=&quot;00887F9A&quot;/&gt;&lt;wsp:rsid wsp:val=&quot;00890403&quot;/&gt;&lt;wsp:rsid wsp:val=&quot;00893720&quot;/&gt;&lt;wsp:rsid wsp:val=&quot;00893A03&quot;/&gt;&lt;wsp:rsid wsp:val=&quot;00893A13&quot;/&gt;&lt;wsp:rsid wsp:val=&quot;008949D2&quot;/&gt;&lt;wsp:rsid wsp:val=&quot;00894A88&quot;/&gt;&lt;wsp:rsid wsp:val=&quot;00895386&quot;/&gt;&lt;wsp:rsid wsp:val=&quot;00895A93&quot;/&gt;&lt;wsp:rsid wsp:val=&quot;008963CE&quot;/&gt;&lt;wsp:rsid wsp:val=&quot;00896419&quot;/&gt;&lt;wsp:rsid wsp:val=&quot;008970F3&quot;/&gt;&lt;wsp:rsid wsp:val=&quot;008972E4&quot;/&gt;&lt;wsp:rsid wsp:val=&quot;008973F4&quot;/&gt;&lt;wsp:rsid wsp:val=&quot;008A00B3&quot;/&gt;&lt;wsp:rsid wsp:val=&quot;008A0418&quot;/&gt;&lt;wsp:rsid wsp:val=&quot;008A058D&quot;/&gt;&lt;wsp:rsid wsp:val=&quot;008A0FDB&quot;/&gt;&lt;wsp:rsid wsp:val=&quot;008A213E&quot;/&gt;&lt;wsp:rsid wsp:val=&quot;008A21FF&quot;/&gt;&lt;wsp:rsid wsp:val=&quot;008A2CE2&quot;/&gt;&lt;wsp:rsid wsp:val=&quot;008A2EA5&quot;/&gt;&lt;wsp:rsid wsp:val=&quot;008A30AC&quot;/&gt;&lt;wsp:rsid wsp:val=&quot;008A3798&quot;/&gt;&lt;wsp:rsid wsp:val=&quot;008A44B8&quot;/&gt;&lt;wsp:rsid wsp:val=&quot;008A4D2B&quot;/&gt;&lt;wsp:rsid wsp:val=&quot;008A51A8&quot;/&gt;&lt;wsp:rsid wsp:val=&quot;008A54C7&quot;/&gt;&lt;wsp:rsid wsp:val=&quot;008A6324&quot;/&gt;&lt;wsp:rsid wsp:val=&quot;008A77D8&quot;/&gt;&lt;wsp:rsid wsp:val=&quot;008B0483&quot;/&gt;&lt;wsp:rsid wsp:val=&quot;008B120C&quot;/&gt;&lt;wsp:rsid wsp:val=&quot;008B22F6&quot;/&gt;&lt;wsp:rsid wsp:val=&quot;008B2713&quot;/&gt;&lt;wsp:rsid wsp:val=&quot;008B4063&quot;/&gt;&lt;wsp:rsid wsp:val=&quot;008B43B5&quot;/&gt;&lt;wsp:rsid wsp:val=&quot;008B51A0&quot;/&gt;&lt;wsp:rsid wsp:val=&quot;008B592A&quot;/&gt;&lt;wsp:rsid wsp:val=&quot;008B5D1E&quot;/&gt;&lt;wsp:rsid wsp:val=&quot;008B5DCD&quot;/&gt;&lt;wsp:rsid wsp:val=&quot;008B6058&quot;/&gt;&lt;wsp:rsid wsp:val=&quot;008B6509&quot;/&gt;&lt;wsp:rsid wsp:val=&quot;008B6EEA&quot;/&gt;&lt;wsp:rsid wsp:val=&quot;008B7B5C&quot;/&gt;&lt;wsp:rsid wsp:val=&quot;008C0C06&quot;/&gt;&lt;wsp:rsid wsp:val=&quot;008C0C99&quot;/&gt;&lt;wsp:rsid wsp:val=&quot;008C12B8&quot;/&gt;&lt;wsp:rsid wsp:val=&quot;008C18AA&quot;/&gt;&lt;wsp:rsid wsp:val=&quot;008C18CE&quot;/&gt;&lt;wsp:rsid wsp:val=&quot;008C1DD7&quot;/&gt;&lt;wsp:rsid wsp:val=&quot;008C2017&quot;/&gt;&lt;wsp:rsid wsp:val=&quot;008C4341&quot;/&gt;&lt;wsp:rsid wsp:val=&quot;008C44DA&quot;/&gt;&lt;wsp:rsid wsp:val=&quot;008C4958&quot;/&gt;&lt;wsp:rsid wsp:val=&quot;008C4BAA&quot;/&gt;&lt;wsp:rsid wsp:val=&quot;008C53D2&quot;/&gt;&lt;wsp:rsid wsp:val=&quot;008C5F40&quot;/&gt;&lt;wsp:rsid wsp:val=&quot;008C6AE8&quot;/&gt;&lt;wsp:rsid wsp:val=&quot;008C7573&quot;/&gt;&lt;wsp:rsid wsp:val=&quot;008D02ED&quot;/&gt;&lt;wsp:rsid wsp:val=&quot;008D05BC&quot;/&gt;&lt;wsp:rsid wsp:val=&quot;008D1229&quot;/&gt;&lt;wsp:rsid wsp:val=&quot;008D191C&quot;/&gt;&lt;wsp:rsid wsp:val=&quot;008D34F1&quot;/&gt;&lt;wsp:rsid wsp:val=&quot;008D386B&quot;/&gt;&lt;wsp:rsid wsp:val=&quot;008D39D8&quot;/&gt;&lt;wsp:rsid wsp:val=&quot;008D47E3&quot;/&gt;&lt;wsp:rsid wsp:val=&quot;008D50D8&quot;/&gt;&lt;wsp:rsid wsp:val=&quot;008D5516&quot;/&gt;&lt;wsp:rsid wsp:val=&quot;008D5B73&quot;/&gt;&lt;wsp:rsid wsp:val=&quot;008D6D1A&quot;/&gt;&lt;wsp:rsid wsp:val=&quot;008D74B4&quot;/&gt;&lt;wsp:rsid wsp:val=&quot;008E0211&quot;/&gt;&lt;wsp:rsid wsp:val=&quot;008E065E&quot;/&gt;&lt;wsp:rsid wsp:val=&quot;008E0927&quot;/&gt;&lt;wsp:rsid wsp:val=&quot;008E153D&quot;/&gt;&lt;wsp:rsid wsp:val=&quot;008E1909&quot;/&gt;&lt;wsp:rsid wsp:val=&quot;008E1D5E&quot;/&gt;&lt;wsp:rsid wsp:val=&quot;008E2E84&quot;/&gt;&lt;wsp:rsid wsp:val=&quot;008E3B84&quot;/&gt;&lt;wsp:rsid wsp:val=&quot;008E5D53&quot;/&gt;&lt;wsp:rsid wsp:val=&quot;008E5E0D&quot;/&gt;&lt;wsp:rsid wsp:val=&quot;008E66DA&quot;/&gt;&lt;wsp:rsid wsp:val=&quot;008E6EFC&quot;/&gt;&lt;wsp:rsid wsp:val=&quot;008F0496&quot;/&gt;&lt;wsp:rsid wsp:val=&quot;008F130D&quot;/&gt;&lt;wsp:rsid wsp:val=&quot;008F1EAB&quot;/&gt;&lt;wsp:rsid wsp:val=&quot;008F22E5&quot;/&gt;&lt;wsp:rsid wsp:val=&quot;008F33DC&quot;/&gt;&lt;wsp:rsid wsp:val=&quot;008F35FC&quot;/&gt;&lt;wsp:rsid wsp:val=&quot;008F36A6&quot;/&gt;&lt;wsp:rsid wsp:val=&quot;008F40D6&quot;/&gt;&lt;wsp:rsid wsp:val=&quot;008F40DE&quot;/&gt;&lt;wsp:rsid wsp:val=&quot;008F477F&quot;/&gt;&lt;wsp:rsid wsp:val=&quot;008F523A&quot;/&gt;&lt;wsp:rsid wsp:val=&quot;008F5648&quot;/&gt;&lt;wsp:rsid wsp:val=&quot;008F620C&quot;/&gt;&lt;wsp:rsid wsp:val=&quot;008F6232&quot;/&gt;&lt;wsp:rsid wsp:val=&quot;008F699A&quot;/&gt;&lt;wsp:rsid wsp:val=&quot;008F7805&quot;/&gt;&lt;wsp:rsid wsp:val=&quot;00900B03&quot;/&gt;&lt;wsp:rsid wsp:val=&quot;00900F39&quot;/&gt;&lt;wsp:rsid wsp:val=&quot;009018FD&quot;/&gt;&lt;wsp:rsid wsp:val=&quot;00902350&quot;/&gt;&lt;wsp:rsid wsp:val=&quot;0090331A&quot;/&gt;&lt;wsp:rsid wsp:val=&quot;0090336B&quot;/&gt;&lt;wsp:rsid wsp:val=&quot;009041DF&quot;/&gt;&lt;wsp:rsid wsp:val=&quot;009053AA&quot;/&gt;&lt;wsp:rsid wsp:val=&quot;0090581D&quot;/&gt;&lt;wsp:rsid wsp:val=&quot;00905B95&quot;/&gt;&lt;wsp:rsid wsp:val=&quot;00906939&quot;/&gt;&lt;wsp:rsid wsp:val=&quot;00906D2F&quot;/&gt;&lt;wsp:rsid wsp:val=&quot;009105E8&quot;/&gt;&lt;wsp:rsid wsp:val=&quot;00910A5A&quot;/&gt;&lt;wsp:rsid wsp:val=&quot;00910B7D&quot;/&gt;&lt;wsp:rsid wsp:val=&quot;0091162E&quot;/&gt;&lt;wsp:rsid wsp:val=&quot;00911DFB&quot;/&gt;&lt;wsp:rsid wsp:val=&quot;00911F36&quot;/&gt;&lt;wsp:rsid wsp:val=&quot;009120D3&quot;/&gt;&lt;wsp:rsid wsp:val=&quot;00912D2D&quot;/&gt;&lt;wsp:rsid wsp:val=&quot;009139D9&quot;/&gt;&lt;wsp:rsid wsp:val=&quot;00913E7C&quot;/&gt;&lt;wsp:rsid wsp:val=&quot;00914AD8&quot;/&gt;&lt;wsp:rsid wsp:val=&quot;00914C56&quot;/&gt;&lt;wsp:rsid wsp:val=&quot;009157DD&quot;/&gt;&lt;wsp:rsid wsp:val=&quot;00915D61&quot;/&gt;&lt;wsp:rsid wsp:val=&quot;00916046&quot;/&gt;&lt;wsp:rsid wsp:val=&quot;00916079&quot;/&gt;&lt;wsp:rsid wsp:val=&quot;0091643F&quot;/&gt;&lt;wsp:rsid wsp:val=&quot;00916E71&quot;/&gt;&lt;wsp:rsid wsp:val=&quot;0091759B&quot;/&gt;&lt;wsp:rsid wsp:val=&quot;00917CE9&quot;/&gt;&lt;wsp:rsid wsp:val=&quot;00917DE5&quot;/&gt;&lt;wsp:rsid wsp:val=&quot;00920BF2&quot;/&gt;&lt;wsp:rsid wsp:val=&quot;00920D5E&quot;/&gt;&lt;wsp:rsid wsp:val=&quot;00921FA6&quot;/&gt;&lt;wsp:rsid wsp:val=&quot;00922010&quot;/&gt;&lt;wsp:rsid wsp:val=&quot;00922E42&quot;/&gt;&lt;wsp:rsid wsp:val=&quot;00925C42&quot;/&gt;&lt;wsp:rsid wsp:val=&quot;009266BA&quot;/&gt;&lt;wsp:rsid wsp:val=&quot;0092761C&quot;/&gt;&lt;wsp:rsid wsp:val=&quot;00927915&quot;/&gt;&lt;wsp:rsid wsp:val=&quot;0092795E&quot;/&gt;&lt;wsp:rsid wsp:val=&quot;00931BD9&quot;/&gt;&lt;wsp:rsid wsp:val=&quot;00933E19&quot;/&gt;&lt;wsp:rsid wsp:val=&quot;0093523B&quot;/&gt;&lt;wsp:rsid wsp:val=&quot;00936403&quot;/&gt;&lt;wsp:rsid wsp:val=&quot;009368F3&quot;/&gt;&lt;wsp:rsid wsp:val=&quot;00937755&quot;/&gt;&lt;wsp:rsid wsp:val=&quot;00937B5A&quot;/&gt;&lt;wsp:rsid wsp:val=&quot;00941203&quot;/&gt;&lt;wsp:rsid wsp:val=&quot;00941636&quot;/&gt;&lt;wsp:rsid wsp:val=&quot;00942CF1&quot;/&gt;&lt;wsp:rsid wsp:val=&quot;00943742&quot;/&gt;&lt;wsp:rsid wsp:val=&quot;00945C05&quot;/&gt;&lt;wsp:rsid wsp:val=&quot;00946238&quot;/&gt;&lt;wsp:rsid wsp:val=&quot;0094628C&quot;/&gt;&lt;wsp:rsid wsp:val=&quot;00946945&quot;/&gt;&lt;wsp:rsid wsp:val=&quot;009470ED&quot;/&gt;&lt;wsp:rsid wsp:val=&quot;00947713&quot;/&gt;&lt;wsp:rsid wsp:val=&quot;00950DE7&quot;/&gt;&lt;wsp:rsid wsp:val=&quot;00951559&quot;/&gt;&lt;wsp:rsid wsp:val=&quot;00953920&quot;/&gt;&lt;wsp:rsid wsp:val=&quot;00953D47&quot;/&gt;&lt;wsp:rsid wsp:val=&quot;009540B8&quot;/&gt;&lt;wsp:rsid wsp:val=&quot;009546C1&quot;/&gt;&lt;wsp:rsid wsp:val=&quot;00954AD0&quot;/&gt;&lt;wsp:rsid wsp:val=&quot;0095681E&quot;/&gt;&lt;wsp:rsid wsp:val=&quot;0095708D&quot;/&gt;&lt;wsp:rsid wsp:val=&quot;009572D4&quot;/&gt;&lt;wsp:rsid wsp:val=&quot;00957571&quot;/&gt;&lt;wsp:rsid wsp:val=&quot;00957641&quot;/&gt;&lt;wsp:rsid wsp:val=&quot;00960E1D&quot;/&gt;&lt;wsp:rsid wsp:val=&quot;00961921&quot;/&gt;&lt;wsp:rsid wsp:val=&quot;009639C4&quot;/&gt;&lt;wsp:rsid wsp:val=&quot;00963CAF&quot;/&gt;&lt;wsp:rsid wsp:val=&quot;0096430A&quot;/&gt;&lt;wsp:rsid wsp:val=&quot;009653C6&quot;/&gt;&lt;wsp:rsid wsp:val=&quot;0096554B&quot;/&gt;&lt;wsp:rsid wsp:val=&quot;0096584A&quot;/&gt;&lt;wsp:rsid wsp:val=&quot;009659BA&quot;/&gt;&lt;wsp:rsid wsp:val=&quot;009666CE&quot;/&gt;&lt;wsp:rsid wsp:val=&quot;009666D0&quot;/&gt;&lt;wsp:rsid wsp:val=&quot;009669BD&quot;/&gt;&lt;wsp:rsid wsp:val=&quot;00966D79&quot;/&gt;&lt;wsp:rsid wsp:val=&quot;00967210&quot;/&gt;&lt;wsp:rsid wsp:val=&quot;009675AA&quot;/&gt;&lt;wsp:rsid wsp:val=&quot;009678B0&quot;/&gt;&lt;wsp:rsid wsp:val=&quot;009709C0&quot;/&gt;&lt;wsp:rsid wsp:val=&quot;009716C1&quot;/&gt;&lt;wsp:rsid wsp:val=&quot;00971E93&quot;/&gt;&lt;wsp:rsid wsp:val=&quot;00971F08&quot;/&gt;&lt;wsp:rsid wsp:val=&quot;0097202A&quot;/&gt;&lt;wsp:rsid wsp:val=&quot;00972F2F&quot;/&gt;&lt;wsp:rsid wsp:val=&quot;00973274&quot;/&gt;&lt;wsp:rsid wsp:val=&quot;00973B20&quot;/&gt;&lt;wsp:rsid wsp:val=&quot;00973E35&quot;/&gt;&lt;wsp:rsid wsp:val=&quot;009740A9&quot;/&gt;&lt;wsp:rsid wsp:val=&quot;00974DF7&quot;/&gt;&lt;wsp:rsid wsp:val=&quot;00975610&quot;/&gt;&lt;wsp:rsid wsp:val=&quot;0097603D&quot;/&gt;&lt;wsp:rsid wsp:val=&quot;009767C5&quot;/&gt;&lt;wsp:rsid wsp:val=&quot;00976949&quot;/&gt;&lt;wsp:rsid wsp:val=&quot;00976B4A&quot;/&gt;&lt;wsp:rsid wsp:val=&quot;00976CCA&quot;/&gt;&lt;wsp:rsid wsp:val=&quot;00980477&quot;/&gt;&lt;wsp:rsid wsp:val=&quot;00980580&quot;/&gt;&lt;wsp:rsid wsp:val=&quot;00980F2B&quot;/&gt;&lt;wsp:rsid wsp:val=&quot;00981E4C&quot;/&gt;&lt;wsp:rsid wsp:val=&quot;0098302D&quot;/&gt;&lt;wsp:rsid wsp:val=&quot;00983C3C&quot;/&gt;&lt;wsp:rsid wsp:val=&quot;00984174&quot;/&gt;&lt;wsp:rsid wsp:val=&quot;00984953&quot;/&gt;&lt;wsp:rsid wsp:val=&quot;00984ACF&quot;/&gt;&lt;wsp:rsid wsp:val=&quot;00985253&quot;/&gt;&lt;wsp:rsid wsp:val=&quot;009853B3&quot;/&gt;&lt;wsp:rsid wsp:val=&quot;009860D2&quot;/&gt;&lt;wsp:rsid wsp:val=&quot;00986D25&quot;/&gt;&lt;wsp:rsid wsp:val=&quot;009874B6&quot;/&gt;&lt;wsp:rsid wsp:val=&quot;00987773&quot;/&gt;&lt;wsp:rsid wsp:val=&quot;00990630&quot;/&gt;&lt;wsp:rsid wsp:val=&quot;00990A8B&quot;/&gt;&lt;wsp:rsid wsp:val=&quot;00990E53&quot;/&gt;&lt;wsp:rsid wsp:val=&quot;00991761&quot;/&gt;&lt;wsp:rsid wsp:val=&quot;00991B53&quot;/&gt;&lt;wsp:rsid wsp:val=&quot;00991EBE&quot;/&gt;&lt;wsp:rsid wsp:val=&quot;009940CF&quot;/&gt;&lt;wsp:rsid wsp:val=&quot;00994DCA&quot;/&gt;&lt;wsp:rsid wsp:val=&quot;009951B5&quot;/&gt;&lt;wsp:rsid wsp:val=&quot;009960EC&quot;/&gt;&lt;wsp:rsid wsp:val=&quot;00996124&quot;/&gt;&lt;wsp:rsid wsp:val=&quot;00996722&quot;/&gt;&lt;wsp:rsid wsp:val=&quot;00996B43&quot;/&gt;&lt;wsp:rsid wsp:val=&quot;009970DD&quot;/&gt;&lt;wsp:rsid wsp:val=&quot;00997997&quot;/&gt;&lt;wsp:rsid wsp:val=&quot;009A0948&quot;/&gt;&lt;wsp:rsid wsp:val=&quot;009A0952&quot;/&gt;&lt;wsp:rsid wsp:val=&quot;009A0C31&quot;/&gt;&lt;wsp:rsid wsp:val=&quot;009A0DA8&quot;/&gt;&lt;wsp:rsid wsp:val=&quot;009A0FB8&quot;/&gt;&lt;wsp:rsid wsp:val=&quot;009A0FBA&quot;/&gt;&lt;wsp:rsid wsp:val=&quot;009A1601&quot;/&gt;&lt;wsp:rsid wsp:val=&quot;009A1ED0&quot;/&gt;&lt;wsp:rsid wsp:val=&quot;009A2BD6&quot;/&gt;&lt;wsp:rsid wsp:val=&quot;009A35D6&quot;/&gt;&lt;wsp:rsid wsp:val=&quot;009A3CA6&quot;/&gt;&lt;wsp:rsid wsp:val=&quot;009A3E0D&quot;/&gt;&lt;wsp:rsid wsp:val=&quot;009A462D&quot;/&gt;&lt;wsp:rsid wsp:val=&quot;009A4CF2&quot;/&gt;&lt;wsp:rsid wsp:val=&quot;009A5A8D&quot;/&gt;&lt;wsp:rsid wsp:val=&quot;009A5CBA&quot;/&gt;&lt;wsp:rsid wsp:val=&quot;009A5D98&quot;/&gt;&lt;wsp:rsid wsp:val=&quot;009A6476&quot;/&gt;&lt;wsp:rsid wsp:val=&quot;009A70CC&quot;/&gt;&lt;wsp:rsid wsp:val=&quot;009A7145&quot;/&gt;&lt;wsp:rsid wsp:val=&quot;009A7298&quot;/&gt;&lt;wsp:rsid wsp:val=&quot;009A742D&quot;/&gt;&lt;wsp:rsid wsp:val=&quot;009A7566&quot;/&gt;&lt;wsp:rsid wsp:val=&quot;009A7879&quot;/&gt;&lt;wsp:rsid wsp:val=&quot;009A7E78&quot;/&gt;&lt;wsp:rsid wsp:val=&quot;009B0DA0&quot;/&gt;&lt;wsp:rsid wsp:val=&quot;009B1F30&quot;/&gt;&lt;wsp:rsid wsp:val=&quot;009B2B15&quot;/&gt;&lt;wsp:rsid wsp:val=&quot;009B2D0C&quot;/&gt;&lt;wsp:rsid wsp:val=&quot;009B3AC2&quot;/&gt;&lt;wsp:rsid wsp:val=&quot;009B465F&quot;/&gt;&lt;wsp:rsid wsp:val=&quot;009B4DF4&quot;/&gt;&lt;wsp:rsid wsp:val=&quot;009B509A&quot;/&gt;&lt;wsp:rsid wsp:val=&quot;009B564E&quot;/&gt;&lt;wsp:rsid wsp:val=&quot;009B57BB&quot;/&gt;&lt;wsp:rsid wsp:val=&quot;009B59AD&quot;/&gt;&lt;wsp:rsid wsp:val=&quot;009B621F&quot;/&gt;&lt;wsp:rsid wsp:val=&quot;009B74DD&quot;/&gt;&lt;wsp:rsid wsp:val=&quot;009B77FD&quot;/&gt;&lt;wsp:rsid wsp:val=&quot;009B7E87&quot;/&gt;&lt;wsp:rsid wsp:val=&quot;009C0FF2&quot;/&gt;&lt;wsp:rsid wsp:val=&quot;009C403E&quot;/&gt;&lt;wsp:rsid wsp:val=&quot;009C4DD5&quot;/&gt;&lt;wsp:rsid wsp:val=&quot;009C5221&quot;/&gt;&lt;wsp:rsid wsp:val=&quot;009C5543&quot;/&gt;&lt;wsp:rsid wsp:val=&quot;009C5919&quot;/&gt;&lt;wsp:rsid wsp:val=&quot;009C5BF9&quot;/&gt;&lt;wsp:rsid wsp:val=&quot;009C5D9A&quot;/&gt;&lt;wsp:rsid wsp:val=&quot;009C6B2E&quot;/&gt;&lt;wsp:rsid wsp:val=&quot;009C723B&quot;/&gt;&lt;wsp:rsid wsp:val=&quot;009C75C9&quot;/&gt;&lt;wsp:rsid wsp:val=&quot;009C7B6B&quot;/&gt;&lt;wsp:rsid wsp:val=&quot;009D0218&quot;/&gt;&lt;wsp:rsid wsp:val=&quot;009D048B&quot;/&gt;&lt;wsp:rsid wsp:val=&quot;009D228B&quot;/&gt;&lt;wsp:rsid wsp:val=&quot;009D28AD&quot;/&gt;&lt;wsp:rsid wsp:val=&quot;009D2B43&quot;/&gt;&lt;wsp:rsid wsp:val=&quot;009D4364&quot;/&gt;&lt;wsp:rsid wsp:val=&quot;009D484C&quot;/&gt;&lt;wsp:rsid wsp:val=&quot;009D4FF0&quot;/&gt;&lt;wsp:rsid wsp:val=&quot;009D5929&quot;/&gt;&lt;wsp:rsid wsp:val=&quot;009D703C&quot;/&gt;&lt;wsp:rsid wsp:val=&quot;009D718F&quot;/&gt;&lt;wsp:rsid wsp:val=&quot;009D7394&quot;/&gt;&lt;wsp:rsid wsp:val=&quot;009E053B&quot;/&gt;&lt;wsp:rsid wsp:val=&quot;009E068F&quot;/&gt;&lt;wsp:rsid wsp:val=&quot;009E06B7&quot;/&gt;&lt;wsp:rsid wsp:val=&quot;009E1146&quot;/&gt;&lt;wsp:rsid wsp:val=&quot;009E14E0&quot;/&gt;&lt;wsp:rsid wsp:val=&quot;009E17A7&quot;/&gt;&lt;wsp:rsid wsp:val=&quot;009E254E&quot;/&gt;&lt;wsp:rsid wsp:val=&quot;009E2A0A&quot;/&gt;&lt;wsp:rsid wsp:val=&quot;009E2A13&quot;/&gt;&lt;wsp:rsid wsp:val=&quot;009E2DF3&quot;/&gt;&lt;wsp:rsid wsp:val=&quot;009E35DB&quot;/&gt;&lt;wsp:rsid wsp:val=&quot;009E3929&quot;/&gt;&lt;wsp:rsid wsp:val=&quot;009E3992&quot;/&gt;&lt;wsp:rsid wsp:val=&quot;009E437C&quot;/&gt;&lt;wsp:rsid wsp:val=&quot;009E47A3&quot;/&gt;&lt;wsp:rsid wsp:val=&quot;009E4E19&quot;/&gt;&lt;wsp:rsid wsp:val=&quot;009E5B6B&quot;/&gt;&lt;wsp:rsid wsp:val=&quot;009E5F9E&quot;/&gt;&lt;wsp:rsid wsp:val=&quot;009E7B23&quot;/&gt;&lt;wsp:rsid wsp:val=&quot;009F08F3&quot;/&gt;&lt;wsp:rsid wsp:val=&quot;009F1196&quot;/&gt;&lt;wsp:rsid wsp:val=&quot;009F1CC4&quot;/&gt;&lt;wsp:rsid wsp:val=&quot;009F2CF2&quot;/&gt;&lt;wsp:rsid wsp:val=&quot;009F344F&quot;/&gt;&lt;wsp:rsid wsp:val=&quot;009F3F6E&quot;/&gt;&lt;wsp:rsid wsp:val=&quot;009F5696&quot;/&gt;&lt;wsp:rsid wsp:val=&quot;009F61D7&quot;/&gt;&lt;wsp:rsid wsp:val=&quot;009F6544&quot;/&gt;&lt;wsp:rsid wsp:val=&quot;009F7BBB&quot;/&gt;&lt;wsp:rsid wsp:val=&quot;009F7EC6&quot;/&gt;&lt;wsp:rsid wsp:val=&quot;00A010C7&quot;/&gt;&lt;wsp:rsid wsp:val=&quot;00A01963&quot;/&gt;&lt;wsp:rsid wsp:val=&quot;00A01E44&quot;/&gt;&lt;wsp:rsid wsp:val=&quot;00A01E87&quot;/&gt;&lt;wsp:rsid wsp:val=&quot;00A02B18&quot;/&gt;&lt;wsp:rsid wsp:val=&quot;00A03B4E&quot;/&gt;&lt;wsp:rsid wsp:val=&quot;00A0439F&quot;/&gt;&lt;wsp:rsid wsp:val=&quot;00A048A8&quot;/&gt;&lt;wsp:rsid wsp:val=&quot;00A049D4&quot;/&gt;&lt;wsp:rsid wsp:val=&quot;00A04C24&quot;/&gt;&lt;wsp:rsid wsp:val=&quot;00A04C77&quot;/&gt;&lt;wsp:rsid wsp:val=&quot;00A04F49&quot;/&gt;&lt;wsp:rsid wsp:val=&quot;00A05231&quot;/&gt;&lt;wsp:rsid wsp:val=&quot;00A078AA&quot;/&gt;&lt;wsp:rsid wsp:val=&quot;00A07A3D&quot;/&gt;&lt;wsp:rsid wsp:val=&quot;00A07DDA&quot;/&gt;&lt;wsp:rsid wsp:val=&quot;00A1069A&quot;/&gt;&lt;wsp:rsid wsp:val=&quot;00A10D08&quot;/&gt;&lt;wsp:rsid wsp:val=&quot;00A11339&quot;/&gt;&lt;wsp:rsid wsp:val=&quot;00A11E51&quot;/&gt;&lt;wsp:rsid wsp:val=&quot;00A11F22&quot;/&gt;&lt;wsp:rsid wsp:val=&quot;00A121BB&quot;/&gt;&lt;wsp:rsid wsp:val=&quot;00A1220E&quot;/&gt;&lt;wsp:rsid wsp:val=&quot;00A123C1&quot;/&gt;&lt;wsp:rsid wsp:val=&quot;00A126D0&quot;/&gt;&lt;wsp:rsid wsp:val=&quot;00A13E54&quot;/&gt;&lt;wsp:rsid wsp:val=&quot;00A14603&quot;/&gt;&lt;wsp:rsid wsp:val=&quot;00A15040&quot;/&gt;&lt;wsp:rsid wsp:val=&quot;00A15B70&quot;/&gt;&lt;wsp:rsid wsp:val=&quot;00A17F63&quot;/&gt;&lt;wsp:rsid wsp:val=&quot;00A20529&quot;/&gt;&lt;wsp:rsid wsp:val=&quot;00A20E0C&quot;/&gt;&lt;wsp:rsid wsp:val=&quot;00A2193B&quot;/&gt;&lt;wsp:rsid wsp:val=&quot;00A21C36&quot;/&gt;&lt;wsp:rsid wsp:val=&quot;00A2351A&quot;/&gt;&lt;wsp:rsid wsp:val=&quot;00A23FAD&quot;/&gt;&lt;wsp:rsid wsp:val=&quot;00A24F70&quot;/&gt;&lt;wsp:rsid wsp:val=&quot;00A25F47&quot;/&gt;&lt;wsp:rsid wsp:val=&quot;00A264A9&quot;/&gt;&lt;wsp:rsid wsp:val=&quot;00A26C26&quot;/&gt;&lt;wsp:rsid wsp:val=&quot;00A27785&quot;/&gt;&lt;wsp:rsid wsp:val=&quot;00A30187&quot;/&gt;&lt;wsp:rsid wsp:val=&quot;00A30AB6&quot;/&gt;&lt;wsp:rsid wsp:val=&quot;00A31C10&quot;/&gt;&lt;wsp:rsid wsp:val=&quot;00A32510&quot;/&gt;&lt;wsp:rsid wsp:val=&quot;00A32EFC&quot;/&gt;&lt;wsp:rsid wsp:val=&quot;00A332AC&quot;/&gt;&lt;wsp:rsid wsp:val=&quot;00A3448A&quot;/&gt;&lt;wsp:rsid wsp:val=&quot;00A36297&quot;/&gt;&lt;wsp:rsid wsp:val=&quot;00A365EB&quot;/&gt;&lt;wsp:rsid wsp:val=&quot;00A37063&quot;/&gt;&lt;wsp:rsid wsp:val=&quot;00A37937&quot;/&gt;&lt;wsp:rsid wsp:val=&quot;00A3793A&quot;/&gt;&lt;wsp:rsid wsp:val=&quot;00A37B58&quot;/&gt;&lt;wsp:rsid wsp:val=&quot;00A403B2&quot;/&gt;&lt;wsp:rsid wsp:val=&quot;00A40DA1&quot;/&gt;&lt;wsp:rsid wsp:val=&quot;00A4180D&quot;/&gt;&lt;wsp:rsid wsp:val=&quot;00A41B3C&quot;/&gt;&lt;wsp:rsid wsp:val=&quot;00A41E2B&quot;/&gt;&lt;wsp:rsid wsp:val=&quot;00A422A9&quot;/&gt;&lt;wsp:rsid wsp:val=&quot;00A423AE&quot;/&gt;&lt;wsp:rsid wsp:val=&quot;00A42CD8&quot;/&gt;&lt;wsp:rsid wsp:val=&quot;00A43CC2&quot;/&gt;&lt;wsp:rsid wsp:val=&quot;00A444E5&quot;/&gt;&lt;wsp:rsid wsp:val=&quot;00A45A29&quot;/&gt;&lt;wsp:rsid wsp:val=&quot;00A45A9D&quot;/&gt;&lt;wsp:rsid wsp:val=&quot;00A45B0B&quot;/&gt;&lt;wsp:rsid wsp:val=&quot;00A45B74&quot;/&gt;&lt;wsp:rsid wsp:val=&quot;00A465FC&quot;/&gt;&lt;wsp:rsid wsp:val=&quot;00A47566&quot;/&gt;&lt;wsp:rsid wsp:val=&quot;00A47891&quot;/&gt;&lt;wsp:rsid wsp:val=&quot;00A47D3E&quot;/&gt;&lt;wsp:rsid wsp:val=&quot;00A5021C&quot;/&gt;&lt;wsp:rsid wsp:val=&quot;00A5102A&quot;/&gt;&lt;wsp:rsid wsp:val=&quot;00A51B80&quot;/&gt;&lt;wsp:rsid wsp:val=&quot;00A52E1D&quot;/&gt;&lt;wsp:rsid wsp:val=&quot;00A53653&quot;/&gt;&lt;wsp:rsid wsp:val=&quot;00A53CB2&quot;/&gt;&lt;wsp:rsid wsp:val=&quot;00A54027&quot;/&gt;&lt;wsp:rsid wsp:val=&quot;00A555D3&quot;/&gt;&lt;wsp:rsid wsp:val=&quot;00A55FD2&quot;/&gt;&lt;wsp:rsid wsp:val=&quot;00A56BB4&quot;/&gt;&lt;wsp:rsid wsp:val=&quot;00A61301&quot;/&gt;&lt;wsp:rsid wsp:val=&quot;00A61499&quot;/&gt;&lt;wsp:rsid wsp:val=&quot;00A62318&quot;/&gt;&lt;wsp:rsid wsp:val=&quot;00A62A77&quot;/&gt;&lt;wsp:rsid wsp:val=&quot;00A63483&quot;/&gt;&lt;wsp:rsid wsp:val=&quot;00A64268&quot;/&gt;&lt;wsp:rsid wsp:val=&quot;00A64E18&quot;/&gt;&lt;wsp:rsid wsp:val=&quot;00A64F7C&quot;/&gt;&lt;wsp:rsid wsp:val=&quot;00A654AB&quot;/&gt;&lt;wsp:rsid wsp:val=&quot;00A657D7&quot;/&gt;&lt;wsp:rsid wsp:val=&quot;00A6607A&quot;/&gt;&lt;wsp:rsid wsp:val=&quot;00A660AC&quot;/&gt;&lt;wsp:rsid wsp:val=&quot;00A67E6C&quot;/&gt;&lt;wsp:rsid wsp:val=&quot;00A67E79&quot;/&gt;&lt;wsp:rsid wsp:val=&quot;00A701EF&quot;/&gt;&lt;wsp:rsid wsp:val=&quot;00A7147C&quot;/&gt;&lt;wsp:rsid wsp:val=&quot;00A71B99&quot;/&gt;&lt;wsp:rsid wsp:val=&quot;00A71EAB&quot;/&gt;&lt;wsp:rsid wsp:val=&quot;00A72883&quot;/&gt;&lt;wsp:rsid wsp:val=&quot;00A73256&quot;/&gt;&lt;wsp:rsid wsp:val=&quot;00A739D0&quot;/&gt;&lt;wsp:rsid wsp:val=&quot;00A74012&quot;/&gt;&lt;wsp:rsid wsp:val=&quot;00A74B03&quot;/&gt;&lt;wsp:rsid wsp:val=&quot;00A761D4&quot;/&gt;&lt;wsp:rsid wsp:val=&quot;00A7740B&quot;/&gt;&lt;wsp:rsid wsp:val=&quot;00A7798A&quot;/&gt;&lt;wsp:rsid wsp:val=&quot;00A77DC3&quot;/&gt;&lt;wsp:rsid wsp:val=&quot;00A77DD6&quot;/&gt;&lt;wsp:rsid wsp:val=&quot;00A77EC4&quot;/&gt;&lt;wsp:rsid wsp:val=&quot;00A80760&quot;/&gt;&lt;wsp:rsid wsp:val=&quot;00A81BD6&quot;/&gt;&lt;wsp:rsid wsp:val=&quot;00A8213C&quot;/&gt;&lt;wsp:rsid wsp:val=&quot;00A84219&quot;/&gt;&lt;wsp:rsid wsp:val=&quot;00A868E1&quot;/&gt;&lt;wsp:rsid wsp:val=&quot;00A8701B&quot;/&gt;&lt;wsp:rsid wsp:val=&quot;00A91370&quot;/&gt;&lt;wsp:rsid wsp:val=&quot;00A924AB&quot;/&gt;&lt;wsp:rsid wsp:val=&quot;00A92879&quot;/&gt;&lt;wsp:rsid wsp:val=&quot;00A9350E&quot;/&gt;&lt;wsp:rsid wsp:val=&quot;00A937F3&quot;/&gt;&lt;wsp:rsid wsp:val=&quot;00A9442A&quot;/&gt;&lt;wsp:rsid wsp:val=&quot;00A948F0&quot;/&gt;&lt;wsp:rsid wsp:val=&quot;00A94DFC&quot;/&gt;&lt;wsp:rsid wsp:val=&quot;00A94EC5&quot;/&gt;&lt;wsp:rsid wsp:val=&quot;00A95184&quot;/&gt;&lt;wsp:rsid wsp:val=&quot;00A95E16&quot;/&gt;&lt;wsp:rsid wsp:val=&quot;00A95ED4&quot;/&gt;&lt;wsp:rsid wsp:val=&quot;00A9635E&quot;/&gt;&lt;wsp:rsid wsp:val=&quot;00A96508&quot;/&gt;&lt;wsp:rsid wsp:val=&quot;00AA016F&quot;/&gt;&lt;wsp:rsid wsp:val=&quot;00AA117C&quot;/&gt;&lt;wsp:rsid wsp:val=&quot;00AA1E89&quot;/&gt;&lt;wsp:rsid wsp:val=&quot;00AA1ED6&quot;/&gt;&lt;wsp:rsid wsp:val=&quot;00AA4091&quot;/&gt;&lt;wsp:rsid wsp:val=&quot;00AA40A0&quot;/&gt;&lt;wsp:rsid wsp:val=&quot;00AA45F0&quot;/&gt;&lt;wsp:rsid wsp:val=&quot;00AA497A&quot;/&gt;&lt;wsp:rsid wsp:val=&quot;00AA4F83&quot;/&gt;&lt;wsp:rsid wsp:val=&quot;00AA51D6&quot;/&gt;&lt;wsp:rsid wsp:val=&quot;00AA60EE&quot;/&gt;&lt;wsp:rsid wsp:val=&quot;00AA6F92&quot;/&gt;&lt;wsp:rsid wsp:val=&quot;00AA7466&quot;/&gt;&lt;wsp:rsid wsp:val=&quot;00AA7770&quot;/&gt;&lt;wsp:rsid wsp:val=&quot;00AB03DB&quot;/&gt;&lt;wsp:rsid wsp:val=&quot;00AB046E&quot;/&gt;&lt;wsp:rsid wsp:val=&quot;00AB0BC8&quot;/&gt;&lt;wsp:rsid wsp:val=&quot;00AB0D89&quot;/&gt;&lt;wsp:rsid wsp:val=&quot;00AB0E41&quot;/&gt;&lt;wsp:rsid wsp:val=&quot;00AB11CA&quot;/&gt;&lt;wsp:rsid wsp:val=&quot;00AB14D9&quot;/&gt;&lt;wsp:rsid wsp:val=&quot;00AB3A79&quot;/&gt;&lt;wsp:rsid wsp:val=&quot;00AB3FAC&quot;/&gt;&lt;wsp:rsid wsp:val=&quot;00AB4633&quot;/&gt;&lt;wsp:rsid wsp:val=&quot;00AB4AB8&quot;/&gt;&lt;wsp:rsid wsp:val=&quot;00AB5B4A&quot;/&gt;&lt;wsp:rsid wsp:val=&quot;00AB655E&quot;/&gt;&lt;wsp:rsid wsp:val=&quot;00AB7122&quot;/&gt;&lt;wsp:rsid wsp:val=&quot;00AB7AAD&quot;/&gt;&lt;wsp:rsid wsp:val=&quot;00AB7C4F&quot;/&gt;&lt;wsp:rsid wsp:val=&quot;00AC007F&quot;/&gt;&lt;wsp:rsid wsp:val=&quot;00AC065C&quot;/&gt;&lt;wsp:rsid wsp:val=&quot;00AC1419&quot;/&gt;&lt;wsp:rsid wsp:val=&quot;00AC1E0A&quot;/&gt;&lt;wsp:rsid wsp:val=&quot;00AC1FF4&quot;/&gt;&lt;wsp:rsid wsp:val=&quot;00AC2E1D&quot;/&gt;&lt;wsp:rsid wsp:val=&quot;00AC2ECD&quot;/&gt;&lt;wsp:rsid wsp:val=&quot;00AC3119&quot;/&gt;&lt;wsp:rsid wsp:val=&quot;00AC33A0&quot;/&gt;&lt;wsp:rsid wsp:val=&quot;00AC37AB&quot;/&gt;&lt;wsp:rsid wsp:val=&quot;00AC414C&quot;/&gt;&lt;wsp:rsid wsp:val=&quot;00AC49FB&quot;/&gt;&lt;wsp:rsid wsp:val=&quot;00AC4CBF&quot;/&gt;&lt;wsp:rsid wsp:val=&quot;00AC500C&quot;/&gt;&lt;wsp:rsid wsp:val=&quot;00AC506E&quot;/&gt;&lt;wsp:rsid wsp:val=&quot;00AC5A10&quot;/&gt;&lt;wsp:rsid wsp:val=&quot;00AC5DD1&quot;/&gt;&lt;wsp:rsid wsp:val=&quot;00AC66BE&quot;/&gt;&lt;wsp:rsid wsp:val=&quot;00AC734F&quot;/&gt;&lt;wsp:rsid wsp:val=&quot;00AC7D88&quot;/&gt;&lt;wsp:rsid wsp:val=&quot;00AD0905&quot;/&gt;&lt;wsp:rsid wsp:val=&quot;00AD0AA3&quot;/&gt;&lt;wsp:rsid wsp:val=&quot;00AD0F45&quot;/&gt;&lt;wsp:rsid wsp:val=&quot;00AD109B&quot;/&gt;&lt;wsp:rsid wsp:val=&quot;00AD10A8&quot;/&gt;&lt;wsp:rsid wsp:val=&quot;00AD1D0F&quot;/&gt;&lt;wsp:rsid wsp:val=&quot;00AD1D66&quot;/&gt;&lt;wsp:rsid wsp:val=&quot;00AD22A7&quot;/&gt;&lt;wsp:rsid wsp:val=&quot;00AD3222&quot;/&gt;&lt;wsp:rsid wsp:val=&quot;00AD3F94&quot;/&gt;&lt;wsp:rsid wsp:val=&quot;00AD4A5A&quot;/&gt;&lt;wsp:rsid wsp:val=&quot;00AD5681&quot;/&gt;&lt;wsp:rsid wsp:val=&quot;00AD5947&quot;/&gt;&lt;wsp:rsid wsp:val=&quot;00AD6998&quot;/&gt;&lt;wsp:rsid wsp:val=&quot;00AE1541&quot;/&gt;&lt;wsp:rsid wsp:val=&quot;00AE27AC&quot;/&gt;&lt;wsp:rsid wsp:val=&quot;00AE2F7E&quot;/&gt;&lt;wsp:rsid wsp:val=&quot;00AE40E0&quot;/&gt;&lt;wsp:rsid wsp:val=&quot;00AE4136&quot;/&gt;&lt;wsp:rsid wsp:val=&quot;00AE43A0&quot;/&gt;&lt;wsp:rsid wsp:val=&quot;00AE4DBA&quot;/&gt;&lt;wsp:rsid wsp:val=&quot;00AE4F07&quot;/&gt;&lt;wsp:rsid wsp:val=&quot;00AE4F92&quot;/&gt;&lt;wsp:rsid wsp:val=&quot;00AE5B45&quot;/&gt;&lt;wsp:rsid wsp:val=&quot;00AE6EFC&quot;/&gt;&lt;wsp:rsid wsp:val=&quot;00AE7BD1&quot;/&gt;&lt;wsp:rsid wsp:val=&quot;00AE7C50&quot;/&gt;&lt;wsp:rsid wsp:val=&quot;00AF168D&quot;/&gt;&lt;wsp:rsid wsp:val=&quot;00AF1C5D&quot;/&gt;&lt;wsp:rsid wsp:val=&quot;00AF2608&quot;/&gt;&lt;wsp:rsid wsp:val=&quot;00AF2B46&quot;/&gt;&lt;wsp:rsid wsp:val=&quot;00AF2D03&quot;/&gt;&lt;wsp:rsid wsp:val=&quot;00AF3358&quot;/&gt;&lt;wsp:rsid wsp:val=&quot;00AF3D63&quot;/&gt;&lt;wsp:rsid wsp:val=&quot;00AF42D7&quot;/&gt;&lt;wsp:rsid wsp:val=&quot;00AF5F6B&quot;/&gt;&lt;wsp:rsid wsp:val=&quot;00AF658A&quot;/&gt;&lt;wsp:rsid wsp:val=&quot;00AF6AB8&quot;/&gt;&lt;wsp:rsid wsp:val=&quot;00AF70B2&quot;/&gt;&lt;wsp:rsid wsp:val=&quot;00AF7982&quot;/&gt;&lt;wsp:rsid wsp:val=&quot;00B00067&quot;/&gt;&lt;wsp:rsid wsp:val=&quot;00B006FE&quot;/&gt;&lt;wsp:rsid wsp:val=&quot;00B007CB&quot;/&gt;&lt;wsp:rsid wsp:val=&quot;00B00C0C&quot;/&gt;&lt;wsp:rsid wsp:val=&quot;00B02AA9&quot;/&gt;&lt;wsp:rsid wsp:val=&quot;00B02FA3&quot;/&gt;&lt;wsp:rsid wsp:val=&quot;00B03A18&quot;/&gt;&lt;wsp:rsid wsp:val=&quot;00B05084&quot;/&gt;&lt;wsp:rsid wsp:val=&quot;00B069E1&quot;/&gt;&lt;wsp:rsid wsp:val=&quot;00B069F1&quot;/&gt;&lt;wsp:rsid wsp:val=&quot;00B06E54&quot;/&gt;&lt;wsp:rsid wsp:val=&quot;00B11E1B&quot;/&gt;&lt;wsp:rsid wsp:val=&quot;00B11F39&quot;/&gt;&lt;wsp:rsid wsp:val=&quot;00B127B3&quot;/&gt;&lt;wsp:rsid wsp:val=&quot;00B157F9&quot;/&gt;&lt;wsp:rsid wsp:val=&quot;00B17DF8&quot;/&gt;&lt;wsp:rsid wsp:val=&quot;00B20256&quot;/&gt;&lt;wsp:rsid wsp:val=&quot;00B20672&quot;/&gt;&lt;wsp:rsid wsp:val=&quot;00B20D09&quot;/&gt;&lt;wsp:rsid wsp:val=&quot;00B21264&quot;/&gt;&lt;wsp:rsid wsp:val=&quot;00B22452&quot;/&gt;&lt;wsp:rsid wsp:val=&quot;00B225A5&quot;/&gt;&lt;wsp:rsid wsp:val=&quot;00B23120&quot;/&gt;&lt;wsp:rsid wsp:val=&quot;00B23206&quot;/&gt;&lt;wsp:rsid wsp:val=&quot;00B23E28&quot;/&gt;&lt;wsp:rsid wsp:val=&quot;00B248C4&quot;/&gt;&lt;wsp:rsid wsp:val=&quot;00B252F9&quot;/&gt;&lt;wsp:rsid wsp:val=&quot;00B25849&quot;/&gt;&lt;wsp:rsid wsp:val=&quot;00B2686F&quot;/&gt;&lt;wsp:rsid wsp:val=&quot;00B273F9&quot;/&gt;&lt;wsp:rsid wsp:val=&quot;00B2763F&quot;/&gt;&lt;wsp:rsid wsp:val=&quot;00B27AAC&quot;/&gt;&lt;wsp:rsid wsp:val=&quot;00B303B7&quot;/&gt;&lt;wsp:rsid wsp:val=&quot;00B30431&quot;/&gt;&lt;wsp:rsid wsp:val=&quot;00B3057C&quot;/&gt;&lt;wsp:rsid wsp:val=&quot;00B30929&quot;/&gt;&lt;wsp:rsid wsp:val=&quot;00B3114E&quot;/&gt;&lt;wsp:rsid wsp:val=&quot;00B3166A&quot;/&gt;&lt;wsp:rsid wsp:val=&quot;00B3242A&quot;/&gt;&lt;wsp:rsid wsp:val=&quot;00B3328B&quot;/&gt;&lt;wsp:rsid wsp:val=&quot;00B33D37&quot;/&gt;&lt;wsp:rsid wsp:val=&quot;00B33F95&quot;/&gt;&lt;wsp:rsid wsp:val=&quot;00B34A10&quot;/&gt;&lt;wsp:rsid wsp:val=&quot;00B34D55&quot;/&gt;&lt;wsp:rsid wsp:val=&quot;00B35CA3&quot;/&gt;&lt;wsp:rsid wsp:val=&quot;00B35D65&quot;/&gt;&lt;wsp:rsid wsp:val=&quot;00B370FB&quot;/&gt;&lt;wsp:rsid wsp:val=&quot;00B372AA&quot;/&gt;&lt;wsp:rsid wsp:val=&quot;00B373FD&quot;/&gt;&lt;wsp:rsid wsp:val=&quot;00B37748&quot;/&gt;&lt;wsp:rsid wsp:val=&quot;00B40445&quot;/&gt;&lt;wsp:rsid wsp:val=&quot;00B404AA&quot;/&gt;&lt;wsp:rsid wsp:val=&quot;00B40622&quot;/&gt;&lt;wsp:rsid wsp:val=&quot;00B40A5E&quot;/&gt;&lt;wsp:rsid wsp:val=&quot;00B410DE&quot;/&gt;&lt;wsp:rsid wsp:val=&quot;00B41888&quot;/&gt;&lt;wsp:rsid wsp:val=&quot;00B423F2&quot;/&gt;&lt;wsp:rsid wsp:val=&quot;00B45A52&quot;/&gt;&lt;wsp:rsid wsp:val=&quot;00B46175&quot;/&gt;&lt;wsp:rsid wsp:val=&quot;00B503A6&quot;/&gt;&lt;wsp:rsid wsp:val=&quot;00B5100C&quot;/&gt;&lt;wsp:rsid wsp:val=&quot;00B53384&quot;/&gt;&lt;wsp:rsid wsp:val=&quot;00B5418C&quot;/&gt;&lt;wsp:rsid wsp:val=&quot;00B55392&quot;/&gt;&lt;wsp:rsid wsp:val=&quot;00B55537&quot;/&gt;&lt;wsp:rsid wsp:val=&quot;00B56E43&quot;/&gt;&lt;wsp:rsid wsp:val=&quot;00B570D4&quot;/&gt;&lt;wsp:rsid wsp:val=&quot;00B579D7&quot;/&gt;&lt;wsp:rsid wsp:val=&quot;00B57F89&quot;/&gt;&lt;wsp:rsid wsp:val=&quot;00B61D8B&quot;/&gt;&lt;wsp:rsid wsp:val=&quot;00B61F93&quot;/&gt;&lt;wsp:rsid wsp:val=&quot;00B621FC&quot;/&gt;&lt;wsp:rsid wsp:val=&quot;00B62CC2&quot;/&gt;&lt;wsp:rsid wsp:val=&quot;00B63280&quot;/&gt;&lt;wsp:rsid wsp:val=&quot;00B635FA&quot;/&gt;&lt;wsp:rsid wsp:val=&quot;00B64ABA&quot;/&gt;&lt;wsp:rsid wsp:val=&quot;00B64CE0&quot;/&gt;&lt;wsp:rsid wsp:val=&quot;00B64D8F&quot;/&gt;&lt;wsp:rsid wsp:val=&quot;00B65131&quot;/&gt;&lt;wsp:rsid wsp:val=&quot;00B6566A&quot;/&gt;&lt;wsp:rsid wsp:val=&quot;00B66262&quot;/&gt;&lt;wsp:rsid wsp:val=&quot;00B664C7&quot;/&gt;&lt;wsp:rsid wsp:val=&quot;00B66A36&quot;/&gt;&lt;wsp:rsid wsp:val=&quot;00B67627&quot;/&gt;&lt;wsp:rsid wsp:val=&quot;00B70074&quot;/&gt;&lt;wsp:rsid wsp:val=&quot;00B739F6&quot;/&gt;&lt;wsp:rsid wsp:val=&quot;00B75EBA&quot;/&gt;&lt;wsp:rsid wsp:val=&quot;00B7618F&quot;/&gt;&lt;wsp:rsid wsp:val=&quot;00B7693E&quot;/&gt;&lt;wsp:rsid wsp:val=&quot;00B7735D&quot;/&gt;&lt;wsp:rsid wsp:val=&quot;00B8088E&quot;/&gt;&lt;wsp:rsid wsp:val=&quot;00B815C4&quot;/&gt;&lt;wsp:rsid wsp:val=&quot;00B816EA&quot;/&gt;&lt;wsp:rsid wsp:val=&quot;00B81A6C&quot;/&gt;&lt;wsp:rsid wsp:val=&quot;00B81B0D&quot;/&gt;&lt;wsp:rsid wsp:val=&quot;00B82B98&quot;/&gt;&lt;wsp:rsid wsp:val=&quot;00B82C37&quot;/&gt;&lt;wsp:rsid wsp:val=&quot;00B832F1&quot;/&gt;&lt;wsp:rsid wsp:val=&quot;00B836EC&quot;/&gt;&lt;wsp:rsid wsp:val=&quot;00B83BC0&quot;/&gt;&lt;wsp:rsid wsp:val=&quot;00B856E1&quot;/&gt;&lt;wsp:rsid wsp:val=&quot;00B85B7E&quot;/&gt;&lt;wsp:rsid wsp:val=&quot;00B85DE5&quot;/&gt;&lt;wsp:rsid wsp:val=&quot;00B85EB0&quot;/&gt;&lt;wsp:rsid wsp:val=&quot;00B860A0&quot;/&gt;&lt;wsp:rsid wsp:val=&quot;00B87391&quot;/&gt;&lt;wsp:rsid wsp:val=&quot;00B90301&quot;/&gt;&lt;wsp:rsid wsp:val=&quot;00B9077F&quot;/&gt;&lt;wsp:rsid wsp:val=&quot;00B90F73&quot;/&gt;&lt;wsp:rsid wsp:val=&quot;00B9234A&quot;/&gt;&lt;wsp:rsid wsp:val=&quot;00B92AFD&quot;/&gt;&lt;wsp:rsid wsp:val=&quot;00B92EA3&quot;/&gt;&lt;wsp:rsid wsp:val=&quot;00B93B59&quot;/&gt;&lt;wsp:rsid wsp:val=&quot;00B93EE0&quot;/&gt;&lt;wsp:rsid wsp:val=&quot;00B9406A&quot;/&gt;&lt;wsp:rsid wsp:val=&quot;00B95277&quot;/&gt;&lt;wsp:rsid wsp:val=&quot;00B978E9&quot;/&gt;&lt;wsp:rsid wsp:val=&quot;00BA07BA&quot;/&gt;&lt;wsp:rsid wsp:val=&quot;00BA2280&quot;/&gt;&lt;wsp:rsid wsp:val=&quot;00BA2864&quot;/&gt;&lt;wsp:rsid wsp:val=&quot;00BA2A08&quot;/&gt;&lt;wsp:rsid wsp:val=&quot;00BA5319&quot;/&gt;&lt;wsp:rsid wsp:val=&quot;00BA5421&quot;/&gt;&lt;wsp:rsid wsp:val=&quot;00BA56D2&quot;/&gt;&lt;wsp:rsid wsp:val=&quot;00BA76E0&quot;/&gt;&lt;wsp:rsid wsp:val=&quot;00BA7AA4&quot;/&gt;&lt;wsp:rsid wsp:val=&quot;00BB1371&quot;/&gt;&lt;wsp:rsid wsp:val=&quot;00BB19ED&quot;/&gt;&lt;wsp:rsid wsp:val=&quot;00BB1C39&quot;/&gt;&lt;wsp:rsid wsp:val=&quot;00BB246D&quot;/&gt;&lt;wsp:rsid wsp:val=&quot;00BB2551&quot;/&gt;&lt;wsp:rsid wsp:val=&quot;00BB2A25&quot;/&gt;&lt;wsp:rsid wsp:val=&quot;00BB51E9&quot;/&gt;&lt;wsp:rsid wsp:val=&quot;00BB52C3&quot;/&gt;&lt;wsp:rsid wsp:val=&quot;00BB59A7&quot;/&gt;&lt;wsp:rsid wsp:val=&quot;00BB5C8F&quot;/&gt;&lt;wsp:rsid wsp:val=&quot;00BB601E&quot;/&gt;&lt;wsp:rsid wsp:val=&quot;00BB62F3&quot;/&gt;&lt;wsp:rsid wsp:val=&quot;00BB7AFF&quot;/&gt;&lt;wsp:rsid wsp:val=&quot;00BC00E8&quot;/&gt;&lt;wsp:rsid wsp:val=&quot;00BC0881&quot;/&gt;&lt;wsp:rsid wsp:val=&quot;00BC0FDC&quot;/&gt;&lt;wsp:rsid wsp:val=&quot;00BC128B&quot;/&gt;&lt;wsp:rsid wsp:val=&quot;00BC15A2&quot;/&gt;&lt;wsp:rsid wsp:val=&quot;00BC3053&quot;/&gt;&lt;wsp:rsid wsp:val=&quot;00BC34D2&quot;/&gt;&lt;wsp:rsid wsp:val=&quot;00BC3B15&quot;/&gt;&lt;wsp:rsid wsp:val=&quot;00BC4D2E&quot;/&gt;&lt;wsp:rsid wsp:val=&quot;00BC4DB2&quot;/&gt;&lt;wsp:rsid wsp:val=&quot;00BC704D&quot;/&gt;&lt;wsp:rsid wsp:val=&quot;00BC7A33&quot;/&gt;&lt;wsp:rsid wsp:val=&quot;00BC7E05&quot;/&gt;&lt;wsp:rsid wsp:val=&quot;00BD0057&quot;/&gt;&lt;wsp:rsid wsp:val=&quot;00BD06A1&quot;/&gt;&lt;wsp:rsid wsp:val=&quot;00BD09F7&quot;/&gt;&lt;wsp:rsid wsp:val=&quot;00BD0E47&quot;/&gt;&lt;wsp:rsid wsp:val=&quot;00BD1804&quot;/&gt;&lt;wsp:rsid wsp:val=&quot;00BD184A&quot;/&gt;&lt;wsp:rsid wsp:val=&quot;00BD1D00&quot;/&gt;&lt;wsp:rsid wsp:val=&quot;00BD227E&quot;/&gt;&lt;wsp:rsid wsp:val=&quot;00BD42D4&quot;/&gt;&lt;wsp:rsid wsp:val=&quot;00BD48AC&quot;/&gt;&lt;wsp:rsid wsp:val=&quot;00BD54DE&quot;/&gt;&lt;wsp:rsid wsp:val=&quot;00BD5F1A&quot;/&gt;&lt;wsp:rsid wsp:val=&quot;00BD6117&quot;/&gt;&lt;wsp:rsid wsp:val=&quot;00BD6A78&quot;/&gt;&lt;wsp:rsid wsp:val=&quot;00BD7E37&quot;/&gt;&lt;wsp:rsid wsp:val=&quot;00BE05C2&quot;/&gt;&lt;wsp:rsid wsp:val=&quot;00BE0BB9&quot;/&gt;&lt;wsp:rsid wsp:val=&quot;00BE1234&quot;/&gt;&lt;wsp:rsid wsp:val=&quot;00BE19D0&quot;/&gt;&lt;wsp:rsid wsp:val=&quot;00BE2F7C&quot;/&gt;&lt;wsp:rsid wsp:val=&quot;00BE2FA6&quot;/&gt;&lt;wsp:rsid wsp:val=&quot;00BE333F&quot;/&gt;&lt;wsp:rsid wsp:val=&quot;00BE449F&quot;/&gt;&lt;wsp:rsid wsp:val=&quot;00BE7406&quot;/&gt;&lt;wsp:rsid wsp:val=&quot;00BE7603&quot;/&gt;&lt;wsp:rsid wsp:val=&quot;00BE7E1B&quot;/&gt;&lt;wsp:rsid wsp:val=&quot;00BF190E&quot;/&gt;&lt;wsp:rsid wsp:val=&quot;00BF1C90&quot;/&gt;&lt;wsp:rsid wsp:val=&quot;00BF2431&quot;/&gt;&lt;wsp:rsid wsp:val=&quot;00BF288F&quot;/&gt;&lt;wsp:rsid wsp:val=&quot;00BF2E38&quot;/&gt;&lt;wsp:rsid wsp:val=&quot;00BF3279&quot;/&gt;&lt;wsp:rsid wsp:val=&quot;00BF41C5&quot;/&gt;&lt;wsp:rsid wsp:val=&quot;00BF4B60&quot;/&gt;&lt;wsp:rsid wsp:val=&quot;00BF4CF0&quot;/&gt;&lt;wsp:rsid wsp:val=&quot;00BF4ECF&quot;/&gt;&lt;wsp:rsid wsp:val=&quot;00BF5070&quot;/&gt;&lt;wsp:rsid wsp:val=&quot;00BF74C7&quot;/&gt;&lt;wsp:rsid wsp:val=&quot;00BF7FAD&quot;/&gt;&lt;wsp:rsid wsp:val=&quot;00C015F1&quot;/&gt;&lt;wsp:rsid wsp:val=&quot;00C01F33&quot;/&gt;&lt;wsp:rsid wsp:val=&quot;00C01F59&quot;/&gt;&lt;wsp:rsid wsp:val=&quot;00C02CC6&quot;/&gt;&lt;wsp:rsid wsp:val=&quot;00C03BBC&quot;/&gt;&lt;wsp:rsid wsp:val=&quot;00C040F7&quot;/&gt;&lt;wsp:rsid wsp:val=&quot;00C044AB&quot;/&gt;&lt;wsp:rsid wsp:val=&quot;00C04824&quot;/&gt;&lt;wsp:rsid wsp:val=&quot;00C04DD2&quot;/&gt;&lt;wsp:rsid wsp:val=&quot;00C04F22&quot;/&gt;&lt;wsp:rsid wsp:val=&quot;00C05199&quot;/&gt;&lt;wsp:rsid wsp:val=&quot;00C053BC&quot;/&gt;&lt;wsp:rsid wsp:val=&quot;00C05706&quot;/&gt;&lt;wsp:rsid wsp:val=&quot;00C0624B&quot;/&gt;&lt;wsp:rsid wsp:val=&quot;00C063C0&quot;/&gt;&lt;wsp:rsid wsp:val=&quot;00C0690A&quot;/&gt;&lt;wsp:rsid wsp:val=&quot;00C07377&quot;/&gt;&lt;wsp:rsid wsp:val=&quot;00C079E8&quot;/&gt;&lt;wsp:rsid wsp:val=&quot;00C10478&quot;/&gt;&lt;wsp:rsid wsp:val=&quot;00C10F3D&quot;/&gt;&lt;wsp:rsid wsp:val=&quot;00C112C4&quot;/&gt;&lt;wsp:rsid wsp:val=&quot;00C12107&quot;/&gt;&lt;wsp:rsid wsp:val=&quot;00C1236B&quot;/&gt;&lt;wsp:rsid wsp:val=&quot;00C12473&quot;/&gt;&lt;wsp:rsid wsp:val=&quot;00C12EDF&quot;/&gt;&lt;wsp:rsid wsp:val=&quot;00C138D1&quot;/&gt;&lt;wsp:rsid wsp:val=&quot;00C13E3D&quot;/&gt;&lt;wsp:rsid wsp:val=&quot;00C13F62&quot;/&gt;&lt;wsp:rsid wsp:val=&quot;00C14AEC&quot;/&gt;&lt;wsp:rsid wsp:val=&quot;00C14B2C&quot;/&gt;&lt;wsp:rsid wsp:val=&quot;00C14D4B&quot;/&gt;&lt;wsp:rsid wsp:val=&quot;00C15485&quot;/&gt;&lt;wsp:rsid wsp:val=&quot;00C154BB&quot;/&gt;&lt;wsp:rsid wsp:val=&quot;00C15EA1&quot;/&gt;&lt;wsp:rsid wsp:val=&quot;00C17B3E&quot;/&gt;&lt;wsp:rsid wsp:val=&quot;00C17D05&quot;/&gt;&lt;wsp:rsid wsp:val=&quot;00C20923&quot;/&gt;&lt;wsp:rsid wsp:val=&quot;00C20B11&quot;/&gt;&lt;wsp:rsid wsp:val=&quot;00C22738&quot;/&gt;&lt;wsp:rsid wsp:val=&quot;00C23FE3&quot;/&gt;&lt;wsp:rsid wsp:val=&quot;00C25A1F&quot;/&gt;&lt;wsp:rsid wsp:val=&quot;00C25B67&quot;/&gt;&lt;wsp:rsid wsp:val=&quot;00C26B19&quot;/&gt;&lt;wsp:rsid wsp:val=&quot;00C279B5&quot;/&gt;&lt;wsp:rsid wsp:val=&quot;00C27C45&quot;/&gt;&lt;wsp:rsid wsp:val=&quot;00C30827&quot;/&gt;&lt;wsp:rsid wsp:val=&quot;00C3253D&quot;/&gt;&lt;wsp:rsid wsp:val=&quot;00C3347C&quot;/&gt;&lt;wsp:rsid wsp:val=&quot;00C33836&quot;/&gt;&lt;wsp:rsid wsp:val=&quot;00C35CC8&quot;/&gt;&lt;wsp:rsid wsp:val=&quot;00C36612&quot;/&gt;&lt;wsp:rsid wsp:val=&quot;00C36C34&quot;/&gt;&lt;wsp:rsid wsp:val=&quot;00C3719D&quot;/&gt;&lt;wsp:rsid wsp:val=&quot;00C428CF&quot;/&gt;&lt;wsp:rsid wsp:val=&quot;00C43902&quot;/&gt;&lt;wsp:rsid wsp:val=&quot;00C44187&quot;/&gt;&lt;wsp:rsid wsp:val=&quot;00C45571&quot;/&gt;&lt;wsp:rsid wsp:val=&quot;00C4642B&quot;/&gt;&lt;wsp:rsid wsp:val=&quot;00C465CE&quot;/&gt;&lt;wsp:rsid wsp:val=&quot;00C4713E&quot;/&gt;&lt;wsp:rsid wsp:val=&quot;00C4771A&quot;/&gt;&lt;wsp:rsid wsp:val=&quot;00C477D1&quot;/&gt;&lt;wsp:rsid wsp:val=&quot;00C47A08&quot;/&gt;&lt;wsp:rsid wsp:val=&quot;00C47A41&quot;/&gt;&lt;wsp:rsid wsp:val=&quot;00C5181E&quot;/&gt;&lt;wsp:rsid wsp:val=&quot;00C51E22&quot;/&gt;&lt;wsp:rsid wsp:val=&quot;00C521A1&quot;/&gt;&lt;wsp:rsid wsp:val=&quot;00C54094&quot;/&gt;&lt;wsp:rsid wsp:val=&quot;00C54995&quot;/&gt;&lt;wsp:rsid wsp:val=&quot;00C54D41&quot;/&gt;&lt;wsp:rsid wsp:val=&quot;00C54E55&quot;/&gt;&lt;wsp:rsid wsp:val=&quot;00C55E52&quot;/&gt;&lt;wsp:rsid wsp:val=&quot;00C5754D&quot;/&gt;&lt;wsp:rsid wsp:val=&quot;00C57D20&quot;/&gt;&lt;wsp:rsid wsp:val=&quot;00C57EDD&quot;/&gt;&lt;wsp:rsid wsp:val=&quot;00C6030C&quot;/&gt;&lt;wsp:rsid wsp:val=&quot;00C60783&quot;/&gt;&lt;wsp:rsid wsp:val=&quot;00C60C16&quot;/&gt;&lt;wsp:rsid wsp:val=&quot;00C60D03&quot;/&gt;&lt;wsp:rsid wsp:val=&quot;00C612F8&quot;/&gt;&lt;wsp:rsid wsp:val=&quot;00C61FD4&quot;/&gt;&lt;wsp:rsid wsp:val=&quot;00C6255D&quot;/&gt;&lt;wsp:rsid wsp:val=&quot;00C6320F&quot;/&gt;&lt;wsp:rsid wsp:val=&quot;00C63680&quot;/&gt;&lt;wsp:rsid wsp:val=&quot;00C63BA2&quot;/&gt;&lt;wsp:rsid wsp:val=&quot;00C643FC&quot;/&gt;&lt;wsp:rsid wsp:val=&quot;00C64672&quot;/&gt;&lt;wsp:rsid wsp:val=&quot;00C65A22&quot;/&gt;&lt;wsp:rsid wsp:val=&quot;00C6636F&quot;/&gt;&lt;wsp:rsid wsp:val=&quot;00C66D2D&quot;/&gt;&lt;wsp:rsid wsp:val=&quot;00C67765&quot;/&gt;&lt;wsp:rsid wsp:val=&quot;00C67DD1&quot;/&gt;&lt;wsp:rsid wsp:val=&quot;00C70697&quot;/&gt;&lt;wsp:rsid wsp:val=&quot;00C70803&quot;/&gt;&lt;wsp:rsid wsp:val=&quot;00C71AD0&quot;/&gt;&lt;wsp:rsid wsp:val=&quot;00C72EF4&quot;/&gt;&lt;wsp:rsid wsp:val=&quot;00C73395&quot;/&gt;&lt;wsp:rsid wsp:val=&quot;00C74071&quot;/&gt;&lt;wsp:rsid wsp:val=&quot;00C75741&quot;/&gt;&lt;wsp:rsid wsp:val=&quot;00C75D2F&quot;/&gt;&lt;wsp:rsid wsp:val=&quot;00C76164&quot;/&gt;&lt;wsp:rsid wsp:val=&quot;00C7617B&quot;/&gt;&lt;wsp:rsid wsp:val=&quot;00C767BE&quot;/&gt;&lt;wsp:rsid wsp:val=&quot;00C76E3C&quot;/&gt;&lt;wsp:rsid wsp:val=&quot;00C770DA&quot;/&gt;&lt;wsp:rsid wsp:val=&quot;00C8004C&quot;/&gt;&lt;wsp:rsid wsp:val=&quot;00C8063A&quot;/&gt;&lt;wsp:rsid wsp:val=&quot;00C81214&quot;/&gt;&lt;wsp:rsid wsp:val=&quot;00C814EB&quot;/&gt;&lt;wsp:rsid wsp:val=&quot;00C81568&quot;/&gt;&lt;wsp:rsid wsp:val=&quot;00C815C7&quot;/&gt;&lt;wsp:rsid wsp:val=&quot;00C81938&quot;/&gt;&lt;wsp:rsid wsp:val=&quot;00C8398A&quot;/&gt;&lt;wsp:rsid wsp:val=&quot;00C8452F&quot;/&gt;&lt;wsp:rsid wsp:val=&quot;00C851B1&quot;/&gt;&lt;wsp:rsid wsp:val=&quot;00C8588B&quot;/&gt;&lt;wsp:rsid wsp:val=&quot;00C861AD&quot;/&gt;&lt;wsp:rsid wsp:val=&quot;00C86690&quot;/&gt;&lt;wsp:rsid wsp:val=&quot;00C8725C&quot;/&gt;&lt;wsp:rsid wsp:val=&quot;00C8739A&quot;/&gt;&lt;wsp:rsid wsp:val=&quot;00C9027A&quot;/&gt;&lt;wsp:rsid wsp:val=&quot;00C9055F&quot;/&gt;&lt;wsp:rsid wsp:val=&quot;00C9068E&quot;/&gt;&lt;wsp:rsid wsp:val=&quot;00C909B3&quot;/&gt;&lt;wsp:rsid wsp:val=&quot;00C91C62&quot;/&gt;&lt;wsp:rsid wsp:val=&quot;00C92664&quot;/&gt;&lt;wsp:rsid wsp:val=&quot;00C93599&quot;/&gt;&lt;wsp:rsid wsp:val=&quot;00C93C4B&quot;/&gt;&lt;wsp:rsid wsp:val=&quot;00C94308&quot;/&gt;&lt;wsp:rsid wsp:val=&quot;00C944AB&quot;/&gt;&lt;wsp:rsid wsp:val=&quot;00C949D6&quot;/&gt;&lt;wsp:rsid wsp:val=&quot;00C9581F&quot;/&gt;&lt;wsp:rsid wsp:val=&quot;00C95B40&quot;/&gt;&lt;wsp:rsid wsp:val=&quot;00C97E6C&quot;/&gt;&lt;wsp:rsid wsp:val=&quot;00CA0282&quot;/&gt;&lt;wsp:rsid wsp:val=&quot;00CA0740&quot;/&gt;&lt;wsp:rsid wsp:val=&quot;00CA0EF9&quot;/&gt;&lt;wsp:rsid wsp:val=&quot;00CA1ED8&quot;/&gt;&lt;wsp:rsid wsp:val=&quot;00CA2A88&quot;/&gt;&lt;wsp:rsid wsp:val=&quot;00CA2F98&quot;/&gt;&lt;wsp:rsid wsp:val=&quot;00CA3A9D&quot;/&gt;&lt;wsp:rsid wsp:val=&quot;00CA3C03&quot;/&gt;&lt;wsp:rsid wsp:val=&quot;00CA59EF&quot;/&gt;&lt;wsp:rsid wsp:val=&quot;00CA5C94&quot;/&gt;&lt;wsp:rsid wsp:val=&quot;00CA6E13&quot;/&gt;&lt;wsp:rsid wsp:val=&quot;00CA70A8&quot;/&gt;&lt;wsp:rsid wsp:val=&quot;00CA7968&quot;/&gt;&lt;wsp:rsid wsp:val=&quot;00CA7C25&quot;/&gt;&lt;wsp:rsid wsp:val=&quot;00CB17C0&quot;/&gt;&lt;wsp:rsid wsp:val=&quot;00CB1F63&quot;/&gt;&lt;wsp:rsid wsp:val=&quot;00CB27BD&quot;/&gt;&lt;wsp:rsid wsp:val=&quot;00CB36F0&quot;/&gt;&lt;wsp:rsid wsp:val=&quot;00CB4D7F&quot;/&gt;&lt;wsp:rsid wsp:val=&quot;00CB5069&quot;/&gt;&lt;wsp:rsid wsp:val=&quot;00CB5153&quot;/&gt;&lt;wsp:rsid wsp:val=&quot;00CB5C17&quot;/&gt;&lt;wsp:rsid wsp:val=&quot;00CB687E&quot;/&gt;&lt;wsp:rsid wsp:val=&quot;00CB6BF9&quot;/&gt;&lt;wsp:rsid wsp:val=&quot;00CB7170&quot;/&gt;&lt;wsp:rsid wsp:val=&quot;00CB745E&quot;/&gt;&lt;wsp:rsid wsp:val=&quot;00CC040E&quot;/&gt;&lt;wsp:rsid wsp:val=&quot;00CC0977&quot;/&gt;&lt;wsp:rsid wsp:val=&quot;00CC0A4E&quot;/&gt;&lt;wsp:rsid wsp:val=&quot;00CC0FCA&quot;/&gt;&lt;wsp:rsid wsp:val=&quot;00CC111F&quot;/&gt;&lt;wsp:rsid wsp:val=&quot;00CC1C88&quot;/&gt;&lt;wsp:rsid wsp:val=&quot;00CC2011&quot;/&gt;&lt;wsp:rsid wsp:val=&quot;00CC3C7F&quot;/&gt;&lt;wsp:rsid wsp:val=&quot;00CC3EA0&quot;/&gt;&lt;wsp:rsid wsp:val=&quot;00CC4A6D&quot;/&gt;&lt;wsp:rsid wsp:val=&quot;00CC7B45&quot;/&gt;&lt;wsp:rsid wsp:val=&quot;00CD0931&quot;/&gt;&lt;wsp:rsid wsp:val=&quot;00CD1188&quot;/&gt;&lt;wsp:rsid wsp:val=&quot;00CD159A&quot;/&gt;&lt;wsp:rsid wsp:val=&quot;00CD1BCB&quot;/&gt;&lt;wsp:rsid wsp:val=&quot;00CD1EB4&quot;/&gt;&lt;wsp:rsid wsp:val=&quot;00CD2109&quot;/&gt;&lt;wsp:rsid wsp:val=&quot;00CD2D4B&quot;/&gt;&lt;wsp:rsid wsp:val=&quot;00CD2ED1&quot;/&gt;&lt;wsp:rsid wsp:val=&quot;00CD31BF&quot;/&gt;&lt;wsp:rsid wsp:val=&quot;00CD337B&quot;/&gt;&lt;wsp:rsid wsp:val=&quot;00CD3BE8&quot;/&gt;&lt;wsp:rsid wsp:val=&quot;00CD6EB6&quot;/&gt;&lt;wsp:rsid wsp:val=&quot;00CD6F0C&quot;/&gt;&lt;wsp:rsid wsp:val=&quot;00CD7B07&quot;/&gt;&lt;wsp:rsid wsp:val=&quot;00CD7C62&quot;/&gt;&lt;wsp:rsid wsp:val=&quot;00CE0424&quot;/&gt;&lt;wsp:rsid wsp:val=&quot;00CE5075&quot;/&gt;&lt;wsp:rsid wsp:val=&quot;00CE51CD&quot;/&gt;&lt;wsp:rsid wsp:val=&quot;00CE521A&quot;/&gt;&lt;wsp:rsid wsp:val=&quot;00CE5B35&quot;/&gt;&lt;wsp:rsid wsp:val=&quot;00CE6894&quot;/&gt;&lt;wsp:rsid wsp:val=&quot;00CE704C&quot;/&gt;&lt;wsp:rsid wsp:val=&quot;00CE7371&quot;/&gt;&lt;wsp:rsid wsp:val=&quot;00CE7561&quot;/&gt;&lt;wsp:rsid wsp:val=&quot;00CE7D5C&quot;/&gt;&lt;wsp:rsid wsp:val=&quot;00CF0715&quot;/&gt;&lt;wsp:rsid wsp:val=&quot;00CF08EC&quot;/&gt;&lt;wsp:rsid wsp:val=&quot;00CF11A7&quot;/&gt;&lt;wsp:rsid wsp:val=&quot;00CF1354&quot;/&gt;&lt;wsp:rsid wsp:val=&quot;00CF19C2&quot;/&gt;&lt;wsp:rsid wsp:val=&quot;00CF2186&quot;/&gt;&lt;wsp:rsid wsp:val=&quot;00CF3369&quot;/&gt;&lt;wsp:rsid wsp:val=&quot;00CF3A10&quot;/&gt;&lt;wsp:rsid wsp:val=&quot;00CF3B1F&quot;/&gt;&lt;wsp:rsid wsp:val=&quot;00CF3BF6&quot;/&gt;&lt;wsp:rsid wsp:val=&quot;00CF5233&quot;/&gt;&lt;wsp:rsid wsp:val=&quot;00CF5292&quot;/&gt;&lt;wsp:rsid wsp:val=&quot;00CF625B&quot;/&gt;&lt;wsp:rsid wsp:val=&quot;00CF687E&quot;/&gt;&lt;wsp:rsid wsp:val=&quot;00CF6A7B&quot;/&gt;&lt;wsp:rsid wsp:val=&quot;00CF75C3&quot;/&gt;&lt;wsp:rsid wsp:val=&quot;00CF79A9&quot;/&gt;&lt;wsp:rsid wsp:val=&quot;00CF7A61&quot;/&gt;&lt;wsp:rsid wsp:val=&quot;00D00AE7&quot;/&gt;&lt;wsp:rsid wsp:val=&quot;00D017DC&quot;/&gt;&lt;wsp:rsid wsp:val=&quot;00D01957&quot;/&gt;&lt;wsp:rsid wsp:val=&quot;00D01CFC&quot;/&gt;&lt;wsp:rsid wsp:val=&quot;00D020CB&quot;/&gt;&lt;wsp:rsid wsp:val=&quot;00D0349B&quot;/&gt;&lt;wsp:rsid wsp:val=&quot;00D068D4&quot;/&gt;&lt;wsp:rsid wsp:val=&quot;00D06D76&quot;/&gt;&lt;wsp:rsid wsp:val=&quot;00D07DC9&quot;/&gt;&lt;wsp:rsid wsp:val=&quot;00D10249&quot;/&gt;&lt;wsp:rsid wsp:val=&quot;00D10327&quot;/&gt;&lt;wsp:rsid wsp:val=&quot;00D115B6&quot;/&gt;&lt;wsp:rsid wsp:val=&quot;00D115C3&quot;/&gt;&lt;wsp:rsid wsp:val=&quot;00D11897&quot;/&gt;&lt;wsp:rsid wsp:val=&quot;00D13135&quot;/&gt;&lt;wsp:rsid wsp:val=&quot;00D13E4E&quot;/&gt;&lt;wsp:rsid wsp:val=&quot;00D1403B&quot;/&gt;&lt;wsp:rsid wsp:val=&quot;00D140E7&quot;/&gt;&lt;wsp:rsid wsp:val=&quot;00D1437F&quot;/&gt;&lt;wsp:rsid wsp:val=&quot;00D1450F&quot;/&gt;&lt;wsp:rsid wsp:val=&quot;00D14CF7&quot;/&gt;&lt;wsp:rsid wsp:val=&quot;00D155EC&quot;/&gt;&lt;wsp:rsid wsp:val=&quot;00D15DB0&quot;/&gt;&lt;wsp:rsid wsp:val=&quot;00D16335&quot;/&gt;&lt;wsp:rsid wsp:val=&quot;00D16A19&quot;/&gt;&lt;wsp:rsid wsp:val=&quot;00D17EC9&quot;/&gt;&lt;wsp:rsid wsp:val=&quot;00D20319&quot;/&gt;&lt;wsp:rsid wsp:val=&quot;00D22EDC&quot;/&gt;&lt;wsp:rsid wsp:val=&quot;00D23636&quot;/&gt;&lt;wsp:rsid wsp:val=&quot;00D239A7&quot;/&gt;&lt;wsp:rsid wsp:val=&quot;00D23B65&quot;/&gt;&lt;wsp:rsid wsp:val=&quot;00D23F47&quot;/&gt;&lt;wsp:rsid wsp:val=&quot;00D24230&quot;/&gt;&lt;wsp:rsid wsp:val=&quot;00D252CD&quot;/&gt;&lt;wsp:rsid wsp:val=&quot;00D25712&quot;/&gt;&lt;wsp:rsid wsp:val=&quot;00D25792&quot;/&gt;&lt;wsp:rsid wsp:val=&quot;00D25942&quot;/&gt;&lt;wsp:rsid wsp:val=&quot;00D26362&quot;/&gt;&lt;wsp:rsid wsp:val=&quot;00D31491&quot;/&gt;&lt;wsp:rsid wsp:val=&quot;00D31649&quot;/&gt;&lt;wsp:rsid wsp:val=&quot;00D319A3&quot;/&gt;&lt;wsp:rsid wsp:val=&quot;00D31F65&quot;/&gt;&lt;wsp:rsid wsp:val=&quot;00D323FD&quot;/&gt;&lt;wsp:rsid wsp:val=&quot;00D32A9B&quot;/&gt;&lt;wsp:rsid wsp:val=&quot;00D32B9E&quot;/&gt;&lt;wsp:rsid wsp:val=&quot;00D348DB&quot;/&gt;&lt;wsp:rsid wsp:val=&quot;00D34E9D&quot;/&gt;&lt;wsp:rsid wsp:val=&quot;00D36E71&quot;/&gt;&lt;wsp:rsid wsp:val=&quot;00D3710F&quot;/&gt;&lt;wsp:rsid wsp:val=&quot;00D37987&quot;/&gt;&lt;wsp:rsid wsp:val=&quot;00D37CE5&quot;/&gt;&lt;wsp:rsid wsp:val=&quot;00D37D87&quot;/&gt;&lt;wsp:rsid wsp:val=&quot;00D40A3B&quot;/&gt;&lt;wsp:rsid wsp:val=&quot;00D40B33&quot;/&gt;&lt;wsp:rsid wsp:val=&quot;00D42A80&quot;/&gt;&lt;wsp:rsid wsp:val=&quot;00D4318F&quot;/&gt;&lt;wsp:rsid wsp:val=&quot;00D436CD&quot;/&gt;&lt;wsp:rsid wsp:val=&quot;00D438BF&quot;/&gt;&lt;wsp:rsid wsp:val=&quot;00D440F8&quot;/&gt;&lt;wsp:rsid wsp:val=&quot;00D4474F&quot;/&gt;&lt;wsp:rsid wsp:val=&quot;00D4483C&quot;/&gt;&lt;wsp:rsid wsp:val=&quot;00D44A1E&quot;/&gt;&lt;wsp:rsid wsp:val=&quot;00D44B86&quot;/&gt;&lt;wsp:rsid wsp:val=&quot;00D4506A&quot;/&gt;&lt;wsp:rsid wsp:val=&quot;00D457FF&quot;/&gt;&lt;wsp:rsid wsp:val=&quot;00D46D11&quot;/&gt;&lt;wsp:rsid wsp:val=&quot;00D52945&quot;/&gt;&lt;wsp:rsid wsp:val=&quot;00D53467&quot;/&gt;&lt;wsp:rsid wsp:val=&quot;00D53E60&quot;/&gt;&lt;wsp:rsid wsp:val=&quot;00D53EA1&quot;/&gt;&lt;wsp:rsid wsp:val=&quot;00D546C3&quot;/&gt;&lt;wsp:rsid wsp:val=&quot;00D546FF&quot;/&gt;&lt;wsp:rsid wsp:val=&quot;00D55422&quot;/&gt;&lt;wsp:rsid wsp:val=&quot;00D55AD5&quot;/&gt;&lt;wsp:rsid wsp:val=&quot;00D56E6F&quot;/&gt;&lt;wsp:rsid wsp:val=&quot;00D576CA&quot;/&gt;&lt;wsp:rsid wsp:val=&quot;00D57F21&quot;/&gt;&lt;wsp:rsid wsp:val=&quot;00D61A0F&quot;/&gt;&lt;wsp:rsid wsp:val=&quot;00D61A4A&quot;/&gt;&lt;wsp:rsid wsp:val=&quot;00D61AF5&quot;/&gt;&lt;wsp:rsid wsp:val=&quot;00D62143&quot;/&gt;&lt;wsp:rsid wsp:val=&quot;00D62504&quot;/&gt;&lt;wsp:rsid wsp:val=&quot;00D63745&quot;/&gt;&lt;wsp:rsid wsp:val=&quot;00D64306&quot;/&gt;&lt;wsp:rsid wsp:val=&quot;00D64479&quot;/&gt;&lt;wsp:rsid wsp:val=&quot;00D652B5&quot;/&gt;&lt;wsp:rsid wsp:val=&quot;00D65D5B&quot;/&gt;&lt;wsp:rsid wsp:val=&quot;00D66155&quot;/&gt;&lt;wsp:rsid wsp:val=&quot;00D66719&quot;/&gt;&lt;wsp:rsid wsp:val=&quot;00D70075&quot;/&gt;&lt;wsp:rsid wsp:val=&quot;00D708B0&quot;/&gt;&lt;wsp:rsid wsp:val=&quot;00D746B5&quot;/&gt;&lt;wsp:rsid wsp:val=&quot;00D74F6A&quot;/&gt;&lt;wsp:rsid wsp:val=&quot;00D75535&quot;/&gt;&lt;wsp:rsid wsp:val=&quot;00D762BB&quot;/&gt;&lt;wsp:rsid wsp:val=&quot;00D76EB2&quot;/&gt;&lt;wsp:rsid wsp:val=&quot;00D77B1D&quot;/&gt;&lt;wsp:rsid wsp:val=&quot;00D8021F&quot;/&gt;&lt;wsp:rsid wsp:val=&quot;00D80383&quot;/&gt;&lt;wsp:rsid wsp:val=&quot;00D80AC8&quot;/&gt;&lt;wsp:rsid wsp:val=&quot;00D823C6&quot;/&gt;&lt;wsp:rsid wsp:val=&quot;00D831F1&quot;/&gt;&lt;wsp:rsid wsp:val=&quot;00D8348E&quot;/&gt;&lt;wsp:rsid wsp:val=&quot;00D83CB2&quot;/&gt;&lt;wsp:rsid wsp:val=&quot;00D860BF&quot;/&gt;&lt;wsp:rsid wsp:val=&quot;00D86CA3&quot;/&gt;&lt;wsp:rsid wsp:val=&quot;00D871CE&quot;/&gt;&lt;wsp:rsid wsp:val=&quot;00D875B9&quot;/&gt;&lt;wsp:rsid wsp:val=&quot;00D87CB9&quot;/&gt;&lt;wsp:rsid wsp:val=&quot;00D90038&quot;/&gt;&lt;wsp:rsid wsp:val=&quot;00D90091&quot;/&gt;&lt;wsp:rsid wsp:val=&quot;00D9019E&quot;/&gt;&lt;wsp:rsid wsp:val=&quot;00D910AB&quot;/&gt;&lt;wsp:rsid wsp:val=&quot;00D9196D&quot;/&gt;&lt;wsp:rsid wsp:val=&quot;00D91BC7&quot;/&gt;&lt;wsp:rsid wsp:val=&quot;00D925D1&quot;/&gt;&lt;wsp:rsid wsp:val=&quot;00D92982&quot;/&gt;&lt;wsp:rsid wsp:val=&quot;00D93087&quot;/&gt;&lt;wsp:rsid wsp:val=&quot;00D94A76&quot;/&gt;&lt;wsp:rsid wsp:val=&quot;00D95B58&quot;/&gt;&lt;wsp:rsid wsp:val=&quot;00D95B8F&quot;/&gt;&lt;wsp:rsid wsp:val=&quot;00D95DF5&quot;/&gt;&lt;wsp:rsid wsp:val=&quot;00D963D9&quot;/&gt;&lt;wsp:rsid wsp:val=&quot;00D968AB&quot;/&gt;&lt;wsp:rsid wsp:val=&quot;00D9717B&quot;/&gt;&lt;wsp:rsid wsp:val=&quot;00D9764F&quot;/&gt;&lt;wsp:rsid wsp:val=&quot;00D9793E&quot;/&gt;&lt;wsp:rsid wsp:val=&quot;00DA02AF&quot;/&gt;&lt;wsp:rsid wsp:val=&quot;00DA0DC6&quot;/&gt;&lt;wsp:rsid wsp:val=&quot;00DA0F41&quot;/&gt;&lt;wsp:rsid wsp:val=&quot;00DA17F0&quot;/&gt;&lt;wsp:rsid wsp:val=&quot;00DA305E&quot;/&gt;&lt;wsp:rsid wsp:val=&quot;00DA4152&quot;/&gt;&lt;wsp:rsid wsp:val=&quot;00DA459F&quot;/&gt;&lt;wsp:rsid wsp:val=&quot;00DA5417&quot;/&gt;&lt;wsp:rsid wsp:val=&quot;00DA56E8&quot;/&gt;&lt;wsp:rsid wsp:val=&quot;00DA76B4&quot;/&gt;&lt;wsp:rsid wsp:val=&quot;00DB0A9F&quot;/&gt;&lt;wsp:rsid wsp:val=&quot;00DB0CC2&quot;/&gt;&lt;wsp:rsid wsp:val=&quot;00DB1EAD&quot;/&gt;&lt;wsp:rsid wsp:val=&quot;00DB1EC6&quot;/&gt;&lt;wsp:rsid wsp:val=&quot;00DB1F8B&quot;/&gt;&lt;wsp:rsid wsp:val=&quot;00DB2B16&quot;/&gt;&lt;wsp:rsid wsp:val=&quot;00DB35DA&quot;/&gt;&lt;wsp:rsid wsp:val=&quot;00DB377D&quot;/&gt;&lt;wsp:rsid wsp:val=&quot;00DB4BEC&quot;/&gt;&lt;wsp:rsid wsp:val=&quot;00DB4FC3&quot;/&gt;&lt;wsp:rsid wsp:val=&quot;00DB5FED&quot;/&gt;&lt;wsp:rsid wsp:val=&quot;00DB68E8&quot;/&gt;&lt;wsp:rsid wsp:val=&quot;00DB72B7&quot;/&gt;&lt;wsp:rsid wsp:val=&quot;00DC037E&quot;/&gt;&lt;wsp:rsid wsp:val=&quot;00DC0937&quot;/&gt;&lt;wsp:rsid wsp:val=&quot;00DC0D8C&quot;/&gt;&lt;wsp:rsid wsp:val=&quot;00DC1C50&quot;/&gt;&lt;wsp:rsid wsp:val=&quot;00DC1C7E&quot;/&gt;&lt;wsp:rsid wsp:val=&quot;00DC236E&quot;/&gt;&lt;wsp:rsid wsp:val=&quot;00DC2D36&quot;/&gt;&lt;wsp:rsid wsp:val=&quot;00DC3247&quot;/&gt;&lt;wsp:rsid wsp:val=&quot;00DC3A1C&quot;/&gt;&lt;wsp:rsid wsp:val=&quot;00DC431C&quot;/&gt;&lt;wsp:rsid wsp:val=&quot;00DC4C7D&quot;/&gt;&lt;wsp:rsid wsp:val=&quot;00DC53EF&quot;/&gt;&lt;wsp:rsid wsp:val=&quot;00DC5465&quot;/&gt;&lt;wsp:rsid wsp:val=&quot;00DC5477&quot;/&gt;&lt;wsp:rsid wsp:val=&quot;00DC7AAB&quot;/&gt;&lt;wsp:rsid wsp:val=&quot;00DD03DC&quot;/&gt;&lt;wsp:rsid wsp:val=&quot;00DD2334&quot;/&gt;&lt;wsp:rsid wsp:val=&quot;00DD269E&quot;/&gt;&lt;wsp:rsid wsp:val=&quot;00DD2D90&quot;/&gt;&lt;wsp:rsid wsp:val=&quot;00DD543E&quot;/&gt;&lt;wsp:rsid wsp:val=&quot;00DD6051&quot;/&gt;&lt;wsp:rsid wsp:val=&quot;00DD68A2&quot;/&gt;&lt;wsp:rsid wsp:val=&quot;00DD6BE3&quot;/&gt;&lt;wsp:rsid wsp:val=&quot;00DD6CA7&quot;/&gt;&lt;wsp:rsid wsp:val=&quot;00DD766F&quot;/&gt;&lt;wsp:rsid wsp:val=&quot;00DE1106&quot;/&gt;&lt;wsp:rsid wsp:val=&quot;00DE1653&quot;/&gt;&lt;wsp:rsid wsp:val=&quot;00DE2293&quot;/&gt;&lt;wsp:rsid wsp:val=&quot;00DE2AB7&quot;/&gt;&lt;wsp:rsid wsp:val=&quot;00DE3326&quot;/&gt;&lt;wsp:rsid wsp:val=&quot;00DE33E5&quot;/&gt;&lt;wsp:rsid wsp:val=&quot;00DE36E2&quot;/&gt;&lt;wsp:rsid wsp:val=&quot;00DE3BDC&quot;/&gt;&lt;wsp:rsid wsp:val=&quot;00DE4B72&quot;/&gt;&lt;wsp:rsid wsp:val=&quot;00DE5608&quot;/&gt;&lt;wsp:rsid wsp:val=&quot;00DE58D0&quot;/&gt;&lt;wsp:rsid wsp:val=&quot;00DE654F&quot;/&gt;&lt;wsp:rsid wsp:val=&quot;00DE6C7B&quot;/&gt;&lt;wsp:rsid wsp:val=&quot;00DE7704&quot;/&gt;&lt;wsp:rsid wsp:val=&quot;00DF0B45&quot;/&gt;&lt;wsp:rsid wsp:val=&quot;00DF0B6E&quot;/&gt;&lt;wsp:rsid wsp:val=&quot;00DF0F93&quot;/&gt;&lt;wsp:rsid wsp:val=&quot;00DF15E0&quot;/&gt;&lt;wsp:rsid wsp:val=&quot;00DF3642&quot;/&gt;&lt;wsp:rsid wsp:val=&quot;00DF37A0&quot;/&gt;&lt;wsp:rsid wsp:val=&quot;00DF39B3&quot;/&gt;&lt;wsp:rsid wsp:val=&quot;00DF39EA&quot;/&gt;&lt;wsp:rsid wsp:val=&quot;00DF40E1&quot;/&gt;&lt;wsp:rsid wsp:val=&quot;00DF440D&quot;/&gt;&lt;wsp:rsid wsp:val=&quot;00DF49D4&quot;/&gt;&lt;wsp:rsid wsp:val=&quot;00DF502E&quot;/&gt;&lt;wsp:rsid wsp:val=&quot;00DF51CE&quot;/&gt;&lt;wsp:rsid wsp:val=&quot;00DF5401&quot;/&gt;&lt;wsp:rsid wsp:val=&quot;00DF5521&quot;/&gt;&lt;wsp:rsid wsp:val=&quot;00DF58FF&quot;/&gt;&lt;wsp:rsid wsp:val=&quot;00DF59AB&quot;/&gt;&lt;wsp:rsid wsp:val=&quot;00DF5FDD&quot;/&gt;&lt;wsp:rsid wsp:val=&quot;00DF5FF5&quot;/&gt;&lt;wsp:rsid wsp:val=&quot;00DF6B2C&quot;/&gt;&lt;wsp:rsid wsp:val=&quot;00DF7229&quot;/&gt;&lt;wsp:rsid wsp:val=&quot;00DF7467&quot;/&gt;&lt;wsp:rsid wsp:val=&quot;00DF7ABB&quot;/&gt;&lt;wsp:rsid wsp:val=&quot;00E00600&quot;/&gt;&lt;wsp:rsid wsp:val=&quot;00E00660&quot;/&gt;&lt;wsp:rsid wsp:val=&quot;00E00748&quot;/&gt;&lt;wsp:rsid wsp:val=&quot;00E00BE1&quot;/&gt;&lt;wsp:rsid wsp:val=&quot;00E00DC4&quot;/&gt;&lt;wsp:rsid wsp:val=&quot;00E0110B&quot;/&gt;&lt;wsp:rsid wsp:val=&quot;00E027AC&quot;/&gt;&lt;wsp:rsid wsp:val=&quot;00E0352E&quot;/&gt;&lt;wsp:rsid wsp:val=&quot;00E035F1&quot;/&gt;&lt;wsp:rsid wsp:val=&quot;00E03FE9&quot;/&gt;&lt;wsp:rsid wsp:val=&quot;00E0431F&quot;/&gt;&lt;wsp:rsid wsp:val=&quot;00E04772&quot;/&gt;&lt;wsp:rsid wsp:val=&quot;00E05356&quot;/&gt;&lt;wsp:rsid wsp:val=&quot;00E058B8&quot;/&gt;&lt;wsp:rsid wsp:val=&quot;00E069DE&quot;/&gt;&lt;wsp:rsid wsp:val=&quot;00E0780B&quot;/&gt;&lt;wsp:rsid wsp:val=&quot;00E07842&quot;/&gt;&lt;wsp:rsid wsp:val=&quot;00E10804&quot;/&gt;&lt;wsp:rsid wsp:val=&quot;00E110E7&quot;/&gt;&lt;wsp:rsid wsp:val=&quot;00E11B20&quot;/&gt;&lt;wsp:rsid wsp:val=&quot;00E12BA4&quot;/&gt;&lt;wsp:rsid wsp:val=&quot;00E1315E&quot;/&gt;&lt;wsp:rsid wsp:val=&quot;00E138BB&quot;/&gt;&lt;wsp:rsid wsp:val=&quot;00E1426A&quot;/&gt;&lt;wsp:rsid wsp:val=&quot;00E1444A&quot;/&gt;&lt;wsp:rsid wsp:val=&quot;00E14AAB&quot;/&gt;&lt;wsp:rsid wsp:val=&quot;00E14C07&quot;/&gt;&lt;wsp:rsid wsp:val=&quot;00E161E8&quot;/&gt;&lt;wsp:rsid wsp:val=&quot;00E16AF4&quot;/&gt;&lt;wsp:rsid wsp:val=&quot;00E16F84&quot;/&gt;&lt;wsp:rsid wsp:val=&quot;00E177A7&quot;/&gt;&lt;wsp:rsid wsp:val=&quot;00E17FA2&quot;/&gt;&lt;wsp:rsid wsp:val=&quot;00E20C14&quot;/&gt;&lt;wsp:rsid wsp:val=&quot;00E22330&quot;/&gt;&lt;wsp:rsid wsp:val=&quot;00E22393&quot;/&gt;&lt;wsp:rsid wsp:val=&quot;00E24340&quot;/&gt;&lt;wsp:rsid wsp:val=&quot;00E24725&quot;/&gt;&lt;wsp:rsid wsp:val=&quot;00E24B25&quot;/&gt;&lt;wsp:rsid wsp:val=&quot;00E24C13&quot;/&gt;&lt;wsp:rsid wsp:val=&quot;00E26713&quot;/&gt;&lt;wsp:rsid wsp:val=&quot;00E2747D&quot;/&gt;&lt;wsp:rsid wsp:val=&quot;00E27869&quot;/&gt;&lt;wsp:rsid wsp:val=&quot;00E27BED&quot;/&gt;&lt;wsp:rsid wsp:val=&quot;00E30B5A&quot;/&gt;&lt;wsp:rsid wsp:val=&quot;00E30EB6&quot;/&gt;&lt;wsp:rsid wsp:val=&quot;00E30FCA&quot;/&gt;&lt;wsp:rsid wsp:val=&quot;00E31178&quot;/&gt;&lt;wsp:rsid wsp:val=&quot;00E3123D&quot;/&gt;&lt;wsp:rsid wsp:val=&quot;00E31461&quot;/&gt;&lt;wsp:rsid wsp:val=&quot;00E31D43&quot;/&gt;&lt;wsp:rsid wsp:val=&quot;00E324A0&quot;/&gt;&lt;wsp:rsid wsp:val=&quot;00E32608&quot;/&gt;&lt;wsp:rsid wsp:val=&quot;00E34188&quot;/&gt;&lt;wsp:rsid wsp:val=&quot;00E34B6E&quot;/&gt;&lt;wsp:rsid wsp:val=&quot;00E35559&quot;/&gt;&lt;wsp:rsid wsp:val=&quot;00E35B4E&quot;/&gt;&lt;wsp:rsid wsp:val=&quot;00E36B64&quot;/&gt;&lt;wsp:rsid wsp:val=&quot;00E36C78&quot;/&gt;&lt;wsp:rsid wsp:val=&quot;00E3723A&quot;/&gt;&lt;wsp:rsid wsp:val=&quot;00E37860&quot;/&gt;&lt;wsp:rsid wsp:val=&quot;00E4177D&quot;/&gt;&lt;wsp:rsid wsp:val=&quot;00E41846&quot;/&gt;&lt;wsp:rsid wsp:val=&quot;00E41ACE&quot;/&gt;&lt;wsp:rsid wsp:val=&quot;00E42357&quot;/&gt;&lt;wsp:rsid wsp:val=&quot;00E42FFE&quot;/&gt;&lt;wsp:rsid wsp:val=&quot;00E431F1&quot;/&gt;&lt;wsp:rsid wsp:val=&quot;00E446F1&quot;/&gt;&lt;wsp:rsid wsp:val=&quot;00E45F91&quot;/&gt;&lt;wsp:rsid wsp:val=&quot;00E46070&quot;/&gt;&lt;wsp:rsid wsp:val=&quot;00E467B4&quot;/&gt;&lt;wsp:rsid wsp:val=&quot;00E46886&quot;/&gt;&lt;wsp:rsid wsp:val=&quot;00E4712A&quot;/&gt;&lt;wsp:rsid wsp:val=&quot;00E47AEF&quot;/&gt;&lt;wsp:rsid wsp:val=&quot;00E500F6&quot;/&gt;&lt;wsp:rsid wsp:val=&quot;00E5204A&quot;/&gt;&lt;wsp:rsid wsp:val=&quot;00E52A05&quot;/&gt;&lt;wsp:rsid wsp:val=&quot;00E53B75&quot;/&gt;&lt;wsp:rsid wsp:val=&quot;00E54D45&quot;/&gt;&lt;wsp:rsid wsp:val=&quot;00E54E3B&quot;/&gt;&lt;wsp:rsid wsp:val=&quot;00E55AA9&quot;/&gt;&lt;wsp:rsid wsp:val=&quot;00E55EC8&quot;/&gt;&lt;wsp:rsid wsp:val=&quot;00E56AF8&quot;/&gt;&lt;wsp:rsid wsp:val=&quot;00E57565&quot;/&gt;&lt;wsp:rsid wsp:val=&quot;00E57AFA&quot;/&gt;&lt;wsp:rsid wsp:val=&quot;00E61CFF&quot;/&gt;&lt;wsp:rsid wsp:val=&quot;00E6200A&quot;/&gt;&lt;wsp:rsid wsp:val=&quot;00E62F33&quot;/&gt;&lt;wsp:rsid wsp:val=&quot;00E63838&quot;/&gt;&lt;wsp:rsid wsp:val=&quot;00E63995&quot;/&gt;&lt;wsp:rsid wsp:val=&quot;00E64434&quot;/&gt;&lt;wsp:rsid wsp:val=&quot;00E661E8&quot;/&gt;&lt;wsp:rsid wsp:val=&quot;00E66C38&quot;/&gt;&lt;wsp:rsid wsp:val=&quot;00E66FF6&quot;/&gt;&lt;wsp:rsid wsp:val=&quot;00E67C51&quot;/&gt;&lt;wsp:rsid wsp:val=&quot;00E708CF&quot;/&gt;&lt;wsp:rsid wsp:val=&quot;00E716A1&quot;/&gt;&lt;wsp:rsid wsp:val=&quot;00E71996&quot;/&gt;&lt;wsp:rsid wsp:val=&quot;00E71AF2&quot;/&gt;&lt;wsp:rsid wsp:val=&quot;00E7252F&quot;/&gt;&lt;wsp:rsid wsp:val=&quot;00E72630&quot;/&gt;&lt;wsp:rsid wsp:val=&quot;00E7280F&quot;/&gt;&lt;wsp:rsid wsp:val=&quot;00E72EFC&quot;/&gt;&lt;wsp:rsid wsp:val=&quot;00E73781&quot;/&gt;&lt;wsp:rsid wsp:val=&quot;00E7489C&quot;/&gt;&lt;wsp:rsid wsp:val=&quot;00E74AA3&quot;/&gt;&lt;wsp:rsid wsp:val=&quot;00E758EC&quot;/&gt;&lt;wsp:rsid wsp:val=&quot;00E76E1C&quot;/&gt;&lt;wsp:rsid wsp:val=&quot;00E773D8&quot;/&gt;&lt;wsp:rsid wsp:val=&quot;00E81481&quot;/&gt;&lt;wsp:rsid wsp:val=&quot;00E81A8D&quot;/&gt;&lt;wsp:rsid wsp:val=&quot;00E8234C&quot;/&gt;&lt;wsp:rsid wsp:val=&quot;00E83AA9&quot;/&gt;&lt;wsp:rsid wsp:val=&quot;00E83CCB&quot;/&gt;&lt;wsp:rsid wsp:val=&quot;00E8436F&quot;/&gt;&lt;wsp:rsid wsp:val=&quot;00E84825&quot;/&gt;&lt;wsp:rsid wsp:val=&quot;00E84ADB&quot;/&gt;&lt;wsp:rsid wsp:val=&quot;00E85928&quot;/&gt;&lt;wsp:rsid wsp:val=&quot;00E85FD0&quot;/&gt;&lt;wsp:rsid wsp:val=&quot;00E861DA&quot;/&gt;&lt;wsp:rsid wsp:val=&quot;00E863D0&quot;/&gt;&lt;wsp:rsid wsp:val=&quot;00E87822&quot;/&gt;&lt;wsp:rsid wsp:val=&quot;00E87B84&quot;/&gt;&lt;wsp:rsid wsp:val=&quot;00E87E5D&quot;/&gt;&lt;wsp:rsid wsp:val=&quot;00E90395&quot;/&gt;&lt;wsp:rsid wsp:val=&quot;00E90E49&quot;/&gt;&lt;wsp:rsid wsp:val=&quot;00E91004&quot;/&gt;&lt;wsp:rsid wsp:val=&quot;00E91005&quot;/&gt;&lt;wsp:rsid wsp:val=&quot;00E917F9&quot;/&gt;&lt;wsp:rsid wsp:val=&quot;00E9291C&quot;/&gt;&lt;wsp:rsid wsp:val=&quot;00E92E3F&quot;/&gt;&lt;wsp:rsid wsp:val=&quot;00E9312E&quot;/&gt;&lt;wsp:rsid wsp:val=&quot;00E93FFE&quot;/&gt;&lt;wsp:rsid wsp:val=&quot;00E94A0E&quot;/&gt;&lt;wsp:rsid wsp:val=&quot;00E94F8A&quot;/&gt;&lt;wsp:rsid wsp:val=&quot;00E951EC&quot;/&gt;&lt;wsp:rsid wsp:val=&quot;00E95714&quot;/&gt;&lt;wsp:rsid wsp:val=&quot;00E95B06&quot;/&gt;&lt;wsp:rsid wsp:val=&quot;00E95F33&quot;/&gt;&lt;wsp:rsid wsp:val=&quot;00E9702A&quot;/&gt;&lt;wsp:rsid wsp:val=&quot;00E970DB&quot;/&gt;&lt;wsp:rsid wsp:val=&quot;00E9752B&quot;/&gt;&lt;wsp:rsid wsp:val=&quot;00EA0245&quot;/&gt;&lt;wsp:rsid wsp:val=&quot;00EA0AE8&quot;/&gt;&lt;wsp:rsid wsp:val=&quot;00EA225B&quot;/&gt;&lt;wsp:rsid wsp:val=&quot;00EA2D48&quot;/&gt;&lt;wsp:rsid wsp:val=&quot;00EA324B&quot;/&gt;&lt;wsp:rsid wsp:val=&quot;00EA3CF0&quot;/&gt;&lt;wsp:rsid wsp:val=&quot;00EA3E45&quot;/&gt;&lt;wsp:rsid wsp:val=&quot;00EA4C57&quot;/&gt;&lt;wsp:rsid wsp:val=&quot;00EA6612&quot;/&gt;&lt;wsp:rsid wsp:val=&quot;00EA6851&quot;/&gt;&lt;wsp:rsid wsp:val=&quot;00EA707E&quot;/&gt;&lt;wsp:rsid wsp:val=&quot;00EA7A41&quot;/&gt;&lt;wsp:rsid wsp:val=&quot;00EB031C&quot;/&gt;&lt;wsp:rsid wsp:val=&quot;00EB06E8&quot;/&gt;&lt;wsp:rsid wsp:val=&quot;00EB077B&quot;/&gt;&lt;wsp:rsid wsp:val=&quot;00EB1031&quot;/&gt;&lt;wsp:rsid wsp:val=&quot;00EB1829&quot;/&gt;&lt;wsp:rsid wsp:val=&quot;00EB287A&quot;/&gt;&lt;wsp:rsid wsp:val=&quot;00EB2889&quot;/&gt;&lt;wsp:rsid wsp:val=&quot;00EB4EA2&quot;/&gt;&lt;wsp:rsid wsp:val=&quot;00EB6249&quot;/&gt;&lt;wsp:rsid wsp:val=&quot;00EB7BAE&quot;/&gt;&lt;wsp:rsid wsp:val=&quot;00EC0A28&quot;/&gt;&lt;wsp:rsid wsp:val=&quot;00EC0BFD&quot;/&gt;&lt;wsp:rsid wsp:val=&quot;00EC1720&quot;/&gt;&lt;wsp:rsid wsp:val=&quot;00EC1E56&quot;/&gt;&lt;wsp:rsid wsp:val=&quot;00EC1E6C&quot;/&gt;&lt;wsp:rsid wsp:val=&quot;00EC27C6&quot;/&gt;&lt;wsp:rsid wsp:val=&quot;00EC4207&quot;/&gt;&lt;wsp:rsid wsp:val=&quot;00EC43E2&quot;/&gt;&lt;wsp:rsid wsp:val=&quot;00EC4851&quot;/&gt;&lt;wsp:rsid wsp:val=&quot;00EC5653&quot;/&gt;&lt;wsp:rsid wsp:val=&quot;00EC5BF9&quot;/&gt;&lt;wsp:rsid wsp:val=&quot;00EC71CE&quot;/&gt;&lt;wsp:rsid wsp:val=&quot;00EC7A4A&quot;/&gt;&lt;wsp:rsid wsp:val=&quot;00ED0573&quot;/&gt;&lt;wsp:rsid wsp:val=&quot;00ED1006&quot;/&gt;&lt;wsp:rsid wsp:val=&quot;00ED2AAD&quot;/&gt;&lt;wsp:rsid wsp:val=&quot;00ED2EE6&quot;/&gt;&lt;wsp:rsid wsp:val=&quot;00ED3A5F&quot;/&gt;&lt;wsp:rsid wsp:val=&quot;00ED3B74&quot;/&gt;&lt;wsp:rsid wsp:val=&quot;00ED4733&quot;/&gt;&lt;wsp:rsid wsp:val=&quot;00ED47DC&quot;/&gt;&lt;wsp:rsid wsp:val=&quot;00ED6BC9&quot;/&gt;&lt;wsp:rsid wsp:val=&quot;00EE0177&quot;/&gt;&lt;wsp:rsid wsp:val=&quot;00EE0239&quot;/&gt;&lt;wsp:rsid wsp:val=&quot;00EE1001&quot;/&gt;&lt;wsp:rsid wsp:val=&quot;00EE16C0&quot;/&gt;&lt;wsp:rsid wsp:val=&quot;00EE3010&quot;/&gt;&lt;wsp:rsid wsp:val=&quot;00EE303E&quot;/&gt;&lt;wsp:rsid wsp:val=&quot;00EE3318&quot;/&gt;&lt;wsp:rsid wsp:val=&quot;00EE4B0C&quot;/&gt;&lt;wsp:rsid wsp:val=&quot;00EE531A&quot;/&gt;&lt;wsp:rsid wsp:val=&quot;00EF00DC&quot;/&gt;&lt;wsp:rsid wsp:val=&quot;00EF0D2C&quot;/&gt;&lt;wsp:rsid wsp:val=&quot;00EF16EC&quot;/&gt;&lt;wsp:rsid wsp:val=&quot;00EF18FE&quot;/&gt;&lt;wsp:rsid wsp:val=&quot;00EF22D6&quot;/&gt;&lt;wsp:rsid wsp:val=&quot;00EF2505&quot;/&gt;&lt;wsp:rsid wsp:val=&quot;00EF268B&quot;/&gt;&lt;wsp:rsid wsp:val=&quot;00EF3C81&quot;/&gt;&lt;wsp:rsid wsp:val=&quot;00EF4221&quot;/&gt;&lt;wsp:rsid wsp:val=&quot;00EF4C30&quot;/&gt;&lt;wsp:rsid wsp:val=&quot;00EF4C70&quot;/&gt;&lt;wsp:rsid wsp:val=&quot;00EF5738&quot;/&gt;&lt;wsp:rsid wsp:val=&quot;00EF5787&quot;/&gt;&lt;wsp:rsid wsp:val=&quot;00EF60D0&quot;/&gt;&lt;wsp:rsid wsp:val=&quot;00EF6B2F&quot;/&gt;&lt;wsp:rsid wsp:val=&quot;00EF7114&quot;/&gt;&lt;wsp:rsid wsp:val=&quot;00EF7AE6&quot;/&gt;&lt;wsp:rsid wsp:val=&quot;00F0237D&quot;/&gt;&lt;wsp:rsid wsp:val=&quot;00F02C8C&quot;/&gt;&lt;wsp:rsid wsp:val=&quot;00F03448&quot;/&gt;&lt;wsp:rsid wsp:val=&quot;00F0528D&quot;/&gt;&lt;wsp:rsid wsp:val=&quot;00F06253&quot;/&gt;&lt;wsp:rsid wsp:val=&quot;00F06C67&quot;/&gt;&lt;wsp:rsid wsp:val=&quot;00F06DFD&quot;/&gt;&lt;wsp:rsid wsp:val=&quot;00F071D1&quot;/&gt;&lt;wsp:rsid wsp:val=&quot;00F07533&quot;/&gt;&lt;wsp:rsid wsp:val=&quot;00F079AD&quot;/&gt;&lt;wsp:rsid wsp:val=&quot;00F10595&quot;/&gt;&lt;wsp:rsid wsp:val=&quot;00F10629&quot;/&gt;&lt;wsp:rsid wsp:val=&quot;00F10A03&quot;/&gt;&lt;wsp:rsid wsp:val=&quot;00F10E11&quot;/&gt;&lt;wsp:rsid wsp:val=&quot;00F1236C&quot;/&gt;&lt;wsp:rsid wsp:val=&quot;00F12A51&quot;/&gt;&lt;wsp:rsid wsp:val=&quot;00F131A6&quot;/&gt;&lt;wsp:rsid wsp:val=&quot;00F1382D&quot;/&gt;&lt;wsp:rsid wsp:val=&quot;00F13AB6&quot;/&gt;&lt;wsp:rsid wsp:val=&quot;00F15CA4&quot;/&gt;&lt;wsp:rsid wsp:val=&quot;00F15FA5&quot;/&gt;&lt;wsp:rsid wsp:val=&quot;00F16310&quot;/&gt;&lt;wsp:rsid wsp:val=&quot;00F16445&quot;/&gt;&lt;wsp:rsid wsp:val=&quot;00F16628&quot;/&gt;&lt;wsp:rsid wsp:val=&quot;00F16FE2&quot;/&gt;&lt;wsp:rsid wsp:val=&quot;00F17E36&quot;/&gt;&lt;wsp:rsid wsp:val=&quot;00F209B7&quot;/&gt;&lt;wsp:rsid wsp:val=&quot;00F209E8&quot;/&gt;&lt;wsp:rsid wsp:val=&quot;00F21488&quot;/&gt;&lt;wsp:rsid wsp:val=&quot;00F21D7A&quot;/&gt;&lt;wsp:rsid wsp:val=&quot;00F22D70&quot;/&gt;&lt;wsp:rsid wsp:val=&quot;00F2376F&quot;/&gt;&lt;wsp:rsid wsp:val=&quot;00F243D8&quot;/&gt;&lt;wsp:rsid wsp:val=&quot;00F24E22&quot;/&gt;&lt;wsp:rsid wsp:val=&quot;00F25796&quot;/&gt;&lt;wsp:rsid wsp:val=&quot;00F25DC6&quot;/&gt;&lt;wsp:rsid wsp:val=&quot;00F261D5&quot;/&gt;&lt;wsp:rsid wsp:val=&quot;00F26260&quot;/&gt;&lt;wsp:rsid wsp:val=&quot;00F269B7&quot;/&gt;&lt;wsp:rsid wsp:val=&quot;00F26A44&quot;/&gt;&lt;wsp:rsid wsp:val=&quot;00F26CCE&quot;/&gt;&lt;wsp:rsid wsp:val=&quot;00F303D2&quot;/&gt;&lt;wsp:rsid wsp:val=&quot;00F304D7&quot;/&gt;&lt;wsp:rsid wsp:val=&quot;00F30828&quot;/&gt;&lt;wsp:rsid wsp:val=&quot;00F30BD6&quot;/&gt;&lt;wsp:rsid wsp:val=&quot;00F313D6&quot;/&gt;&lt;wsp:rsid wsp:val=&quot;00F36E17&quot;/&gt;&lt;wsp:rsid wsp:val=&quot;00F37024&quot;/&gt;&lt;wsp:rsid wsp:val=&quot;00F37087&quot;/&gt;&lt;wsp:rsid wsp:val=&quot;00F40F0C&quot;/&gt;&lt;wsp:rsid wsp:val=&quot;00F41206&quot;/&gt;&lt;wsp:rsid wsp:val=&quot;00F42239&quot;/&gt;&lt;wsp:rsid wsp:val=&quot;00F42841&quot;/&gt;&lt;wsp:rsid wsp:val=&quot;00F4337C&quot;/&gt;&lt;wsp:rsid wsp:val=&quot;00F433D8&quot;/&gt;&lt;wsp:rsid wsp:val=&quot;00F43995&quot;/&gt;&lt;wsp:rsid wsp:val=&quot;00F43DF9&quot;/&gt;&lt;wsp:rsid wsp:val=&quot;00F44216&quot;/&gt;&lt;wsp:rsid wsp:val=&quot;00F44EFA&quot;/&gt;&lt;wsp:rsid wsp:val=&quot;00F45221&quot;/&gt;&lt;wsp:rsid wsp:val=&quot;00F45B75&quot;/&gt;&lt;wsp:rsid wsp:val=&quot;00F4660E&quot;/&gt;&lt;wsp:rsid wsp:val=&quot;00F46DAE&quot;/&gt;&lt;wsp:rsid wsp:val=&quot;00F47306&quot;/&gt;&lt;wsp:rsid wsp:val=&quot;00F4766C&quot;/&gt;&lt;wsp:rsid wsp:val=&quot;00F50548&quot;/&gt;&lt;wsp:rsid wsp:val=&quot;00F507D1&quot;/&gt;&lt;wsp:rsid wsp:val=&quot;00F50C04&quot;/&gt;&lt;wsp:rsid wsp:val=&quot;00F519CE&quot;/&gt;&lt;wsp:rsid wsp:val=&quot;00F51ADA&quot;/&gt;&lt;wsp:rsid wsp:val=&quot;00F522EF&quot;/&gt;&lt;wsp:rsid wsp:val=&quot;00F53BFB&quot;/&gt;&lt;wsp:rsid wsp:val=&quot;00F53F15&quot;/&gt;&lt;wsp:rsid wsp:val=&quot;00F544F2&quot;/&gt;&lt;wsp:rsid wsp:val=&quot;00F54E69&quot;/&gt;&lt;wsp:rsid wsp:val=&quot;00F55398&quot;/&gt;&lt;wsp:rsid wsp:val=&quot;00F55E28&quot;/&gt;&lt;wsp:rsid wsp:val=&quot;00F56091&quot;/&gt;&lt;wsp:rsid wsp:val=&quot;00F568CA&quot;/&gt;&lt;wsp:rsid wsp:val=&quot;00F60107&quot;/&gt;&lt;wsp:rsid wsp:val=&quot;00F60490&quot;/&gt;&lt;wsp:rsid wsp:val=&quot;00F607C5&quot;/&gt;&lt;wsp:rsid wsp:val=&quot;00F60B74&quot;/&gt;&lt;wsp:rsid wsp:val=&quot;00F60DEA&quot;/&gt;&lt;wsp:rsid wsp:val=&quot;00F615AB&quot;/&gt;&lt;wsp:rsid wsp:val=&quot;00F62AAF&quot;/&gt;&lt;wsp:rsid wsp:val=&quot;00F6302A&quot;/&gt;&lt;wsp:rsid wsp:val=&quot;00F63647&quot;/&gt;&lt;wsp:rsid wsp:val=&quot;00F639E4&quot;/&gt;&lt;wsp:rsid wsp:val=&quot;00F6491F&quot;/&gt;&lt;wsp:rsid wsp:val=&quot;00F64C2B&quot;/&gt;&lt;wsp:rsid wsp:val=&quot;00F651BE&quot;/&gt;&lt;wsp:rsid wsp:val=&quot;00F6538E&quot;/&gt;&lt;wsp:rsid wsp:val=&quot;00F65A8B&quot;/&gt;&lt;wsp:rsid wsp:val=&quot;00F65EBB&quot;/&gt;&lt;wsp:rsid wsp:val=&quot;00F66910&quot;/&gt;&lt;wsp:rsid wsp:val=&quot;00F67B8E&quot;/&gt;&lt;wsp:rsid wsp:val=&quot;00F67F53&quot;/&gt;&lt;wsp:rsid wsp:val=&quot;00F703BE&quot;/&gt;&lt;wsp:rsid wsp:val=&quot;00F70B93&quot;/&gt;&lt;wsp:rsid wsp:val=&quot;00F71316&quot;/&gt;&lt;wsp:rsid wsp:val=&quot;00F71F69&quot;/&gt;&lt;wsp:rsid wsp:val=&quot;00F72B72&quot;/&gt;&lt;wsp:rsid wsp:val=&quot;00F7418E&quot;/&gt;&lt;wsp:rsid wsp:val=&quot;00F74BB9&quot;/&gt;&lt;wsp:rsid wsp:val=&quot;00F74D41&quot;/&gt;&lt;wsp:rsid wsp:val=&quot;00F75582&quot;/&gt;&lt;wsp:rsid wsp:val=&quot;00F76EFA&quot;/&gt;&lt;wsp:rsid wsp:val=&quot;00F8033E&quot;/&gt;&lt;wsp:rsid wsp:val=&quot;00F804BE&quot;/&gt;&lt;wsp:rsid wsp:val=&quot;00F817CE&quot;/&gt;&lt;wsp:rsid wsp:val=&quot;00F81AF6&quot;/&gt;&lt;wsp:rsid wsp:val=&quot;00F82812&quot;/&gt;&lt;wsp:rsid wsp:val=&quot;00F835D4&quot;/&gt;&lt;wsp:rsid wsp:val=&quot;00F835FC&quot;/&gt;&lt;wsp:rsid wsp:val=&quot;00F83D6D&quot;/&gt;&lt;wsp:rsid wsp:val=&quot;00F8456C&quot;/&gt;&lt;wsp:rsid wsp:val=&quot;00F848DD&quot;/&gt;&lt;wsp:rsid wsp:val=&quot;00F84C9C&quot;/&gt;&lt;wsp:rsid wsp:val=&quot;00F8542C&quot;/&gt;&lt;wsp:rsid wsp:val=&quot;00F859D8&quot;/&gt;&lt;wsp:rsid wsp:val=&quot;00F85A8D&quot;/&gt;&lt;wsp:rsid wsp:val=&quot;00F85CDA&quot;/&gt;&lt;wsp:rsid wsp:val=&quot;00F868F5&quot;/&gt;&lt;wsp:rsid wsp:val=&quot;00F879E8&quot;/&gt;&lt;wsp:rsid wsp:val=&quot;00F87AB5&quot;/&gt;&lt;wsp:rsid wsp:val=&quot;00F87D83&quot;/&gt;&lt;wsp:rsid wsp:val=&quot;00F9056A&quot;/&gt;&lt;wsp:rsid wsp:val=&quot;00F90A97&quot;/&gt;&lt;wsp:rsid wsp:val=&quot;00F90AC0&quot;/&gt;&lt;wsp:rsid wsp:val=&quot;00F90EA9&quot;/&gt;&lt;wsp:rsid wsp:val=&quot;00F90F8D&quot;/&gt;&lt;wsp:rsid wsp:val=&quot;00F91D40&quot;/&gt;&lt;wsp:rsid wsp:val=&quot;00F92782&quot;/&gt;&lt;wsp:rsid wsp:val=&quot;00F92AE3&quot;/&gt;&lt;wsp:rsid wsp:val=&quot;00F92D04&quot;/&gt;&lt;wsp:rsid wsp:val=&quot;00F93A82&quot;/&gt;&lt;wsp:rsid wsp:val=&quot;00F93AA9&quot;/&gt;&lt;wsp:rsid wsp:val=&quot;00F96985&quot;/&gt;&lt;wsp:rsid wsp:val=&quot;00F969C0&quot;/&gt;&lt;wsp:rsid wsp:val=&quot;00F974D0&quot;/&gt;&lt;wsp:rsid wsp:val=&quot;00F97838&quot;/&gt;&lt;wsp:rsid wsp:val=&quot;00FA0162&quot;/&gt;&lt;wsp:rsid wsp:val=&quot;00FA0CDC&quot;/&gt;&lt;wsp:rsid wsp:val=&quot;00FA1FEF&quot;/&gt;&lt;wsp:rsid wsp:val=&quot;00FA2BB3&quot;/&gt;&lt;wsp:rsid wsp:val=&quot;00FA3545&quot;/&gt;&lt;wsp:rsid wsp:val=&quot;00FA46D9&quot;/&gt;&lt;wsp:rsid wsp:val=&quot;00FA5085&quot;/&gt;&lt;wsp:rsid wsp:val=&quot;00FA5137&quot;/&gt;&lt;wsp:rsid wsp:val=&quot;00FA5E93&quot;/&gt;&lt;wsp:rsid wsp:val=&quot;00FB0C15&quot;/&gt;&lt;wsp:rsid wsp:val=&quot;00FB0E70&quot;/&gt;&lt;wsp:rsid wsp:val=&quot;00FB0F06&quot;/&gt;&lt;wsp:rsid wsp:val=&quot;00FB1944&quot;/&gt;&lt;wsp:rsid wsp:val=&quot;00FB2039&quot;/&gt;&lt;wsp:rsid wsp:val=&quot;00FB216B&quot;/&gt;&lt;wsp:rsid wsp:val=&quot;00FB368B&quot;/&gt;&lt;wsp:rsid wsp:val=&quot;00FB3B05&quot;/&gt;&lt;wsp:rsid wsp:val=&quot;00FB3F9E&quot;/&gt;&lt;wsp:rsid wsp:val=&quot;00FB4C80&quot;/&gt;&lt;wsp:rsid wsp:val=&quot;00FB5317&quot;/&gt;&lt;wsp:rsid wsp:val=&quot;00FB64DC&quot;/&gt;&lt;wsp:rsid wsp:val=&quot;00FB6A6A&quot;/&gt;&lt;wsp:rsid wsp:val=&quot;00FB7F1D&quot;/&gt;&lt;wsp:rsid wsp:val=&quot;00FC188E&quot;/&gt;&lt;wsp:rsid wsp:val=&quot;00FC1B60&quot;/&gt;&lt;wsp:rsid wsp:val=&quot;00FC4236&quot;/&gt;&lt;wsp:rsid wsp:val=&quot;00FC4CA0&quot;/&gt;&lt;wsp:rsid wsp:val=&quot;00FC4E33&quot;/&gt;&lt;wsp:rsid wsp:val=&quot;00FC5417&quot;/&gt;&lt;wsp:rsid wsp:val=&quot;00FC5706&quot;/&gt;&lt;wsp:rsid wsp:val=&quot;00FC7429&quot;/&gt;&lt;wsp:rsid wsp:val=&quot;00FC7493&quot;/&gt;&lt;wsp:rsid wsp:val=&quot;00FD07F6&quot;/&gt;&lt;wsp:rsid wsp:val=&quot;00FD0EE5&quot;/&gt;&lt;wsp:rsid wsp:val=&quot;00FD1588&quot;/&gt;&lt;wsp:rsid wsp:val=&quot;00FD1EC8&quot;/&gt;&lt;wsp:rsid wsp:val=&quot;00FD2354&quot;/&gt;&lt;wsp:rsid wsp:val=&quot;00FD295B&quot;/&gt;&lt;wsp:rsid wsp:val=&quot;00FD40D3&quot;/&gt;&lt;wsp:rsid wsp:val=&quot;00FD47ED&quot;/&gt;&lt;wsp:rsid wsp:val=&quot;00FD4AEC&quot;/&gt;&lt;wsp:rsid wsp:val=&quot;00FD4D8E&quot;/&gt;&lt;wsp:rsid wsp:val=&quot;00FD577E&quot;/&gt;&lt;wsp:rsid wsp:val=&quot;00FD6C3D&quot;/&gt;&lt;wsp:rsid wsp:val=&quot;00FD7263&quot;/&gt;&lt;wsp:rsid wsp:val=&quot;00FD74DB&quot;/&gt;&lt;wsp:rsid wsp:val=&quot;00FD7660&quot;/&gt;&lt;wsp:rsid wsp:val=&quot;00FE0655&quot;/&gt;&lt;wsp:rsid wsp:val=&quot;00FE1816&quot;/&gt;&lt;wsp:rsid wsp:val=&quot;00FE1D6D&quot;/&gt;&lt;wsp:rsid wsp:val=&quot;00FE1E40&quot;/&gt;&lt;wsp:rsid wsp:val=&quot;00FE1E49&quot;/&gt;&lt;wsp:rsid wsp:val=&quot;00FE2365&quot;/&gt;&lt;wsp:rsid wsp:val=&quot;00FE253A&quot;/&gt;&lt;wsp:rsid wsp:val=&quot;00FE2ABC&quot;/&gt;&lt;wsp:rsid wsp:val=&quot;00FE2CC1&quot;/&gt;&lt;wsp:rsid wsp:val=&quot;00FE44B3&quot;/&gt;&lt;wsp:rsid wsp:val=&quot;00FE4BE5&quot;/&gt;&lt;wsp:rsid wsp:val=&quot;00FE4C7B&quot;/&gt;&lt;wsp:rsid wsp:val=&quot;00FE7336&quot;/&gt;&lt;wsp:rsid wsp:val=&quot;00FE787C&quot;/&gt;&lt;wsp:rsid wsp:val=&quot;00FE7BEC&quot;/&gt;&lt;wsp:rsid wsp:val=&quot;00FF1E79&quot;/&gt;&lt;wsp:rsid wsp:val=&quot;00FF44FC&quot;/&gt;&lt;wsp:rsid wsp:val=&quot;00FF45A5&quot;/&gt;&lt;wsp:rsid wsp:val=&quot;00FF4FA1&quot;/&gt;&lt;wsp:rsid wsp:val=&quot;00FF5C91&quot;/&gt;&lt;wsp:rsid wsp:val=&quot;00FF71DE&quot;/&gt;&lt;wsp:rsid wsp:val=&quot;013541E7&quot;/&gt;&lt;wsp:rsid wsp:val=&quot;013806E4&quot;/&gt;&lt;wsp:rsid wsp:val=&quot;01461C76&quot;/&gt;&lt;wsp:rsid wsp:val=&quot;01561D45&quot;/&gt;&lt;wsp:rsid wsp:val=&quot;015657F1&quot;/&gt;&lt;wsp:rsid wsp:val=&quot;01AC5475&quot;/&gt;&lt;wsp:rsid wsp:val=&quot;01D32756&quot;/&gt;&lt;wsp:rsid wsp:val=&quot;01DA25C1&quot;/&gt;&lt;wsp:rsid wsp:val=&quot;02145E12&quot;/&gt;&lt;wsp:rsid wsp:val=&quot;02180553&quot;/&gt;&lt;wsp:rsid wsp:val=&quot;0219309B&quot;/&gt;&lt;wsp:rsid wsp:val=&quot;0231289C&quot;/&gt;&lt;wsp:rsid wsp:val=&quot;023E41A6&quot;/&gt;&lt;wsp:rsid wsp:val=&quot;024E19D4&quot;/&gt;&lt;wsp:rsid wsp:val=&quot;025B0489&quot;/&gt;&lt;wsp:rsid wsp:val=&quot;026443DB&quot;/&gt;&lt;wsp:rsid wsp:val=&quot;026A4912&quot;/&gt;&lt;wsp:rsid wsp:val=&quot;026B3AB7&quot;/&gt;&lt;wsp:rsid wsp:val=&quot;02967534&quot;/&gt;&lt;wsp:rsid wsp:val=&quot;02B05570&quot;/&gt;&lt;wsp:rsid wsp:val=&quot;02B3575D&quot;/&gt;&lt;wsp:rsid wsp:val=&quot;02CB08C5&quot;/&gt;&lt;wsp:rsid wsp:val=&quot;02F83CF3&quot;/&gt;&lt;wsp:rsid wsp:val=&quot;02FA1C63&quot;/&gt;&lt;wsp:rsid wsp:val=&quot;031D2E8B&quot;/&gt;&lt;wsp:rsid wsp:val=&quot;032378EB&quot;/&gt;&lt;wsp:rsid wsp:val=&quot;03587AFD&quot;/&gt;&lt;wsp:rsid wsp:val=&quot;035D43EA&quot;/&gt;&lt;wsp:rsid wsp:val=&quot;036822DF&quot;/&gt;&lt;wsp:rsid wsp:val=&quot;037A7565&quot;/&gt;&lt;wsp:rsid wsp:val=&quot;037C37B6&quot;/&gt;&lt;wsp:rsid wsp:val=&quot;03985759&quot;/&gt;&lt;wsp:rsid wsp:val=&quot;03A57FDD&quot;/&gt;&lt;wsp:rsid wsp:val=&quot;03B46949&quot;/&gt;&lt;wsp:rsid wsp:val=&quot;03B601CC&quot;/&gt;&lt;wsp:rsid wsp:val=&quot;03B86D13&quot;/&gt;&lt;wsp:rsid wsp:val=&quot;03BE152A&quot;/&gt;&lt;wsp:rsid wsp:val=&quot;03CB31F5&quot;/&gt;&lt;wsp:rsid wsp:val=&quot;03D81ECC&quot;/&gt;&lt;wsp:rsid wsp:val=&quot;03E8020D&quot;/&gt;&lt;wsp:rsid wsp:val=&quot;03EB4421&quot;/&gt;&lt;wsp:rsid wsp:val=&quot;03F30C98&quot;/&gt;&lt;wsp:rsid wsp:val=&quot;043428F5&quot;/&gt;&lt;wsp:rsid wsp:val=&quot;043E3ECA&quot;/&gt;&lt;wsp:rsid wsp:val=&quot;04715444&quot;/&gt;&lt;wsp:rsid wsp:val=&quot;04864EF6&quot;/&gt;&lt;wsp:rsid wsp:val=&quot;049A6C7F&quot;/&gt;&lt;wsp:rsid wsp:val=&quot;04A81473&quot;/&gt;&lt;wsp:rsid wsp:val=&quot;04B664A0&quot;/&gt;&lt;wsp:rsid wsp:val=&quot;04C305D0&quot;/&gt;&lt;wsp:rsid wsp:val=&quot;04D307EF&quot;/&gt;&lt;wsp:rsid wsp:val=&quot;04F642A2&quot;/&gt;&lt;wsp:rsid wsp:val=&quot;04FC1B32&quot;/&gt;&lt;wsp:rsid wsp:val=&quot;05101CB6&quot;/&gt;&lt;wsp:rsid wsp:val=&quot;052C10F7&quot;/&gt;&lt;wsp:rsid wsp:val=&quot;054F208C&quot;/&gt;&lt;wsp:rsid wsp:val=&quot;055512A6&quot;/&gt;&lt;wsp:rsid wsp:val=&quot;05670527&quot;/&gt;&lt;wsp:rsid wsp:val=&quot;05712F2F&quot;/&gt;&lt;wsp:rsid wsp:val=&quot;05741A01&quot;/&gt;&lt;wsp:rsid wsp:val=&quot;05821442&quot;/&gt;&lt;wsp:rsid wsp:val=&quot;05853CC9&quot;/&gt;&lt;wsp:rsid wsp:val=&quot;05881FAA&quot;/&gt;&lt;wsp:rsid wsp:val=&quot;058A75AB&quot;/&gt;&lt;wsp:rsid wsp:val=&quot;05A101AC&quot;/&gt;&lt;wsp:rsid wsp:val=&quot;05B955E3&quot;/&gt;&lt;wsp:rsid wsp:val=&quot;05BC4CD0&quot;/&gt;&lt;wsp:rsid wsp:val=&quot;05D52902&quot;/&gt;&lt;wsp:rsid wsp:val=&quot;05DC6704&quot;/&gt;&lt;wsp:rsid wsp:val=&quot;063C2B68&quot;/&gt;&lt;wsp:rsid wsp:val=&quot;065108BA&quot;/&gt;&lt;wsp:rsid wsp:val=&quot;06785C79&quot;/&gt;&lt;wsp:rsid wsp:val=&quot;069A2A17&quot;/&gt;&lt;wsp:rsid wsp:val=&quot;06A35961&quot;/&gt;&lt;wsp:rsid wsp:val=&quot;06C80FE2&quot;/&gt;&lt;wsp:rsid wsp:val=&quot;06F647E4&quot;/&gt;&lt;wsp:rsid wsp:val=&quot;07041C42&quot;/&gt;&lt;wsp:rsid wsp:val=&quot;071E3178&quot;/&gt;&lt;wsp:rsid wsp:val=&quot;0746040F&quot;/&gt;&lt;wsp:rsid wsp:val=&quot;07550736&quot;/&gt;&lt;wsp:rsid wsp:val=&quot;076624AB&quot;/&gt;&lt;wsp:rsid wsp:val=&quot;077475A6&quot;/&gt;&lt;wsp:rsid wsp:val=&quot;077A1AD3&quot;/&gt;&lt;wsp:rsid wsp:val=&quot;0783258B&quot;/&gt;&lt;wsp:rsid wsp:val=&quot;07BC5ECC&quot;/&gt;&lt;wsp:rsid wsp:val=&quot;07E45595&quot;/&gt;&lt;wsp:rsid wsp:val=&quot;08110D4B&quot;/&gt;&lt;wsp:rsid wsp:val=&quot;08153BBB&quot;/&gt;&lt;wsp:rsid wsp:val=&quot;08271EE0&quot;/&gt;&lt;wsp:rsid wsp:val=&quot;08317C80&quot;/&gt;&lt;wsp:rsid wsp:val=&quot;08463407&quot;/&gt;&lt;wsp:rsid wsp:val=&quot;087010AC&quot;/&gt;&lt;wsp:rsid wsp:val=&quot;08731BC4&quot;/&gt;&lt;wsp:rsid wsp:val=&quot;087468C8&quot;/&gt;&lt;wsp:rsid wsp:val=&quot;0885251F&quot;/&gt;&lt;wsp:rsid wsp:val=&quot;088E12B0&quot;/&gt;&lt;wsp:rsid wsp:val=&quot;08AF6658&quot;/&gt;&lt;wsp:rsid wsp:val=&quot;08B719D4&quot;/&gt;&lt;wsp:rsid wsp:val=&quot;08E033B1&quot;/&gt;&lt;wsp:rsid wsp:val=&quot;08FD3143&quot;/&gt;&lt;wsp:rsid wsp:val=&quot;09020445&quot;/&gt;&lt;wsp:rsid wsp:val=&quot;090617B9&quot;/&gt;&lt;wsp:rsid wsp:val=&quot;090E3DB5&quot;/&gt;&lt;wsp:rsid wsp:val=&quot;09380EFC&quot;/&gt;&lt;wsp:rsid wsp:val=&quot;095F3EC4&quot;/&gt;&lt;wsp:rsid wsp:val=&quot;096D5EBA&quot;/&gt;&lt;wsp:rsid wsp:val=&quot;09717D75&quot;/&gt;&lt;wsp:rsid wsp:val=&quot;09A050BA&quot;/&gt;&lt;wsp:rsid wsp:val=&quot;09AA6E0E&quot;/&gt;&lt;wsp:rsid wsp:val=&quot;09AB6F1C&quot;/&gt;&lt;wsp:rsid wsp:val=&quot;09BA1875&quot;/&gt;&lt;wsp:rsid wsp:val=&quot;09D24F84&quot;/&gt;&lt;wsp:rsid wsp:val=&quot;09E03B9A&quot;/&gt;&lt;wsp:rsid wsp:val=&quot;09E838C4&quot;/&gt;&lt;wsp:rsid wsp:val=&quot;09F75B31&quot;/&gt;&lt;wsp:rsid wsp:val=&quot;09FB30FA&quot;/&gt;&lt;wsp:rsid wsp:val=&quot;09FD58A2&quot;/&gt;&lt;wsp:rsid wsp:val=&quot;0A026632&quot;/&gt;&lt;wsp:rsid wsp:val=&quot;0A273218&quot;/&gt;&lt;wsp:rsid wsp:val=&quot;0A604117&quot;/&gt;&lt;wsp:rsid wsp:val=&quot;0A705545&quot;/&gt;&lt;wsp:rsid wsp:val=&quot;0A8165AA&quot;/&gt;&lt;wsp:rsid wsp:val=&quot;0A8B7334&quot;/&gt;&lt;wsp:rsid wsp:val=&quot;0A9C0145&quot;/&gt;&lt;wsp:rsid wsp:val=&quot;0AA766E3&quot;/&gt;&lt;wsp:rsid wsp:val=&quot;0AAF4BA1&quot;/&gt;&lt;wsp:rsid wsp:val=&quot;0ACB7008&quot;/&gt;&lt;wsp:rsid wsp:val=&quot;0AD21CFD&quot;/&gt;&lt;wsp:rsid wsp:val=&quot;0AD878F9&quot;/&gt;&lt;wsp:rsid wsp:val=&quot;0AD93EE0&quot;/&gt;&lt;wsp:rsid wsp:val=&quot;0AF339CE&quot;/&gt;&lt;wsp:rsid wsp:val=&quot;0AFB3398&quot;/&gt;&lt;wsp:rsid wsp:val=&quot;0AFF2DB1&quot;/&gt;&lt;wsp:rsid wsp:val=&quot;0B253616&quot;/&gt;&lt;wsp:rsid wsp:val=&quot;0B2C4D65&quot;/&gt;&lt;wsp:rsid wsp:val=&quot;0B2D6220&quot;/&gt;&lt;wsp:rsid wsp:val=&quot;0B402297&quot;/&gt;&lt;wsp:rsid wsp:val=&quot;0B5D6CA0&quot;/&gt;&lt;wsp:rsid wsp:val=&quot;0B676E89&quot;/&gt;&lt;wsp:rsid wsp:val=&quot;0B6C05A1&quot;/&gt;&lt;wsp:rsid wsp:val=&quot;0B810497&quot;/&gt;&lt;wsp:rsid wsp:val=&quot;0B815A74&quot;/&gt;&lt;wsp:rsid wsp:val=&quot;0B980DF9&quot;/&gt;&lt;wsp:rsid wsp:val=&quot;0BA81461&quot;/&gt;&lt;wsp:rsid wsp:val=&quot;0BC45FF7&quot;/&gt;&lt;wsp:rsid wsp:val=&quot;0BC74B65&quot;/&gt;&lt;wsp:rsid wsp:val=&quot;0BD32A25&quot;/&gt;&lt;wsp:rsid wsp:val=&quot;0BDA1356&quot;/&gt;&lt;wsp:rsid wsp:val=&quot;0BDB3C5E&quot;/&gt;&lt;wsp:rsid wsp:val=&quot;0BDF5C98&quot;/&gt;&lt;wsp:rsid wsp:val=&quot;0BE468E8&quot;/&gt;&lt;wsp:rsid wsp:val=&quot;0BF24728&quot;/&gt;&lt;wsp:rsid wsp:val=&quot;0BFE2F75&quot;/&gt;&lt;wsp:rsid wsp:val=&quot;0C1366BE&quot;/&gt;&lt;wsp:rsid wsp:val=&quot;0C291679&quot;/&gt;&lt;wsp:rsid wsp:val=&quot;0C2B3515&quot;/&gt;&lt;wsp:rsid wsp:val=&quot;0C4B3872&quot;/&gt;&lt;wsp:rsid wsp:val=&quot;0C7901E6&quot;/&gt;&lt;wsp:rsid wsp:val=&quot;0C874E31&quot;/&gt;&lt;wsp:rsid wsp:val=&quot;0C8D1B83&quot;/&gt;&lt;wsp:rsid wsp:val=&quot;0C96103A&quot;/&gt;&lt;wsp:rsid wsp:val=&quot;0CA46BE1&quot;/&gt;&lt;wsp:rsid wsp:val=&quot;0CA46C1F&quot;/&gt;&lt;wsp:rsid wsp:val=&quot;0CC65349&quot;/&gt;&lt;wsp:rsid wsp:val=&quot;0CD37188&quot;/&gt;&lt;wsp:rsid wsp:val=&quot;0CE27273&quot;/&gt;&lt;wsp:rsid wsp:val=&quot;0CF56A1F&quot;/&gt;&lt;wsp:rsid wsp:val=&quot;0D0D0C60&quot;/&gt;&lt;wsp:rsid wsp:val=&quot;0D2F29AB&quot;/&gt;&lt;wsp:rsid wsp:val=&quot;0D5E2E35&quot;/&gt;&lt;wsp:rsid wsp:val=&quot;0D8415A0&quot;/&gt;&lt;wsp:rsid wsp:val=&quot;0D893220&quot;/&gt;&lt;wsp:rsid wsp:val=&quot;0D8D0E80&quot;/&gt;&lt;wsp:rsid wsp:val=&quot;0DB4550B&quot;/&gt;&lt;wsp:rsid wsp:val=&quot;0DC172C9&quot;/&gt;&lt;wsp:rsid wsp:val=&quot;0DD50D48&quot;/&gt;&lt;wsp:rsid wsp:val=&quot;0DDC679D&quot;/&gt;&lt;wsp:rsid wsp:val=&quot;0E2E2735&quot;/&gt;&lt;wsp:rsid wsp:val=&quot;0E3E5687&quot;/&gt;&lt;wsp:rsid wsp:val=&quot;0E4B57A3&quot;/&gt;&lt;wsp:rsid wsp:val=&quot;0E5637A5&quot;/&gt;&lt;wsp:rsid wsp:val=&quot;0E5B1950&quot;/&gt;&lt;wsp:rsid wsp:val=&quot;0E6F07B9&quot;/&gt;&lt;wsp:rsid wsp:val=&quot;0E7200C4&quot;/&gt;&lt;wsp:rsid wsp:val=&quot;0EA00C2D&quot;/&gt;&lt;wsp:rsid wsp:val=&quot;0EB04406&quot;/&gt;&lt;wsp:rsid wsp:val=&quot;0EB2671A&quot;/&gt;&lt;wsp:rsid wsp:val=&quot;0EBC51B1&quot;/&gt;&lt;wsp:rsid wsp:val=&quot;0EC74083&quot;/&gt;&lt;wsp:rsid wsp:val=&quot;0ED26AFC&quot;/&gt;&lt;wsp:rsid wsp:val=&quot;0ED61D5A&quot;/&gt;&lt;wsp:rsid wsp:val=&quot;0EF70C36&quot;/&gt;&lt;wsp:rsid wsp:val=&quot;0EF86E8D&quot;/&gt;&lt;wsp:rsid wsp:val=&quot;0F043DCC&quot;/&gt;&lt;wsp:rsid wsp:val=&quot;0F130AD7&quot;/&gt;&lt;wsp:rsid wsp:val=&quot;0F5A0D44&quot;/&gt;&lt;wsp:rsid wsp:val=&quot;0F770058&quot;/&gt;&lt;wsp:rsid wsp:val=&quot;0F965A1B&quot;/&gt;&lt;wsp:rsid wsp:val=&quot;0FDD57A6&quot;/&gt;&lt;wsp:rsid wsp:val=&quot;0FFF0A44&quot;/&gt;&lt;wsp:rsid wsp:val=&quot;10122E9E&quot;/&gt;&lt;wsp:rsid wsp:val=&quot;10315193&quot;/&gt;&lt;wsp:rsid wsp:val=&quot;10355DD8&quot;/&gt;&lt;wsp:rsid wsp:val=&quot;103A33E6&quot;/&gt;&lt;wsp:rsid wsp:val=&quot;10410E8E&quot;/&gt;&lt;wsp:rsid wsp:val=&quot;10457338&quot;/&gt;&lt;wsp:rsid wsp:val=&quot;104A60E5&quot;/&gt;&lt;wsp:rsid wsp:val=&quot;104F6A33&quot;/&gt;&lt;wsp:rsid wsp:val=&quot;105503E6&quot;/&gt;&lt;wsp:rsid wsp:val=&quot;10631AA2&quot;/&gt;&lt;wsp:rsid wsp:val=&quot;108C0DF2&quot;/&gt;&lt;wsp:rsid wsp:val=&quot;108D5BC6&quot;/&gt;&lt;wsp:rsid wsp:val=&quot;10A55728&quot;/&gt;&lt;wsp:rsid wsp:val=&quot;10CD4ADF&quot;/&gt;&lt;wsp:rsid wsp:val=&quot;10E93D3A&quot;/&gt;&lt;wsp:rsid wsp:val=&quot;10F108BA&quot;/&gt;&lt;wsp:rsid wsp:val=&quot;10F9155B&quot;/&gt;&lt;wsp:rsid wsp:val=&quot;11274B35&quot;/&gt;&lt;wsp:rsid wsp:val=&quot;11327CE4&quot;/&gt;&lt;wsp:rsid wsp:val=&quot;113F04DF&quot;/&gt;&lt;wsp:rsid wsp:val=&quot;11482C18&quot;/&gt;&lt;wsp:rsid wsp:val=&quot;11544F30&quot;/&gt;&lt;wsp:rsid wsp:val=&quot;1169501C&quot;/&gt;&lt;wsp:rsid wsp:val=&quot;11767D5F&quot;/&gt;&lt;wsp:rsid wsp:val=&quot;119235EA&quot;/&gt;&lt;wsp:rsid wsp:val=&quot;11AB45A9&quot;/&gt;&lt;wsp:rsid wsp:val=&quot;11B233B6&quot;/&gt;&lt;wsp:rsid wsp:val=&quot;11D5628C&quot;/&gt;&lt;wsp:rsid wsp:val=&quot;12050491&quot;/&gt;&lt;wsp:rsid wsp:val=&quot;12105B25&quot;/&gt;&lt;wsp:rsid wsp:val=&quot;121325A0&quot;/&gt;&lt;wsp:rsid wsp:val=&quot;12136B6E&quot;/&gt;&lt;wsp:rsid wsp:val=&quot;121E7A3D&quot;/&gt;&lt;wsp:rsid wsp:val=&quot;122A24A9&quot;/&gt;&lt;wsp:rsid wsp:val=&quot;123D2FF3&quot;/&gt;&lt;wsp:rsid wsp:val=&quot;126636AE&quot;/&gt;&lt;wsp:rsid wsp:val=&quot;1269084A&quot;/&gt;&lt;wsp:rsid wsp:val=&quot;126B5F05&quot;/&gt;&lt;wsp:rsid wsp:val=&quot;12773057&quot;/&gt;&lt;wsp:rsid wsp:val=&quot;12865094&quot;/&gt;&lt;wsp:rsid wsp:val=&quot;128D5AFB&quot;/&gt;&lt;wsp:rsid wsp:val=&quot;12992C57&quot;/&gt;&lt;wsp:rsid wsp:val=&quot;12995FE4&quot;/&gt;&lt;wsp:rsid wsp:val=&quot;12A415F1&quot;/&gt;&lt;wsp:rsid wsp:val=&quot;12C123FA&quot;/&gt;&lt;wsp:rsid wsp:val=&quot;12C54973&quot;/&gt;&lt;wsp:rsid wsp:val=&quot;12C760B7&quot;/&gt;&lt;wsp:rsid wsp:val=&quot;12F3594C&quot;/&gt;&lt;wsp:rsid wsp:val=&quot;12FA3CDA&quot;/&gt;&lt;wsp:rsid wsp:val=&quot;12FF62B4&quot;/&gt;&lt;wsp:rsid wsp:val=&quot;13020CC3&quot;/&gt;&lt;wsp:rsid wsp:val=&quot;13143949&quot;/&gt;&lt;wsp:rsid wsp:val=&quot;133F359A&quot;/&gt;&lt;wsp:rsid wsp:val=&quot;133F4E2F&quot;/&gt;&lt;wsp:rsid wsp:val=&quot;135F45A9&quot;/&gt;&lt;wsp:rsid wsp:val=&quot;13634902&quot;/&gt;&lt;wsp:rsid wsp:val=&quot;1367610C&quot;/&gt;&lt;wsp:rsid wsp:val=&quot;136853C2&quot;/&gt;&lt;wsp:rsid wsp:val=&quot;136B2A57&quot;/&gt;&lt;wsp:rsid wsp:val=&quot;137E6553&quot;/&gt;&lt;wsp:rsid wsp:val=&quot;139B14DE&quot;/&gt;&lt;wsp:rsid wsp:val=&quot;13BD3353&quot;/&gt;&lt;wsp:rsid wsp:val=&quot;13BE5C75&quot;/&gt;&lt;wsp:rsid wsp:val=&quot;13C72FD8&quot;/&gt;&lt;wsp:rsid wsp:val=&quot;13C75798&quot;/&gt;&lt;wsp:rsid wsp:val=&quot;13E10C57&quot;/&gt;&lt;wsp:rsid wsp:val=&quot;13E731F1&quot;/&gt;&lt;wsp:rsid wsp:val=&quot;13ED34B2&quot;/&gt;&lt;wsp:rsid wsp:val=&quot;13FA55A5&quot;/&gt;&lt;wsp:rsid wsp:val=&quot;14060CF9&quot;/&gt;&lt;wsp:rsid wsp:val=&quot;14134D07&quot;/&gt;&lt;wsp:rsid wsp:val=&quot;142206F2&quot;/&gt;&lt;wsp:rsid wsp:val=&quot;14237A47&quot;/&gt;&lt;wsp:rsid wsp:val=&quot;142545B4&quot;/&gt;&lt;wsp:rsid wsp:val=&quot;142A6D85&quot;/&gt;&lt;wsp:rsid wsp:val=&quot;14317C39&quot;/&gt;&lt;wsp:rsid wsp:val=&quot;14324B43&quot;/&gt;&lt;wsp:rsid wsp:val=&quot;14342983&quot;/&gt;&lt;wsp:rsid wsp:val=&quot;143B4A0B&quot;/&gt;&lt;wsp:rsid wsp:val=&quot;14776288&quot;/&gt;&lt;wsp:rsid wsp:val=&quot;14803A99&quot;/&gt;&lt;wsp:rsid wsp:val=&quot;14A52837&quot;/&gt;&lt;wsp:rsid wsp:val=&quot;14A96297&quot;/&gt;&lt;wsp:rsid wsp:val=&quot;14C34B8B&quot;/&gt;&lt;wsp:rsid wsp:val=&quot;14C7408C&quot;/&gt;&lt;wsp:rsid wsp:val=&quot;14F52558&quot;/&gt;&lt;wsp:rsid wsp:val=&quot;150C6EB1&quot;/&gt;&lt;wsp:rsid wsp:val=&quot;157C6BEC&quot;/&gt;&lt;wsp:rsid wsp:val=&quot;158372F5&quot;/&gt;&lt;wsp:rsid wsp:val=&quot;15860CA6&quot;/&gt;&lt;wsp:rsid wsp:val=&quot;158A6A26&quot;/&gt;&lt;wsp:rsid wsp:val=&quot;15972D7F&quot;/&gt;&lt;wsp:rsid wsp:val=&quot;15A62D35&quot;/&gt;&lt;wsp:rsid wsp:val=&quot;15D216CA&quot;/&gt;&lt;wsp:rsid wsp:val=&quot;15E21BE0&quot;/&gt;&lt;wsp:rsid wsp:val=&quot;15E35FC4&quot;/&gt;&lt;wsp:rsid wsp:val=&quot;15E95798&quot;/&gt;&lt;wsp:rsid wsp:val=&quot;15EA0A61&quot;/&gt;&lt;wsp:rsid wsp:val=&quot;15F12924&quot;/&gt;&lt;wsp:rsid wsp:val=&quot;160740E5&quot;/&gt;&lt;wsp:rsid wsp:val=&quot;16116867&quot;/&gt;&lt;wsp:rsid wsp:val=&quot;16164225&quot;/&gt;&lt;wsp:rsid wsp:val=&quot;161D3C1B&quot;/&gt;&lt;wsp:rsid wsp:val=&quot;1623506F&quot;/&gt;&lt;wsp:rsid wsp:val=&quot;16321981&quot;/&gt;&lt;wsp:rsid wsp:val=&quot;1649742C&quot;/&gt;&lt;wsp:rsid wsp:val=&quot;164D7932&quot;/&gt;&lt;wsp:rsid wsp:val=&quot;16631A48&quot;/&gt;&lt;wsp:rsid wsp:val=&quot;16635A35&quot;/&gt;&lt;wsp:rsid wsp:val=&quot;16747E84&quot;/&gt;&lt;wsp:rsid wsp:val=&quot;16831196&quot;/&gt;&lt;wsp:rsid wsp:val=&quot;16982D0E&quot;/&gt;&lt;wsp:rsid wsp:val=&quot;16A04D8E&quot;/&gt;&lt;wsp:rsid wsp:val=&quot;16AE258A&quot;/&gt;&lt;wsp:rsid wsp:val=&quot;16C24DD6&quot;/&gt;&lt;wsp:rsid wsp:val=&quot;16D62F12&quot;/&gt;&lt;wsp:rsid wsp:val=&quot;171C6F6F&quot;/&gt;&lt;wsp:rsid wsp:val=&quot;172F5C6D&quot;/&gt;&lt;wsp:rsid wsp:val=&quot;17374334&quot;/&gt;&lt;wsp:rsid wsp:val=&quot;176D3891&quot;/&gt;&lt;wsp:rsid wsp:val=&quot;177975C0&quot;/&gt;&lt;wsp:rsid wsp:val=&quot;177B666D&quot;/&gt;&lt;wsp:rsid wsp:val=&quot;17851F25&quot;/&gt;&lt;wsp:rsid wsp:val=&quot;17952D6C&quot;/&gt;&lt;wsp:rsid wsp:val=&quot;17A40864&quot;/&gt;&lt;wsp:rsid wsp:val=&quot;17BE4EEA&quot;/&gt;&lt;wsp:rsid wsp:val=&quot;17C24AA1&quot;/&gt;&lt;wsp:rsid wsp:val=&quot;17E838FB&quot;/&gt;&lt;wsp:rsid wsp:val=&quot;17F813DC&quot;/&gt;&lt;wsp:rsid wsp:val=&quot;17FF6828&quot;/&gt;&lt;wsp:rsid wsp:val=&quot;18023748&quot;/&gt;&lt;wsp:rsid wsp:val=&quot;18064C44&quot;/&gt;&lt;wsp:rsid wsp:val=&quot;180B0A51&quot;/&gt;&lt;wsp:rsid wsp:val=&quot;182A74EA&quot;/&gt;&lt;wsp:rsid wsp:val=&quot;183743B9&quot;/&gt;&lt;wsp:rsid wsp:val=&quot;183E142E&quot;/&gt;&lt;wsp:rsid wsp:val=&quot;184A72C3&quot;/&gt;&lt;wsp:rsid wsp:val=&quot;18642C42&quot;/&gt;&lt;wsp:rsid wsp:val=&quot;187800D2&quot;/&gt;&lt;wsp:rsid wsp:val=&quot;18792D0F&quot;/&gt;&lt;wsp:rsid wsp:val=&quot;187F06A6&quot;/&gt;&lt;wsp:rsid wsp:val=&quot;188105F0&quot;/&gt;&lt;wsp:rsid wsp:val=&quot;188300BA&quot;/&gt;&lt;wsp:rsid wsp:val=&quot;18BD1F81&quot;/&gt;&lt;wsp:rsid wsp:val=&quot;18CF38E3&quot;/&gt;&lt;wsp:rsid wsp:val=&quot;18ED58D9&quot;/&gt;&lt;wsp:rsid wsp:val=&quot;18FC3382&quot;/&gt;&lt;wsp:rsid wsp:val=&quot;194508C9&quot;/&gt;&lt;wsp:rsid wsp:val=&quot;19465ADC&quot;/&gt;&lt;wsp:rsid wsp:val=&quot;19491560&quot;/&gt;&lt;wsp:rsid wsp:val=&quot;195B7DE8&quot;/&gt;&lt;wsp:rsid wsp:val=&quot;197077DA&quot;/&gt;&lt;wsp:rsid wsp:val=&quot;198772D1&quot;/&gt;&lt;wsp:rsid wsp:val=&quot;199046D3&quot;/&gt;&lt;wsp:rsid wsp:val=&quot;199F4ECE&quot;/&gt;&lt;wsp:rsid wsp:val=&quot;19B93B28&quot;/&gt;&lt;wsp:rsid wsp:val=&quot;19D144AB&quot;/&gt;&lt;wsp:rsid wsp:val=&quot;1A075AD8&quot;/&gt;&lt;wsp:rsid wsp:val=&quot;1A1D21BC&quot;/&gt;&lt;wsp:rsid wsp:val=&quot;1A1E46C8&quot;/&gt;&lt;wsp:rsid wsp:val=&quot;1A265A2E&quot;/&gt;&lt;wsp:rsid wsp:val=&quot;1A60773C&quot;/&gt;&lt;wsp:rsid wsp:val=&quot;1A6359C6&quot;/&gt;&lt;wsp:rsid wsp:val=&quot;1A676DEE&quot;/&gt;&lt;wsp:rsid wsp:val=&quot;1A775CB8&quot;/&gt;&lt;wsp:rsid wsp:val=&quot;1A901225&quot;/&gt;&lt;wsp:rsid wsp:val=&quot;1A9A42D8&quot;/&gt;&lt;wsp:rsid wsp:val=&quot;1AC87969&quot;/&gt;&lt;wsp:rsid wsp:val=&quot;1AD44A6B&quot;/&gt;&lt;wsp:rsid wsp:val=&quot;1ADC6F46&quot;/&gt;&lt;wsp:rsid wsp:val=&quot;1AE10E11&quot;/&gt;&lt;wsp:rsid wsp:val=&quot;1AEC0D75&quot;/&gt;&lt;wsp:rsid wsp:val=&quot;1AF6049B&quot;/&gt;&lt;wsp:rsid wsp:val=&quot;1B4263FF&quot;/&gt;&lt;wsp:rsid wsp:val=&quot;1B461204&quot;/&gt;&lt;wsp:rsid wsp:val=&quot;1B4C3739&quot;/&gt;&lt;wsp:rsid wsp:val=&quot;1B4E5C17&quot;/&gt;&lt;wsp:rsid wsp:val=&quot;1B645F8A&quot;/&gt;&lt;wsp:rsid wsp:val=&quot;1B670803&quot;/&gt;&lt;wsp:rsid wsp:val=&quot;1B684F7D&quot;/&gt;&lt;wsp:rsid wsp:val=&quot;1B756CA1&quot;/&gt;&lt;wsp:rsid wsp:val=&quot;1B945888&quot;/&gt;&lt;wsp:rsid wsp:val=&quot;1B98642F&quot;/&gt;&lt;wsp:rsid wsp:val=&quot;1BA3228F&quot;/&gt;&lt;wsp:rsid wsp:val=&quot;1BA414E7&quot;/&gt;&lt;wsp:rsid wsp:val=&quot;1BB86277&quot;/&gt;&lt;wsp:rsid wsp:val=&quot;1BC26C61&quot;/&gt;&lt;wsp:rsid wsp:val=&quot;1BD04603&quot;/&gt;&lt;wsp:rsid wsp:val=&quot;1BEB7A0B&quot;/&gt;&lt;wsp:rsid wsp:val=&quot;1BF17464&quot;/&gt;&lt;wsp:rsid wsp:val=&quot;1C034863&quot;/&gt;&lt;wsp:rsid wsp:val=&quot;1C0453EC&quot;/&gt;&lt;wsp:rsid wsp:val=&quot;1C132AFD&quot;/&gt;&lt;wsp:rsid wsp:val=&quot;1C351490&quot;/&gt;&lt;wsp:rsid wsp:val=&quot;1C6B61F1&quot;/&gt;&lt;wsp:rsid wsp:val=&quot;1C6E7A0F&quot;/&gt;&lt;wsp:rsid wsp:val=&quot;1C846076&quot;/&gt;&lt;wsp:rsid wsp:val=&quot;1C9F4105&quot;/&gt;&lt;wsp:rsid wsp:val=&quot;1CA95861&quot;/&gt;&lt;wsp:rsid wsp:val=&quot;1CB143D2&quot;/&gt;&lt;wsp:rsid wsp:val=&quot;1CF73EBE&quot;/&gt;&lt;wsp:rsid wsp:val=&quot;1D0578FE&quot;/&gt;&lt;wsp:rsid wsp:val=&quot;1D29148D&quot;/&gt;&lt;wsp:rsid wsp:val=&quot;1D432AB8&quot;/&gt;&lt;wsp:rsid wsp:val=&quot;1D51262C&quot;/&gt;&lt;wsp:rsid wsp:val=&quot;1D6255AA&quot;/&gt;&lt;wsp:rsid wsp:val=&quot;1D64011A&quot;/&gt;&lt;wsp:rsid wsp:val=&quot;1D9C6A2E&quot;/&gt;&lt;wsp:rsid wsp:val=&quot;1DA03B5E&quot;/&gt;&lt;wsp:rsid wsp:val=&quot;1DA27C9B&quot;/&gt;&lt;wsp:rsid wsp:val=&quot;1DAF5805&quot;/&gt;&lt;wsp:rsid wsp:val=&quot;1DAF684F&quot;/&gt;&lt;wsp:rsid wsp:val=&quot;1DB93717&quot;/&gt;&lt;wsp:rsid wsp:val=&quot;1DFE6B21&quot;/&gt;&lt;wsp:rsid wsp:val=&quot;1E043612&quot;/&gt;&lt;wsp:rsid wsp:val=&quot;1E10690F&quot;/&gt;&lt;wsp:rsid wsp:val=&quot;1E123265&quot;/&gt;&lt;wsp:rsid wsp:val=&quot;1E266785&quot;/&gt;&lt;wsp:rsid wsp:val=&quot;1E28741E&quot;/&gt;&lt;wsp:rsid wsp:val=&quot;1E29509B&quot;/&gt;&lt;wsp:rsid wsp:val=&quot;1E3E23A3&quot;/&gt;&lt;wsp:rsid wsp:val=&quot;1E472952&quot;/&gt;&lt;wsp:rsid wsp:val=&quot;1E5170B4&quot;/&gt;&lt;wsp:rsid wsp:val=&quot;1E700DAA&quot;/&gt;&lt;wsp:rsid wsp:val=&quot;1E8415C2&quot;/&gt;&lt;wsp:rsid wsp:val=&quot;1E87701D&quot;/&gt;&lt;wsp:rsid wsp:val=&quot;1EC31363&quot;/&gt;&lt;wsp:rsid wsp:val=&quot;1ECA143D&quot;/&gt;&lt;wsp:rsid wsp:val=&quot;1ECC23FB&quot;/&gt;&lt;wsp:rsid wsp:val=&quot;1ED413FF&quot;/&gt;&lt;wsp:rsid wsp:val=&quot;1EEA37F3&quot;/&gt;&lt;wsp:rsid wsp:val=&quot;1EEE032F&quot;/&gt;&lt;wsp:rsid wsp:val=&quot;1EF02400&quot;/&gt;&lt;wsp:rsid wsp:val=&quot;1EF05CF8&quot;/&gt;&lt;wsp:rsid wsp:val=&quot;1EF845D9&quot;/&gt;&lt;wsp:rsid wsp:val=&quot;1EFE2D80&quot;/&gt;&lt;wsp:rsid wsp:val=&quot;1F13667D&quot;/&gt;&lt;wsp:rsid wsp:val=&quot;1F190B46&quot;/&gt;&lt;wsp:rsid wsp:val=&quot;1F1D57F8&quot;/&gt;&lt;wsp:rsid wsp:val=&quot;1F2B799E&quot;/&gt;&lt;wsp:rsid wsp:val=&quot;1F3142A6&quot;/&gt;&lt;wsp:rsid wsp:val=&quot;1F4F4CB4&quot;/&gt;&lt;wsp:rsid wsp:val=&quot;1F616E86&quot;/&gt;&lt;wsp:rsid wsp:val=&quot;1F9411D2&quot;/&gt;&lt;wsp:rsid wsp:val=&quot;1FC71057&quot;/&gt;&lt;wsp:rsid wsp:val=&quot;1FD31F29&quot;/&gt;&lt;wsp:rsid wsp:val=&quot;1FE5495A&quot;/&gt;&lt;wsp:rsid wsp:val=&quot;20153765&quot;/&gt;&lt;wsp:rsid wsp:val=&quot;202D61A8&quot;/&gt;&lt;wsp:rsid wsp:val=&quot;20392F83&quot;/&gt;&lt;wsp:rsid wsp:val=&quot;204E59C2&quot;/&gt;&lt;wsp:rsid wsp:val=&quot;20530765&quot;/&gt;&lt;wsp:rsid wsp:val=&quot;207A0373&quot;/&gt;&lt;wsp:rsid wsp:val=&quot;208520A4&quot;/&gt;&lt;wsp:rsid wsp:val=&quot;208D263F&quot;/&gt;&lt;wsp:rsid wsp:val=&quot;208E2EEC&quot;/&gt;&lt;wsp:rsid wsp:val=&quot;209E30D7&quot;/&gt;&lt;wsp:rsid wsp:val=&quot;20B43C3B&quot;/&gt;&lt;wsp:rsid wsp:val=&quot;20D926EC&quot;/&gt;&lt;wsp:rsid wsp:val=&quot;20E25F0C&quot;/&gt;&lt;wsp:rsid wsp:val=&quot;211B0D73&quot;/&gt;&lt;wsp:rsid wsp:val=&quot;212A1AF5&quot;/&gt;&lt;wsp:rsid wsp:val=&quot;215A67DE&quot;/&gt;&lt;wsp:rsid wsp:val=&quot;2161064D&quot;/&gt;&lt;wsp:rsid wsp:val=&quot;21BA728B&quot;/&gt;&lt;wsp:rsid wsp:val=&quot;220D56F4&quot;/&gt;&lt;wsp:rsid wsp:val=&quot;22200DB1&quot;/&gt;&lt;wsp:rsid wsp:val=&quot;222D0307&quot;/&gt;&lt;wsp:rsid wsp:val=&quot;22313A83&quot;/&gt;&lt;wsp:rsid wsp:val=&quot;223647CB&quot;/&gt;&lt;wsp:rsid wsp:val=&quot;2263568D&quot;/&gt;&lt;wsp:rsid wsp:val=&quot;226B4413&quot;/&gt;&lt;wsp:rsid wsp:val=&quot;22870B8C&quot;/&gt;&lt;wsp:rsid wsp:val=&quot;228D7CD5&quot;/&gt;&lt;wsp:rsid wsp:val=&quot;229F0699&quot;/&gt;&lt;wsp:rsid wsp:val=&quot;22A56322&quot;/&gt;&lt;wsp:rsid wsp:val=&quot;22B73A52&quot;/&gt;&lt;wsp:rsid wsp:val=&quot;22B81003&quot;/&gt;&lt;wsp:rsid wsp:val=&quot;22BA7697&quot;/&gt;&lt;wsp:rsid wsp:val=&quot;22D34CEB&quot;/&gt;&lt;wsp:rsid wsp:val=&quot;22E8460D&quot;/&gt;&lt;wsp:rsid wsp:val=&quot;22EE59FD&quot;/&gt;&lt;wsp:rsid wsp:val=&quot;22F70528&quot;/&gt;&lt;wsp:rsid wsp:val=&quot;2301087E&quot;/&gt;&lt;wsp:rsid wsp:val=&quot;232156C3&quot;/&gt;&lt;wsp:rsid wsp:val=&quot;23236D1D&quot;/&gt;&lt;wsp:rsid wsp:val=&quot;23265F8F&quot;/&gt;&lt;wsp:rsid wsp:val=&quot;23340937&quot;/&gt;&lt;wsp:rsid wsp:val=&quot;23474162&quot;/&gt;&lt;wsp:rsid wsp:val=&quot;23491914&quot;/&gt;&lt;wsp:rsid wsp:val=&quot;2357670B&quot;/&gt;&lt;wsp:rsid wsp:val=&quot;2362342B&quot;/&gt;&lt;wsp:rsid wsp:val=&quot;23A67B90&quot;/&gt;&lt;wsp:rsid wsp:val=&quot;23BB21D7&quot;/&gt;&lt;wsp:rsid wsp:val=&quot;23CC73F4&quot;/&gt;&lt;wsp:rsid wsp:val=&quot;23DD68CA&quot;/&gt;&lt;wsp:rsid wsp:val=&quot;23E93260&quot;/&gt;&lt;wsp:rsid wsp:val=&quot;23FB18AB&quot;/&gt;&lt;wsp:rsid wsp:val=&quot;242155FE&quot;/&gt;&lt;wsp:rsid wsp:val=&quot;242E02D0&quot;/&gt;&lt;wsp:rsid wsp:val=&quot;244046EB&quot;/&gt;&lt;wsp:rsid wsp:val=&quot;245B79A0&quot;/&gt;&lt;wsp:rsid wsp:val=&quot;246B5529&quot;/&gt;&lt;wsp:rsid wsp:val=&quot;246C4A8D&quot;/&gt;&lt;wsp:rsid wsp:val=&quot;246F63A2&quot;/&gt;&lt;wsp:rsid wsp:val=&quot;24A727D1&quot;/&gt;&lt;wsp:rsid wsp:val=&quot;24A9026D&quot;/&gt;&lt;wsp:rsid wsp:val=&quot;24D434C7&quot;/&gt;&lt;wsp:rsid wsp:val=&quot;24DA4FB8&quot;/&gt;&lt;wsp:rsid wsp:val=&quot;24DE2E08&quot;/&gt;&lt;wsp:rsid wsp:val=&quot;24E21220&quot;/&gt;&lt;wsp:rsid wsp:val=&quot;250F75BE&quot;/&gt;&lt;wsp:rsid wsp:val=&quot;251B19B8&quot;/&gt;&lt;wsp:rsid wsp:val=&quot;254D3153&quot;/&gt;&lt;wsp:rsid wsp:val=&quot;25527670&quot;/&gt;&lt;wsp:rsid wsp:val=&quot;25561D2D&quot;/&gt;&lt;wsp:rsid wsp:val=&quot;257E0CE4&quot;/&gt;&lt;wsp:rsid wsp:val=&quot;257F4A75&quot;/&gt;&lt;wsp:rsid wsp:val=&quot;258810A3&quot;/&gt;&lt;wsp:rsid wsp:val=&quot;25904004&quot;/&gt;&lt;wsp:rsid wsp:val=&quot;25D45C01&quot;/&gt;&lt;wsp:rsid wsp:val=&quot;25D7573B&quot;/&gt;&lt;wsp:rsid wsp:val=&quot;25D80680&quot;/&gt;&lt;wsp:rsid wsp:val=&quot;25D86AFB&quot;/&gt;&lt;wsp:rsid wsp:val=&quot;25D97475&quot;/&gt;&lt;wsp:rsid wsp:val=&quot;25DE24C4&quot;/&gt;&lt;wsp:rsid wsp:val=&quot;25F63831&quot;/&gt;&lt;wsp:rsid wsp:val=&quot;26075C19&quot;/&gt;&lt;wsp:rsid wsp:val=&quot;2633647E&quot;/&gt;&lt;wsp:rsid wsp:val=&quot;267E1EAA&quot;/&gt;&lt;wsp:rsid wsp:val=&quot;26995062&quot;/&gt;&lt;wsp:rsid wsp:val=&quot;269F0239&quot;/&gt;&lt;wsp:rsid wsp:val=&quot;26B70872&quot;/&gt;&lt;wsp:rsid wsp:val=&quot;26C048D3&quot;/&gt;&lt;wsp:rsid wsp:val=&quot;26D76712&quot;/&gt;&lt;wsp:rsid wsp:val=&quot;26D86F40&quot;/&gt;&lt;wsp:rsid wsp:val=&quot;26E713D5&quot;/&gt;&lt;wsp:rsid wsp:val=&quot;26EE329C&quot;/&gt;&lt;wsp:rsid wsp:val=&quot;26FA57F9&quot;/&gt;&lt;wsp:rsid wsp:val=&quot;27127D79&quot;/&gt;&lt;wsp:rsid wsp:val=&quot;271626E6&quot;/&gt;&lt;wsp:rsid wsp:val=&quot;2744014D&quot;/&gt;&lt;wsp:rsid wsp:val=&quot;275013F7&quot;/&gt;&lt;wsp:rsid wsp:val=&quot;27560DB4&quot;/&gt;&lt;wsp:rsid wsp:val=&quot;27834CCF&quot;/&gt;&lt;wsp:rsid wsp:val=&quot;27A55D51&quot;/&gt;&lt;wsp:rsid wsp:val=&quot;27BD6F0B&quot;/&gt;&lt;wsp:rsid wsp:val=&quot;27CA77A2&quot;/&gt;&lt;wsp:rsid wsp:val=&quot;27E34FC3&quot;/&gt;&lt;wsp:rsid wsp:val=&quot;27EA0C39&quot;/&gt;&lt;wsp:rsid wsp:val=&quot;27F56D5C&quot;/&gt;&lt;wsp:rsid wsp:val=&quot;27F664ED&quot;/&gt;&lt;wsp:rsid wsp:val=&quot;28013805&quot;/&gt;&lt;wsp:rsid wsp:val=&quot;28026509&quot;/&gt;&lt;wsp:rsid wsp:val=&quot;28320BE2&quot;/&gt;&lt;wsp:rsid wsp:val=&quot;283578AF&quot;/&gt;&lt;wsp:rsid wsp:val=&quot;283A4B10&quot;/&gt;&lt;wsp:rsid wsp:val=&quot;285052E6&quot;/&gt;&lt;wsp:rsid wsp:val=&quot;28644E37&quot;/&gt;&lt;wsp:rsid wsp:val=&quot;28656703&quot;/&gt;&lt;wsp:rsid wsp:val=&quot;287846F1&quot;/&gt;&lt;wsp:rsid wsp:val=&quot;288070BA&quot;/&gt;&lt;wsp:rsid wsp:val=&quot;288167A5&quot;/&gt;&lt;wsp:rsid wsp:val=&quot;289610A1&quot;/&gt;&lt;wsp:rsid wsp:val=&quot;289C0EE5&quot;/&gt;&lt;wsp:rsid wsp:val=&quot;289E2B97&quot;/&gt;&lt;wsp:rsid wsp:val=&quot;28A5366B&quot;/&gt;&lt;wsp:rsid wsp:val=&quot;28B0281A&quot;/&gt;&lt;wsp:rsid wsp:val=&quot;28B42D7A&quot;/&gt;&lt;wsp:rsid wsp:val=&quot;28B43D66&quot;/&gt;&lt;wsp:rsid wsp:val=&quot;28B70747&quot;/&gt;&lt;wsp:rsid wsp:val=&quot;28D62DED&quot;/&gt;&lt;wsp:rsid wsp:val=&quot;28DD631D&quot;/&gt;&lt;wsp:rsid wsp:val=&quot;290A3A92&quot;/&gt;&lt;wsp:rsid wsp:val=&quot;294D0FA4&quot;/&gt;&lt;wsp:rsid wsp:val=&quot;296D0D43&quot;/&gt;&lt;wsp:rsid wsp:val=&quot;29786217&quot;/&gt;&lt;wsp:rsid wsp:val=&quot;29804DAE&quot;/&gt;&lt;wsp:rsid wsp:val=&quot;29897B04&quot;/&gt;&lt;wsp:rsid wsp:val=&quot;29957EED&quot;/&gt;&lt;wsp:rsid wsp:val=&quot;29AA542D&quot;/&gt;&lt;wsp:rsid wsp:val=&quot;29B175FF&quot;/&gt;&lt;wsp:rsid wsp:val=&quot;29D77668&quot;/&gt;&lt;wsp:rsid wsp:val=&quot;2A105E13&quot;/&gt;&lt;wsp:rsid wsp:val=&quot;2A132B05&quot;/&gt;&lt;wsp:rsid wsp:val=&quot;2A173F4D&quot;/&gt;&lt;wsp:rsid wsp:val=&quot;2A580825&quot;/&gt;&lt;wsp:rsid wsp:val=&quot;2A6C41F0&quot;/&gt;&lt;wsp:rsid wsp:val=&quot;2A6E0982&quot;/&gt;&lt;wsp:rsid wsp:val=&quot;2A6E4F05&quot;/&gt;&lt;wsp:rsid wsp:val=&quot;2A7570DF&quot;/&gt;&lt;wsp:rsid wsp:val=&quot;2A7809B4&quot;/&gt;&lt;wsp:rsid wsp:val=&quot;2A7B0AFE&quot;/&gt;&lt;wsp:rsid wsp:val=&quot;2A8336F1&quot;/&gt;&lt;wsp:rsid wsp:val=&quot;2A86601E&quot;/&gt;&lt;wsp:rsid wsp:val=&quot;2AC348AE&quot;/&gt;&lt;wsp:rsid wsp:val=&quot;2AE41BD7&quot;/&gt;&lt;wsp:rsid wsp:val=&quot;2AEC6A6D&quot;/&gt;&lt;wsp:rsid wsp:val=&quot;2AF061CE&quot;/&gt;&lt;wsp:rsid wsp:val=&quot;2AF574AB&quot;/&gt;&lt;wsp:rsid wsp:val=&quot;2B1F23DC&quot;/&gt;&lt;wsp:rsid wsp:val=&quot;2B2334B2&quot;/&gt;&lt;wsp:rsid wsp:val=&quot;2B2522F0&quot;/&gt;&lt;wsp:rsid wsp:val=&quot;2B4555B9&quot;/&gt;&lt;wsp:rsid wsp:val=&quot;2B513E12&quot;/&gt;&lt;wsp:rsid wsp:val=&quot;2B772411&quot;/&gt;&lt;wsp:rsid wsp:val=&quot;2B796CF5&quot;/&gt;&lt;wsp:rsid wsp:val=&quot;2B8830DB&quot;/&gt;&lt;wsp:rsid wsp:val=&quot;2B8B78CB&quot;/&gt;&lt;wsp:rsid wsp:val=&quot;2BA44409&quot;/&gt;&lt;wsp:rsid wsp:val=&quot;2BAF081A&quot;/&gt;&lt;wsp:rsid wsp:val=&quot;2BB36590&quot;/&gt;&lt;wsp:rsid wsp:val=&quot;2BBC545C&quot;/&gt;&lt;wsp:rsid wsp:val=&quot;2BC075FB&quot;/&gt;&lt;wsp:rsid wsp:val=&quot;2BCA3868&quot;/&gt;&lt;wsp:rsid wsp:val=&quot;2BE4234F&quot;/&gt;&lt;wsp:rsid wsp:val=&quot;2BF307BD&quot;/&gt;&lt;wsp:rsid wsp:val=&quot;2C1873BA&quot;/&gt;&lt;wsp:rsid wsp:val=&quot;2C28232F&quot;/&gt;&lt;wsp:rsid wsp:val=&quot;2C2D6C1D&quot;/&gt;&lt;wsp:rsid wsp:val=&quot;2C307633&quot;/&gt;&lt;wsp:rsid wsp:val=&quot;2C315193&quot;/&gt;&lt;wsp:rsid wsp:val=&quot;2C6179DD&quot;/&gt;&lt;wsp:rsid wsp:val=&quot;2C66740F&quot;/&gt;&lt;wsp:rsid wsp:val=&quot;2CA3399A&quot;/&gt;&lt;wsp:rsid wsp:val=&quot;2CBF0327&quot;/&gt;&lt;wsp:rsid wsp:val=&quot;2CC90B87&quot;/&gt;&lt;wsp:rsid wsp:val=&quot;2CCC5A71&quot;/&gt;&lt;wsp:rsid wsp:val=&quot;2CD61208&quot;/&gt;&lt;wsp:rsid wsp:val=&quot;2CDC5268&quot;/&gt;&lt;wsp:rsid wsp:val=&quot;2CDE540F&quot;/&gt;&lt;wsp:rsid wsp:val=&quot;2CE604D6&quot;/&gt;&lt;wsp:rsid wsp:val=&quot;2CFB41E3&quot;/&gt;&lt;wsp:rsid wsp:val=&quot;2CFF0DC2&quot;/&gt;&lt;wsp:rsid wsp:val=&quot;2D187296&quot;/&gt;&lt;wsp:rsid wsp:val=&quot;2D353E3D&quot;/&gt;&lt;wsp:rsid wsp:val=&quot;2D3556F8&quot;/&gt;&lt;wsp:rsid wsp:val=&quot;2D635F06&quot;/&gt;&lt;wsp:rsid wsp:val=&quot;2D741F38&quot;/&gt;&lt;wsp:rsid wsp:val=&quot;2D756283&quot;/&gt;&lt;wsp:rsid wsp:val=&quot;2D87282C&quot;/&gt;&lt;wsp:rsid wsp:val=&quot;2DB101AF&quot;/&gt;&lt;wsp:rsid wsp:val=&quot;2DB50F48&quot;/&gt;&lt;wsp:rsid wsp:val=&quot;2DB62C7B&quot;/&gt;&lt;wsp:rsid wsp:val=&quot;2DCA3E0A&quot;/&gt;&lt;wsp:rsid wsp:val=&quot;2DDE5896&quot;/&gt;&lt;wsp:rsid wsp:val=&quot;2DF60AC6&quot;/&gt;&lt;wsp:rsid wsp:val=&quot;2DFE4CC0&quot;/&gt;&lt;wsp:rsid wsp:val=&quot;2E012801&quot;/&gt;&lt;wsp:rsid wsp:val=&quot;2E0B42CE&quot;/&gt;&lt;wsp:rsid wsp:val=&quot;2E1A4CF9&quot;/&gt;&lt;wsp:rsid wsp:val=&quot;2E373C5D&quot;/&gt;&lt;wsp:rsid wsp:val=&quot;2E627814&quot;/&gt;&lt;wsp:rsid wsp:val=&quot;2E9032BF&quot;/&gt;&lt;wsp:rsid wsp:val=&quot;2E953083&quot;/&gt;&lt;wsp:rsid wsp:val=&quot;2E996A00&quot;/&gt;&lt;wsp:rsid wsp:val=&quot;2EA40757&quot;/&gt;&lt;wsp:rsid wsp:val=&quot;2EBD48C6&quot;/&gt;&lt;wsp:rsid wsp:val=&quot;2EC2690A&quot;/&gt;&lt;wsp:rsid wsp:val=&quot;2EC571FC&quot;/&gt;&lt;wsp:rsid wsp:val=&quot;2ECE77B5&quot;/&gt;&lt;wsp:rsid wsp:val=&quot;2ED62F12&quot;/&gt;&lt;wsp:rsid wsp:val=&quot;2EE2757D&quot;/&gt;&lt;wsp:rsid wsp:val=&quot;2EE7152F&quot;/&gt;&lt;wsp:rsid wsp:val=&quot;2F096F62&quot;/&gt;&lt;wsp:rsid wsp:val=&quot;2F454149&quot;/&gt;&lt;wsp:rsid wsp:val=&quot;2F49413B&quot;/&gt;&lt;wsp:rsid wsp:val=&quot;2F5D21A0&quot;/&gt;&lt;wsp:rsid wsp:val=&quot;2F6D2413&quot;/&gt;&lt;wsp:rsid wsp:val=&quot;2F96469A&quot;/&gt;&lt;wsp:rsid wsp:val=&quot;2FAA5F6C&quot;/&gt;&lt;wsp:rsid wsp:val=&quot;2FAF4218&quot;/&gt;&lt;wsp:rsid wsp:val=&quot;2FBE231A&quot;/&gt;&lt;wsp:rsid wsp:val=&quot;2FBE4306&quot;/&gt;&lt;wsp:rsid wsp:val=&quot;2FCA6146&quot;/&gt;&lt;wsp:rsid wsp:val=&quot;2FE5373C&quot;/&gt;&lt;wsp:rsid wsp:val=&quot;30096E06&quot;/&gt;&lt;wsp:rsid wsp:val=&quot;300E61AD&quot;/&gt;&lt;wsp:rsid wsp:val=&quot;30107B11&quot;/&gt;&lt;wsp:rsid wsp:val=&quot;30507A75&quot;/&gt;&lt;wsp:rsid wsp:val=&quot;306B10A0&quot;/&gt;&lt;wsp:rsid wsp:val=&quot;30961952&quot;/&gt;&lt;wsp:rsid wsp:val=&quot;30B46494&quot;/&gt;&lt;wsp:rsid wsp:val=&quot;30DF1D98&quot;/&gt;&lt;wsp:rsid wsp:val=&quot;30EE0693&quot;/&gt;&lt;wsp:rsid wsp:val=&quot;310C772E&quot;/&gt;&lt;wsp:rsid wsp:val=&quot;31262634&quot;/&gt;&lt;wsp:rsid wsp:val=&quot;313B4549&quot;/&gt;&lt;wsp:rsid wsp:val=&quot;313E2566&quot;/&gt;&lt;wsp:rsid wsp:val=&quot;31477B01&quot;/&gt;&lt;wsp:rsid wsp:val=&quot;316361AA&quot;/&gt;&lt;wsp:rsid wsp:val=&quot;31687E7F&quot;/&gt;&lt;wsp:rsid wsp:val=&quot;316D33EB&quot;/&gt;&lt;wsp:rsid wsp:val=&quot;318B20AB&quot;/&gt;&lt;wsp:rsid wsp:val=&quot;318C3541&quot;/&gt;&lt;wsp:rsid wsp:val=&quot;31916D1E&quot;/&gt;&lt;wsp:rsid wsp:val=&quot;31CA602B&quot;/&gt;&lt;wsp:rsid wsp:val=&quot;31CE07DB&quot;/&gt;&lt;wsp:rsid wsp:val=&quot;31D14A53&quot;/&gt;&lt;wsp:rsid wsp:val=&quot;31EB1126&quot;/&gt;&lt;wsp:rsid wsp:val=&quot;3221254D&quot;/&gt;&lt;wsp:rsid wsp:val=&quot;32236AD2&quot;/&gt;&lt;wsp:rsid wsp:val=&quot;32274F9E&quot;/&gt;&lt;wsp:rsid wsp:val=&quot;3232382C&quot;/&gt;&lt;wsp:rsid wsp:val=&quot;324049EB&quot;/&gt;&lt;wsp:rsid wsp:val=&quot;325336EB&quot;/&gt;&lt;wsp:rsid wsp:val=&quot;325A4A53&quot;/&gt;&lt;wsp:rsid wsp:val=&quot;325D122B&quot;/&gt;&lt;wsp:rsid wsp:val=&quot;326D1736&quot;/&gt;&lt;wsp:rsid wsp:val=&quot;3270707D&quot;/&gt;&lt;wsp:rsid wsp:val=&quot;327563B7&quot;/&gt;&lt;wsp:rsid wsp:val=&quot;3283787D&quot;/&gt;&lt;wsp:rsid wsp:val=&quot;328940F5&quot;/&gt;&lt;wsp:rsid wsp:val=&quot;329E66E9&quot;/&gt;&lt;wsp:rsid wsp:val=&quot;32A90452&quot;/&gt;&lt;wsp:rsid wsp:val=&quot;32B057FB&quot;/&gt;&lt;wsp:rsid wsp:val=&quot;32BE38B7&quot;/&gt;&lt;wsp:rsid wsp:val=&quot;32C45F4F&quot;/&gt;&lt;wsp:rsid wsp:val=&quot;32D36B68&quot;/&gt;&lt;wsp:rsid wsp:val=&quot;32D72098&quot;/&gt;&lt;wsp:rsid wsp:val=&quot;32D93371&quot;/&gt;&lt;wsp:rsid wsp:val=&quot;32E913FB&quot;/&gt;&lt;wsp:rsid wsp:val=&quot;3315565C&quot;/&gt;&lt;wsp:rsid wsp:val=&quot;33220DE2&quot;/&gt;&lt;wsp:rsid wsp:val=&quot;333671AD&quot;/&gt;&lt;wsp:rsid wsp:val=&quot;3346560A&quot;/&gt;&lt;wsp:rsid wsp:val=&quot;334D0D5C&quot;/&gt;&lt;wsp:rsid wsp:val=&quot;33563D23&quot;/&gt;&lt;wsp:rsid wsp:val=&quot;335D575C&quot;/&gt;&lt;wsp:rsid wsp:val=&quot;3380788B&quot;/&gt;&lt;wsp:rsid wsp:val=&quot;33854315&quot;/&gt;&lt;wsp:rsid wsp:val=&quot;33912BBF&quot;/&gt;&lt;wsp:rsid wsp:val=&quot;339C4A34&quot;/&gt;&lt;wsp:rsid wsp:val=&quot;33BA470D&quot;/&gt;&lt;wsp:rsid wsp:val=&quot;33BD2ADC&quot;/&gt;&lt;wsp:rsid wsp:val=&quot;33D243CE&quot;/&gt;&lt;wsp:rsid wsp:val=&quot;33EB1C35&quot;/&gt;&lt;wsp:rsid wsp:val=&quot;340516D8&quot;/&gt;&lt;wsp:rsid wsp:val=&quot;34197377&quot;/&gt;&lt;wsp:rsid wsp:val=&quot;341D3610&quot;/&gt;&lt;wsp:rsid wsp:val=&quot;342041D8&quot;/&gt;&lt;wsp:rsid wsp:val=&quot;342474FE&quot;/&gt;&lt;wsp:rsid wsp:val=&quot;342535DA&quot;/&gt;&lt;wsp:rsid wsp:val=&quot;34412FF9&quot;/&gt;&lt;wsp:rsid wsp:val=&quot;344C331D&quot;/&gt;&lt;wsp:rsid wsp:val=&quot;34836F2A&quot;/&gt;&lt;wsp:rsid wsp:val=&quot;348A7FCF&quot;/&gt;&lt;wsp:rsid wsp:val=&quot;34B53C89&quot;/&gt;&lt;wsp:rsid wsp:val=&quot;34CA5D80&quot;/&gt;&lt;wsp:rsid wsp:val=&quot;34D06DE5&quot;/&gt;&lt;wsp:rsid wsp:val=&quot;34D168E4&quot;/&gt;&lt;wsp:rsid wsp:val=&quot;34D2717E&quot;/&gt;&lt;wsp:rsid wsp:val=&quot;34E2259A&quot;/&gt;&lt;wsp:rsid wsp:val=&quot;35180C66&quot;/&gt;&lt;wsp:rsid wsp:val=&quot;35262FB2&quot;/&gt;&lt;wsp:rsid wsp:val=&quot;352667A0&quot;/&gt;&lt;wsp:rsid wsp:val=&quot;35525C3B&quot;/&gt;&lt;wsp:rsid wsp:val=&quot;355A1C50&quot;/&gt;&lt;wsp:rsid wsp:val=&quot;35663310&quot;/&gt;&lt;wsp:rsid wsp:val=&quot;358444B1&quot;/&gt;&lt;wsp:rsid wsp:val=&quot;358C17F7&quot;/&gt;&lt;wsp:rsid wsp:val=&quot;359711D6&quot;/&gt;&lt;wsp:rsid wsp:val=&quot;35AC0038&quot;/&gt;&lt;wsp:rsid wsp:val=&quot;35C0001A&quot;/&gt;&lt;wsp:rsid wsp:val=&quot;35C86EDD&quot;/&gt;&lt;wsp:rsid wsp:val=&quot;35CC03C9&quot;/&gt;&lt;wsp:rsid wsp:val=&quot;35CC7BC3&quot;/&gt;&lt;wsp:rsid wsp:val=&quot;35CD7E7A&quot;/&gt;&lt;wsp:rsid wsp:val=&quot;35D443B8&quot;/&gt;&lt;wsp:rsid wsp:val=&quot;35E16D40&quot;/&gt;&lt;wsp:rsid wsp:val=&quot;35E5559A&quot;/&gt;&lt;wsp:rsid wsp:val=&quot;360D7565&quot;/&gt;&lt;wsp:rsid wsp:val=&quot;3611700D&quot;/&gt;&lt;wsp:rsid wsp:val=&quot;361E2C44&quot;/&gt;&lt;wsp:rsid wsp:val=&quot;36296434&quot;/&gt;&lt;wsp:rsid wsp:val=&quot;36394E35&quot;/&gt;&lt;wsp:rsid wsp:val=&quot;364A0EE9&quot;/&gt;&lt;wsp:rsid wsp:val=&quot;364B7ACB&quot;/&gt;&lt;wsp:rsid wsp:val=&quot;36511B5F&quot;/&gt;&lt;wsp:rsid wsp:val=&quot;36617645&quot;/&gt;&lt;wsp:rsid wsp:val=&quot;36834BC6&quot;/&gt;&lt;wsp:rsid wsp:val=&quot;36BB5A66&quot;/&gt;&lt;wsp:rsid wsp:val=&quot;36C0341A&quot;/&gt;&lt;wsp:rsid wsp:val=&quot;36C30641&quot;/&gt;&lt;wsp:rsid wsp:val=&quot;36CB4DE4&quot;/&gt;&lt;wsp:rsid wsp:val=&quot;36F0697F&quot;/&gt;&lt;wsp:rsid wsp:val=&quot;371B1EE3&quot;/&gt;&lt;wsp:rsid wsp:val=&quot;372C39D8&quot;/&gt;&lt;wsp:rsid wsp:val=&quot;373E7668&quot;/&gt;&lt;wsp:rsid wsp:val=&quot;377F2CC2&quot;/&gt;&lt;wsp:rsid wsp:val=&quot;379C5FF2&quot;/&gt;&lt;wsp:rsid wsp:val=&quot;38064774&quot;/&gt;&lt;wsp:rsid wsp:val=&quot;380A7E5C&quot;/&gt;&lt;wsp:rsid wsp:val=&quot;380F3E29&quot;/&gt;&lt;wsp:rsid wsp:val=&quot;381B7CD0&quot;/&gt;&lt;wsp:rsid wsp:val=&quot;38552C62&quot;/&gt;&lt;wsp:rsid wsp:val=&quot;38590BDF&quot;/&gt;&lt;wsp:rsid wsp:val=&quot;38670DCF&quot;/&gt;&lt;wsp:rsid wsp:val=&quot;3872286A&quot;/&gt;&lt;wsp:rsid wsp:val=&quot;3875238B&quot;/&gt;&lt;wsp:rsid wsp:val=&quot;38793A6D&quot;/&gt;&lt;wsp:rsid wsp:val=&quot;38A11084&quot;/&gt;&lt;wsp:rsid wsp:val=&quot;38A42EF7&quot;/&gt;&lt;wsp:rsid wsp:val=&quot;38AC7E22&quot;/&gt;&lt;wsp:rsid wsp:val=&quot;38B67022&quot;/&gt;&lt;wsp:rsid wsp:val=&quot;38EE61B4&quot;/&gt;&lt;wsp:rsid wsp:val=&quot;391960C0&quot;/&gt;&lt;wsp:rsid wsp:val=&quot;39230D3C&quot;/&gt;&lt;wsp:rsid wsp:val=&quot;39250130&quot;/&gt;&lt;wsp:rsid wsp:val=&quot;393B4C83&quot;/&gt;&lt;wsp:rsid wsp:val=&quot;394350DE&quot;/&gt;&lt;wsp:rsid wsp:val=&quot;394F22C0&quot;/&gt;&lt;wsp:rsid wsp:val=&quot;39653929&quot;/&gt;&lt;wsp:rsid wsp:val=&quot;398B7F27&quot;/&gt;&lt;wsp:rsid wsp:val=&quot;398E7EC9&quot;/&gt;&lt;wsp:rsid wsp:val=&quot;399928EC&quot;/&gt;&lt;wsp:rsid wsp:val=&quot;39A15325&quot;/&gt;&lt;wsp:rsid wsp:val=&quot;39A97FEC&quot;/&gt;&lt;wsp:rsid wsp:val=&quot;39AC308E&quot;/&gt;&lt;wsp:rsid wsp:val=&quot;39B830C1&quot;/&gt;&lt;wsp:rsid wsp:val=&quot;39BD2EC8&quot;/&gt;&lt;wsp:rsid wsp:val=&quot;39CF2104&quot;/&gt;&lt;wsp:rsid wsp:val=&quot;39E84C38&quot;/&gt;&lt;wsp:rsid wsp:val=&quot;39E93C29&quot;/&gt;&lt;wsp:rsid wsp:val=&quot;39FE2ABB&quot;/&gt;&lt;wsp:rsid wsp:val=&quot;39FE4212&quot;/&gt;&lt;wsp:rsid wsp:val=&quot;3A103E6A&quot;/&gt;&lt;wsp:rsid wsp:val=&quot;3A29391B&quot;/&gt;&lt;wsp:rsid wsp:val=&quot;3A2962E6&quot;/&gt;&lt;wsp:rsid wsp:val=&quot;3A382FD4&quot;/&gt;&lt;wsp:rsid wsp:val=&quot;3A3C1CED&quot;/&gt;&lt;wsp:rsid wsp:val=&quot;3A490415&quot;/&gt;&lt;wsp:rsid wsp:val=&quot;3A5A2135&quot;/&gt;&lt;wsp:rsid wsp:val=&quot;3A5B3665&quot;/&gt;&lt;wsp:rsid wsp:val=&quot;3A681935&quot;/&gt;&lt;wsp:rsid wsp:val=&quot;3A716F6E&quot;/&gt;&lt;wsp:rsid wsp:val=&quot;3A75229E&quot;/&gt;&lt;wsp:rsid wsp:val=&quot;3AB243CB&quot;/&gt;&lt;wsp:rsid wsp:val=&quot;3ABC39C2&quot;/&gt;&lt;wsp:rsid wsp:val=&quot;3AC909E9&quot;/&gt;&lt;wsp:rsid wsp:val=&quot;3ACC109A&quot;/&gt;&lt;wsp:rsid wsp:val=&quot;3AD06918&quot;/&gt;&lt;wsp:rsid wsp:val=&quot;3AEC2531&quot;/&gt;&lt;wsp:rsid wsp:val=&quot;3AFC47BB&quot;/&gt;&lt;wsp:rsid wsp:val=&quot;3B2A166C&quot;/&gt;&lt;wsp:rsid wsp:val=&quot;3B345461&quot;/&gt;&lt;wsp:rsid wsp:val=&quot;3B3945C7&quot;/&gt;&lt;wsp:rsid wsp:val=&quot;3B464E12&quot;/&gt;&lt;wsp:rsid wsp:val=&quot;3B51797C&quot;/&gt;&lt;wsp:rsid wsp:val=&quot;3B5C7BC0&quot;/&gt;&lt;wsp:rsid wsp:val=&quot;3B60644E&quot;/&gt;&lt;wsp:rsid wsp:val=&quot;3B66750C&quot;/&gt;&lt;wsp:rsid wsp:val=&quot;3B7D5463&quot;/&gt;&lt;wsp:rsid wsp:val=&quot;3B8359A0&quot;/&gt;&lt;wsp:rsid wsp:val=&quot;3B897493&quot;/&gt;&lt;wsp:rsid wsp:val=&quot;3BA216D2&quot;/&gt;&lt;wsp:rsid wsp:val=&quot;3BAE1370&quot;/&gt;&lt;wsp:rsid wsp:val=&quot;3BBC0291&quot;/&gt;&lt;wsp:rsid wsp:val=&quot;3BCD3456&quot;/&gt;&lt;wsp:rsid wsp:val=&quot;3BD501C9&quot;/&gt;&lt;wsp:rsid wsp:val=&quot;3BE0247D&quot;/&gt;&lt;wsp:rsid wsp:val=&quot;3BE769BC&quot;/&gt;&lt;wsp:rsid wsp:val=&quot;3BEB3217&quot;/&gt;&lt;wsp:rsid wsp:val=&quot;3BF73B0A&quot;/&gt;&lt;wsp:rsid wsp:val=&quot;3BFD3A38&quot;/&gt;&lt;wsp:rsid wsp:val=&quot;3C185764&quot;/&gt;&lt;wsp:rsid wsp:val=&quot;3C1C7184&quot;/&gt;&lt;wsp:rsid wsp:val=&quot;3C1D4C47&quot;/&gt;&lt;wsp:rsid wsp:val=&quot;3C293519&quot;/&gt;&lt;wsp:rsid wsp:val=&quot;3C2D3F94&quot;/&gt;&lt;wsp:rsid wsp:val=&quot;3C3218A6&quot;/&gt;&lt;wsp:rsid wsp:val=&quot;3C450FF4&quot;/&gt;&lt;wsp:rsid wsp:val=&quot;3C5C2A95&quot;/&gt;&lt;wsp:rsid wsp:val=&quot;3C7C0B2F&quot;/&gt;&lt;wsp:rsid wsp:val=&quot;3CBB248A&quot;/&gt;&lt;wsp:rsid wsp:val=&quot;3CCD40DC&quot;/&gt;&lt;wsp:rsid wsp:val=&quot;3CED54C5&quot;/&gt;&lt;wsp:rsid wsp:val=&quot;3CFC4D4C&quot;/&gt;&lt;wsp:rsid wsp:val=&quot;3D185EBE&quot;/&gt;&lt;wsp:rsid wsp:val=&quot;3D2C7A09&quot;/&gt;&lt;wsp:rsid wsp:val=&quot;3D36020E&quot;/&gt;&lt;wsp:rsid wsp:val=&quot;3D3C77C6&quot;/&gt;&lt;wsp:rsid wsp:val=&quot;3D421D50&quot;/&gt;&lt;wsp:rsid wsp:val=&quot;3D5E022D&quot;/&gt;&lt;wsp:rsid wsp:val=&quot;3D6E6E62&quot;/&gt;&lt;wsp:rsid wsp:val=&quot;3D744BE4&quot;/&gt;&lt;wsp:rsid wsp:val=&quot;3D9961CA&quot;/&gt;&lt;wsp:rsid wsp:val=&quot;3DDF5176&quot;/&gt;&lt;wsp:rsid wsp:val=&quot;3DE12ABB&quot;/&gt;&lt;wsp:rsid wsp:val=&quot;3DE731D2&quot;/&gt;&lt;wsp:rsid wsp:val=&quot;3DF67B40&quot;/&gt;&lt;wsp:rsid wsp:val=&quot;3DF8056E&quot;/&gt;&lt;wsp:rsid wsp:val=&quot;3DF83189&quot;/&gt;&lt;wsp:rsid wsp:val=&quot;3E1E4B98&quot;/&gt;&lt;wsp:rsid wsp:val=&quot;3E3923F7&quot;/&gt;&lt;wsp:rsid wsp:val=&quot;3E603982&quot;/&gt;&lt;wsp:rsid wsp:val=&quot;3E650A50&quot;/&gt;&lt;wsp:rsid wsp:val=&quot;3E6A5A35&quot;/&gt;&lt;wsp:rsid wsp:val=&quot;3E805805&quot;/&gt;&lt;wsp:rsid wsp:val=&quot;3E910130&quot;/&gt;&lt;wsp:rsid wsp:val=&quot;3E940E36&quot;/&gt;&lt;wsp:rsid wsp:val=&quot;3EB76710&quot;/&gt;&lt;wsp:rsid wsp:val=&quot;3EC43219&quot;/&gt;&lt;wsp:rsid wsp:val=&quot;3EC501D9&quot;/&gt;&lt;wsp:rsid wsp:val=&quot;3EC834A5&quot;/&gt;&lt;wsp:rsid wsp:val=&quot;3ED52563&quot;/&gt;&lt;wsp:rsid wsp:val=&quot;3EDA2743&quot;/&gt;&lt;wsp:rsid wsp:val=&quot;3EE57A99&quot;/&gt;&lt;wsp:rsid wsp:val=&quot;3EEE2410&quot;/&gt;&lt;wsp:rsid wsp:val=&quot;3EF945C9&quot;/&gt;&lt;wsp:rsid wsp:val=&quot;3F227250&quot;/&gt;&lt;wsp:rsid wsp:val=&quot;3F240081&quot;/&gt;&lt;wsp:rsid wsp:val=&quot;3F496C6F&quot;/&gt;&lt;wsp:rsid wsp:val=&quot;3F60615E&quot;/&gt;&lt;wsp:rsid wsp:val=&quot;3F784BB7&quot;/&gt;&lt;wsp:rsid wsp:val=&quot;3F7A31C3&quot;/&gt;&lt;wsp:rsid wsp:val=&quot;3FA37C20&quot;/&gt;&lt;wsp:rsid wsp:val=&quot;3FC2130B&quot;/&gt;&lt;wsp:rsid wsp:val=&quot;3FC84407&quot;/&gt;&lt;wsp:rsid wsp:val=&quot;3FE96B44&quot;/&gt;&lt;wsp:rsid wsp:val=&quot;3FFB5B08&quot;/&gt;&lt;wsp:rsid wsp:val=&quot;400329DE&quot;/&gt;&lt;wsp:rsid wsp:val=&quot;402B29C8&quot;/&gt;&lt;wsp:rsid wsp:val=&quot;405A5447&quot;/&gt;&lt;wsp:rsid wsp:val=&quot;4071035E&quot;/&gt;&lt;wsp:rsid wsp:val=&quot;40742221&quot;/&gt;&lt;wsp:rsid wsp:val=&quot;407838E3&quot;/&gt;&lt;wsp:rsid wsp:val=&quot;407A3CA8&quot;/&gt;&lt;wsp:rsid wsp:val=&quot;408524BC&quot;/&gt;&lt;wsp:rsid wsp:val=&quot;40991432&quot;/&gt;&lt;wsp:rsid wsp:val=&quot;409A0D82&quot;/&gt;&lt;wsp:rsid wsp:val=&quot;40BC358D&quot;/&gt;&lt;wsp:rsid wsp:val=&quot;40BD56D3&quot;/&gt;&lt;wsp:rsid wsp:val=&quot;40CE5D59&quot;/&gt;&lt;wsp:rsid wsp:val=&quot;4142109D&quot;/&gt;&lt;wsp:rsid wsp:val=&quot;416D0004&quot;/&gt;&lt;wsp:rsid wsp:val=&quot;416F1C1A&quot;/&gt;&lt;wsp:rsid wsp:val=&quot;417A3701&quot;/&gt;&lt;wsp:rsid wsp:val=&quot;41A6475A&quot;/&gt;&lt;wsp:rsid wsp:val=&quot;41C95C9C&quot;/&gt;&lt;wsp:rsid wsp:val=&quot;41CE3674&quot;/&gt;&lt;wsp:rsid wsp:val=&quot;41D44A7E&quot;/&gt;&lt;wsp:rsid wsp:val=&quot;41DD7D8B&quot;/&gt;&lt;wsp:rsid wsp:val=&quot;41FB13B4&quot;/&gt;&lt;wsp:rsid wsp:val=&quot;421E7BCF&quot;/&gt;&lt;wsp:rsid wsp:val=&quot;42242D23&quot;/&gt;&lt;wsp:rsid wsp:val=&quot;424213C1&quot;/&gt;&lt;wsp:rsid wsp:val=&quot;42462AC1&quot;/&gt;&lt;wsp:rsid wsp:val=&quot;426C7481&quot;/&gt;&lt;wsp:rsid wsp:val=&quot;427F687F&quot;/&gt;&lt;wsp:rsid wsp:val=&quot;429118E9&quot;/&gt;&lt;wsp:rsid wsp:val=&quot;42987E61&quot;/&gt;&lt;wsp:rsid wsp:val=&quot;42C045E9&quot;/&gt;&lt;wsp:rsid wsp:val=&quot;42CE3BAF&quot;/&gt;&lt;wsp:rsid wsp:val=&quot;42ED61EA&quot;/&gt;&lt;wsp:rsid wsp:val=&quot;43215A8B&quot;/&gt;&lt;wsp:rsid wsp:val=&quot;43254E37&quot;/&gt;&lt;wsp:rsid wsp:val=&quot;433E5CF3&quot;/&gt;&lt;wsp:rsid wsp:val=&quot;434368A2&quot;/&gt;&lt;wsp:rsid wsp:val=&quot;43610493&quot;/&gt;&lt;wsp:rsid wsp:val=&quot;436E57B2&quot;/&gt;&lt;wsp:rsid wsp:val=&quot;43867C63&quot;/&gt;&lt;wsp:rsid wsp:val=&quot;43957C89&quot;/&gt;&lt;wsp:rsid wsp:val=&quot;43990708&quot;/&gt;&lt;wsp:rsid wsp:val=&quot;43A21D81&quot;/&gt;&lt;wsp:rsid wsp:val=&quot;43B0429F&quot;/&gt;&lt;wsp:rsid wsp:val=&quot;43B119C2&quot;/&gt;&lt;wsp:rsid wsp:val=&quot;43CE2B84&quot;/&gt;&lt;wsp:rsid wsp:val=&quot;43E223AC&quot;/&gt;&lt;wsp:rsid wsp:val=&quot;43E91CC5&quot;/&gt;&lt;wsp:rsid wsp:val=&quot;44153657&quot;/&gt;&lt;wsp:rsid wsp:val=&quot;44166129&quot;/&gt;&lt;wsp:rsid wsp:val=&quot;441960B0&quot;/&gt;&lt;wsp:rsid wsp:val=&quot;441F61F5&quot;/&gt;&lt;wsp:rsid wsp:val=&quot;443800D2&quot;/&gt;&lt;wsp:rsid wsp:val=&quot;443A74DF&quot;/&gt;&lt;wsp:rsid wsp:val=&quot;44580C65&quot;/&gt;&lt;wsp:rsid wsp:val=&quot;445843C4&quot;/&gt;&lt;wsp:rsid wsp:val=&quot;449666E2&quot;/&gt;&lt;wsp:rsid wsp:val=&quot;449F0E14&quot;/&gt;&lt;wsp:rsid wsp:val=&quot;44A31A4D&quot;/&gt;&lt;wsp:rsid wsp:val=&quot;44A6157C&quot;/&gt;&lt;wsp:rsid wsp:val=&quot;44FB24E3&quot;/&gt;&lt;wsp:rsid wsp:val=&quot;450B6611&quot;/&gt;&lt;wsp:rsid wsp:val=&quot;45184E94&quot;/&gt;&lt;wsp:rsid wsp:val=&quot;45254F66&quot;/&gt;&lt;wsp:rsid wsp:val=&quot;45343181&quot;/&gt;&lt;wsp:rsid wsp:val=&quot;453D4BDF&quot;/&gt;&lt;wsp:rsid wsp:val=&quot;454047F1&quot;/&gt;&lt;wsp:rsid wsp:val=&quot;454D0722&quot;/&gt;&lt;wsp:rsid wsp:val=&quot;455B0BB7&quot;/&gt;&lt;wsp:rsid wsp:val=&quot;45680967&quot;/&gt;&lt;wsp:rsid wsp:val=&quot;456D2660&quot;/&gt;&lt;wsp:rsid wsp:val=&quot;458C097E&quot;/&gt;&lt;wsp:rsid wsp:val=&quot;459434B3&quot;/&gt;&lt;wsp:rsid wsp:val=&quot;459C77A1&quot;/&gt;&lt;wsp:rsid wsp:val=&quot;45CC6D14&quot;/&gt;&lt;wsp:rsid wsp:val=&quot;45CE4622&quot;/&gt;&lt;wsp:rsid wsp:val=&quot;45CE4DDE&quot;/&gt;&lt;wsp:rsid wsp:val=&quot;45D622E9&quot;/&gt;&lt;wsp:rsid wsp:val=&quot;45E87398&quot;/&gt;&lt;wsp:rsid wsp:val=&quot;45F01901&quot;/&gt;&lt;wsp:rsid wsp:val=&quot;46014BE5&quot;/&gt;&lt;wsp:rsid wsp:val=&quot;460B1ACE&quot;/&gt;&lt;wsp:rsid wsp:val=&quot;460D52BC&quot;/&gt;&lt;wsp:rsid wsp:val=&quot;461350B5&quot;/&gt;&lt;wsp:rsid wsp:val=&quot;46150300&quot;/&gt;&lt;wsp:rsid wsp:val=&quot;461A05D0&quot;/&gt;&lt;wsp:rsid wsp:val=&quot;461B45F1&quot;/&gt;&lt;wsp:rsid wsp:val=&quot;462862F1&quot;/&gt;&lt;wsp:rsid wsp:val=&quot;4637664F&quot;/&gt;&lt;wsp:rsid wsp:val=&quot;464013B8&quot;/&gt;&lt;wsp:rsid wsp:val=&quot;46455C9A&quot;/&gt;&lt;wsp:rsid wsp:val=&quot;46480F7A&quot;/&gt;&lt;wsp:rsid wsp:val=&quot;465850E4&quot;/&gt;&lt;wsp:rsid wsp:val=&quot;465D011D&quot;/&gt;&lt;wsp:rsid wsp:val=&quot;468A7CA4&quot;/&gt;&lt;wsp:rsid wsp:val=&quot;46930E02&quot;/&gt;&lt;wsp:rsid wsp:val=&quot;469D7C62&quot;/&gt;&lt;wsp:rsid wsp:val=&quot;46B240D7&quot;/&gt;&lt;wsp:rsid wsp:val=&quot;46B3261E&quot;/&gt;&lt;wsp:rsid wsp:val=&quot;46B32DBF&quot;/&gt;&lt;wsp:rsid wsp:val=&quot;46BF3847&quot;/&gt;&lt;wsp:rsid wsp:val=&quot;46CD6506&quot;/&gt;&lt;wsp:rsid wsp:val=&quot;46D97588&quot;/&gt;&lt;wsp:rsid wsp:val=&quot;46DD158D&quot;/&gt;&lt;wsp:rsid wsp:val=&quot;46E146B1&quot;/&gt;&lt;wsp:rsid wsp:val=&quot;470025C9&quot;/&gt;&lt;wsp:rsid wsp:val=&quot;47161C73&quot;/&gt;&lt;wsp:rsid wsp:val=&quot;47554B6A&quot;/&gt;&lt;wsp:rsid wsp:val=&quot;47673CD0&quot;/&gt;&lt;wsp:rsid wsp:val=&quot;47775510&quot;/&gt;&lt;wsp:rsid wsp:val=&quot;47836AD2&quot;/&gt;&lt;wsp:rsid wsp:val=&quot;47845432&quot;/&gt;&lt;wsp:rsid wsp:val=&quot;47942549&quot;/&gt;&lt;wsp:rsid wsp:val=&quot;47984F1D&quot;/&gt;&lt;wsp:rsid wsp:val=&quot;479D47A4&quot;/&gt;&lt;wsp:rsid wsp:val=&quot;47BA11C8&quot;/&gt;&lt;wsp:rsid wsp:val=&quot;47C34BC5&quot;/&gt;&lt;wsp:rsid wsp:val=&quot;47C91C44&quot;/&gt;&lt;wsp:rsid wsp:val=&quot;47D22F63&quot;/&gt;&lt;wsp:rsid wsp:val=&quot;47D80D64&quot;/&gt;&lt;wsp:rsid wsp:val=&quot;47DE6567&quot;/&gt;&lt;wsp:rsid wsp:val=&quot;47E44FD9&quot;/&gt;&lt;wsp:rsid wsp:val=&quot;47ED542E&quot;/&gt;&lt;wsp:rsid wsp:val=&quot;47FD706E&quot;/&gt;&lt;wsp:rsid wsp:val=&quot;480A7720&quot;/&gt;&lt;wsp:rsid wsp:val=&quot;480F208D&quot;/&gt;&lt;wsp:rsid wsp:val=&quot;48195B19&quot;/&gt;&lt;wsp:rsid wsp:val=&quot;48310872&quot;/&gt;&lt;wsp:rsid wsp:val=&quot;483B59E7&quot;/&gt;&lt;wsp:rsid wsp:val=&quot;483D030D&quot;/&gt;&lt;wsp:rsid wsp:val=&quot;484C4B76&quot;/&gt;&lt;wsp:rsid wsp:val=&quot;484F3160&quot;/&gt;&lt;wsp:rsid wsp:val=&quot;485028B5&quot;/&gt;&lt;wsp:rsid wsp:val=&quot;486628D9&quot;/&gt;&lt;wsp:rsid wsp:val=&quot;488376AE&quot;/&gt;&lt;wsp:rsid wsp:val=&quot;488745D6&quot;/&gt;&lt;wsp:rsid wsp:val=&quot;489854D4&quot;/&gt;&lt;wsp:rsid wsp:val=&quot;489B46AC&quot;/&gt;&lt;wsp:rsid wsp:val=&quot;48AE70C2&quot;/&gt;&lt;wsp:rsid wsp:val=&quot;48CA4B13&quot;/&gt;&lt;wsp:rsid wsp:val=&quot;48CF0B27&quot;/&gt;&lt;wsp:rsid wsp:val=&quot;48D02151&quot;/&gt;&lt;wsp:rsid wsp:val=&quot;48EE4782&quot;/&gt;&lt;wsp:rsid wsp:val=&quot;48F80AAD&quot;/&gt;&lt;wsp:rsid wsp:val=&quot;491647A6&quot;/&gt;&lt;wsp:rsid wsp:val=&quot;493B00A6&quot;/&gt;&lt;wsp:rsid wsp:val=&quot;495E6963&quot;/&gt;&lt;wsp:rsid wsp:val=&quot;49685583&quot;/&gt;&lt;wsp:rsid wsp:val=&quot;49830130&quot;/&gt;&lt;wsp:rsid wsp:val=&quot;498B3F45&quot;/&gt;&lt;wsp:rsid wsp:val=&quot;49915525&quot;/&gt;&lt;wsp:rsid wsp:val=&quot;49A63A81&quot;/&gt;&lt;wsp:rsid wsp:val=&quot;49D02B11&quot;/&gt;&lt;wsp:rsid wsp:val=&quot;4A1D14E5&quot;/&gt;&lt;wsp:rsid wsp:val=&quot;4A2710F5&quot;/&gt;&lt;wsp:rsid wsp:val=&quot;4A2B1B40&quot;/&gt;&lt;wsp:rsid wsp:val=&quot;4A2F55D8&quot;/&gt;&lt;wsp:rsid wsp:val=&quot;4A343D07&quot;/&gt;&lt;wsp:rsid wsp:val=&quot;4A49269D&quot;/&gt;&lt;wsp:rsid wsp:val=&quot;4A61398D&quot;/&gt;&lt;wsp:rsid wsp:val=&quot;4A65209E&quot;/&gt;&lt;wsp:rsid wsp:val=&quot;4A6D7240&quot;/&gt;&lt;wsp:rsid wsp:val=&quot;4AA475C2&quot;/&gt;&lt;wsp:rsid wsp:val=&quot;4AAF1A8D&quot;/&gt;&lt;wsp:rsid wsp:val=&quot;4ABB29AF&quot;/&gt;&lt;wsp:rsid wsp:val=&quot;4ADD5EA2&quot;/&gt;&lt;wsp:rsid wsp:val=&quot;4AE17548&quot;/&gt;&lt;wsp:rsid wsp:val=&quot;4AE310ED&quot;/&gt;&lt;wsp:rsid wsp:val=&quot;4AF93DB8&quot;/&gt;&lt;wsp:rsid wsp:val=&quot;4AFF41FF&quot;/&gt;&lt;wsp:rsid wsp:val=&quot;4B06489E&quot;/&gt;&lt;wsp:rsid wsp:val=&quot;4B210A5A&quot;/&gt;&lt;wsp:rsid wsp:val=&quot;4B304C9D&quot;/&gt;&lt;wsp:rsid wsp:val=&quot;4B3C54DF&quot;/&gt;&lt;wsp:rsid wsp:val=&quot;4B4E0D32&quot;/&gt;&lt;wsp:rsid wsp:val=&quot;4B4E3379&quot;/&gt;&lt;wsp:rsid wsp:val=&quot;4B503157&quot;/&gt;&lt;wsp:rsid wsp:val=&quot;4B525625&quot;/&gt;&lt;wsp:rsid wsp:val=&quot;4B5A0B51&quot;/&gt;&lt;wsp:rsid wsp:val=&quot;4B6D159B&quot;/&gt;&lt;wsp:rsid wsp:val=&quot;4B9A720B&quot;/&gt;&lt;wsp:rsid wsp:val=&quot;4BA62EC4&quot;/&gt;&lt;wsp:rsid wsp:val=&quot;4BAB4792&quot;/&gt;&lt;wsp:rsid wsp:val=&quot;4BBB1C47&quot;/&gt;&lt;wsp:rsid wsp:val=&quot;4BC07203&quot;/&gt;&lt;wsp:rsid wsp:val=&quot;4BDB010E&quot;/&gt;&lt;wsp:rsid wsp:val=&quot;4BF7650B&quot;/&gt;&lt;wsp:rsid wsp:val=&quot;4BFD5492&quot;/&gt;&lt;wsp:rsid wsp:val=&quot;4C097DAA&quot;/&gt;&lt;wsp:rsid wsp:val=&quot;4C0C41DC&quot;/&gt;&lt;wsp:rsid wsp:val=&quot;4C0D3450&quot;/&gt;&lt;wsp:rsid wsp:val=&quot;4C0E3991&quot;/&gt;&lt;wsp:rsid wsp:val=&quot;4C2E3730&quot;/&gt;&lt;wsp:rsid wsp:val=&quot;4C34693B&quot;/&gt;&lt;wsp:rsid wsp:val=&quot;4C472BC6&quot;/&gt;&lt;wsp:rsid wsp:val=&quot;4C4E645E&quot;/&gt;&lt;wsp:rsid wsp:val=&quot;4C866457&quot;/&gt;&lt;wsp:rsid wsp:val=&quot;4C902066&quot;/&gt;&lt;wsp:rsid wsp:val=&quot;4C9959F1&quot;/&gt;&lt;wsp:rsid wsp:val=&quot;4C9F197E&quot;/&gt;&lt;wsp:rsid wsp:val=&quot;4CD86B34&quot;/&gt;&lt;wsp:rsid wsp:val=&quot;4CE448A5&quot;/&gt;&lt;wsp:rsid wsp:val=&quot;4D0F0339&quot;/&gt;&lt;wsp:rsid wsp:val=&quot;4D1428DC&quot;/&gt;&lt;wsp:rsid wsp:val=&quot;4D1A6503&quot;/&gt;&lt;wsp:rsid wsp:val=&quot;4D1A68DC&quot;/&gt;&lt;wsp:rsid wsp:val=&quot;4D2200D4&quot;/&gt;&lt;wsp:rsid wsp:val=&quot;4D24571E&quot;/&gt;&lt;wsp:rsid wsp:val=&quot;4D356CC0&quot;/&gt;&lt;wsp:rsid wsp:val=&quot;4D3B4910&quot;/&gt;&lt;wsp:rsid wsp:val=&quot;4D4D676D&quot;/&gt;&lt;wsp:rsid wsp:val=&quot;4D5232C0&quot;/&gt;&lt;wsp:rsid wsp:val=&quot;4D5F2E34&quot;/&gt;&lt;wsp:rsid wsp:val=&quot;4D830AAB&quot;/&gt;&lt;wsp:rsid wsp:val=&quot;4D8B57C2&quot;/&gt;&lt;wsp:rsid wsp:val=&quot;4DB2634E&quot;/&gt;&lt;wsp:rsid wsp:val=&quot;4DC42673&quot;/&gt;&lt;wsp:rsid wsp:val=&quot;4DC91809&quot;/&gt;&lt;wsp:rsid wsp:val=&quot;4DCE4C48&quot;/&gt;&lt;wsp:rsid wsp:val=&quot;4E172219&quot;/&gt;&lt;wsp:rsid wsp:val=&quot;4E2D5FD0&quot;/&gt;&lt;wsp:rsid wsp:val=&quot;4E376AA6&quot;/&gt;&lt;wsp:rsid wsp:val=&quot;4E6D28DE&quot;/&gt;&lt;wsp:rsid wsp:val=&quot;4E725F95&quot;/&gt;&lt;wsp:rsid wsp:val=&quot;4E952A6D&quot;/&gt;&lt;wsp:rsid wsp:val=&quot;4EBC24DC&quot;/&gt;&lt;wsp:rsid wsp:val=&quot;4EC727FB&quot;/&gt;&lt;wsp:rsid wsp:val=&quot;4ED153B6&quot;/&gt;&lt;wsp:rsid wsp:val=&quot;4EE315D3&quot;/&gt;&lt;wsp:rsid wsp:val=&quot;4EEF0183&quot;/&gt;&lt;wsp:rsid wsp:val=&quot;4F183D2D&quot;/&gt;&lt;wsp:rsid wsp:val=&quot;4F285056&quot;/&gt;&lt;wsp:rsid wsp:val=&quot;4F292352&quot;/&gt;&lt;wsp:rsid wsp:val=&quot;4F2F7861&quot;/&gt;&lt;wsp:rsid wsp:val=&quot;4F373493&quot;/&gt;&lt;wsp:rsid wsp:val=&quot;4F38181C&quot;/&gt;&lt;wsp:rsid wsp:val=&quot;4F3949A0&quot;/&gt;&lt;wsp:rsid wsp:val=&quot;4F4B3FCB&quot;/&gt;&lt;wsp:rsid wsp:val=&quot;4F7641CB&quot;/&gt;&lt;wsp:rsid wsp:val=&quot;4F980621&quot;/&gt;&lt;wsp:rsid wsp:val=&quot;4FA21FF7&quot;/&gt;&lt;wsp:rsid wsp:val=&quot;4FA63236&quot;/&gt;&lt;wsp:rsid wsp:val=&quot;4FB475BE&quot;/&gt;&lt;wsp:rsid wsp:val=&quot;4FC6742B&quot;/&gt;&lt;wsp:rsid wsp:val=&quot;4FD104BB&quot;/&gt;&lt;wsp:rsid wsp:val=&quot;4FD234E9&quot;/&gt;&lt;wsp:rsid wsp:val=&quot;4FD40742&quot;/&gt;&lt;wsp:rsid wsp:val=&quot;4FE50043&quot;/&gt;&lt;wsp:rsid wsp:val=&quot;4FEF5704&quot;/&gt;&lt;wsp:rsid wsp:val=&quot;4FF91F03&quot;/&gt;&lt;wsp:rsid wsp:val=&quot;50013DA4&quot;/&gt;&lt;wsp:rsid wsp:val=&quot;50093956&quot;/&gt;&lt;wsp:rsid wsp:val=&quot;5043358A&quot;/&gt;&lt;wsp:rsid wsp:val=&quot;50451780&quot;/&gt;&lt;wsp:rsid wsp:val=&quot;504940C6&quot;/&gt;&lt;wsp:rsid wsp:val=&quot;508D1E5F&quot;/&gt;&lt;wsp:rsid wsp:val=&quot;50930B8E&quot;/&gt;&lt;wsp:rsid wsp:val=&quot;50D80FEA&quot;/&gt;&lt;wsp:rsid wsp:val=&quot;50DB2E2A&quot;/&gt;&lt;wsp:rsid wsp:val=&quot;50DC0503&quot;/&gt;&lt;wsp:rsid wsp:val=&quot;51093223&quot;/&gt;&lt;wsp:rsid wsp:val=&quot;5119254B&quot;/&gt;&lt;wsp:rsid wsp:val=&quot;51202B27&quot;/&gt;&lt;wsp:rsid wsp:val=&quot;512910E0&quot;/&gt;&lt;wsp:rsid wsp:val=&quot;514D305D&quot;/&gt;&lt;wsp:rsid wsp:val=&quot;5155338C&quot;/&gt;&lt;wsp:rsid wsp:val=&quot;515F4692&quot;/&gt;&lt;wsp:rsid wsp:val=&quot;51730639&quot;/&gt;&lt;wsp:rsid wsp:val=&quot;51927724&quot;/&gt;&lt;wsp:rsid wsp:val=&quot;51943E9A&quot;/&gt;&lt;wsp:rsid wsp:val=&quot;51B53338&quot;/&gt;&lt;wsp:rsid wsp:val=&quot;51B93F5E&quot;/&gt;&lt;wsp:rsid wsp:val=&quot;51DA7B66&quot;/&gt;&lt;wsp:rsid wsp:val=&quot;51DB400E&quot;/&gt;&lt;wsp:rsid wsp:val=&quot;51E40313&quot;/&gt;&lt;wsp:rsid wsp:val=&quot;51FA78BC&quot;/&gt;&lt;wsp:rsid wsp:val=&quot;521D0A3A&quot;/&gt;&lt;wsp:rsid wsp:val=&quot;522429CD&quot;/&gt;&lt;wsp:rsid wsp:val=&quot;52242CD1&quot;/&gt;&lt;wsp:rsid wsp:val=&quot;522E453F&quot;/&gt;&lt;wsp:rsid wsp:val=&quot;522F07D0&quot;/&gt;&lt;wsp:rsid wsp:val=&quot;52340303&quot;/&gt;&lt;wsp:rsid wsp:val=&quot;523B2360&quot;/&gt;&lt;wsp:rsid wsp:val=&quot;524262DF&quot;/&gt;&lt;wsp:rsid wsp:val=&quot;52484CF2&quot;/&gt;&lt;wsp:rsid wsp:val=&quot;525E44AB&quot;/&gt;&lt;wsp:rsid wsp:val=&quot;526B7531&quot;/&gt;&lt;wsp:rsid wsp:val=&quot;526D1C0F&quot;/&gt;&lt;wsp:rsid wsp:val=&quot;527266B6&quot;/&gt;&lt;wsp:rsid wsp:val=&quot;528C5DC6&quot;/&gt;&lt;wsp:rsid wsp:val=&quot;52957388&quot;/&gt;&lt;wsp:rsid wsp:val=&quot;52A74C8D&quot;/&gt;&lt;wsp:rsid wsp:val=&quot;52B64749&quot;/&gt;&lt;wsp:rsid wsp:val=&quot;52BC7376&quot;/&gt;&lt;wsp:rsid wsp:val=&quot;52BF0988&quot;/&gt;&lt;wsp:rsid wsp:val=&quot;52CA704F&quot;/&gt;&lt;wsp:rsid wsp:val=&quot;52CE25E4&quot;/&gt;&lt;wsp:rsid wsp:val=&quot;52DE6EF2&quot;/&gt;&lt;wsp:rsid wsp:val=&quot;52E111C6&quot;/&gt;&lt;wsp:rsid wsp:val=&quot;52E92E38&quot;/&gt;&lt;wsp:rsid wsp:val=&quot;52EC3549&quot;/&gt;&lt;wsp:rsid wsp:val=&quot;52F56BC4&quot;/&gt;&lt;wsp:rsid wsp:val=&quot;52FB3780&quot;/&gt;&lt;wsp:rsid wsp:val=&quot;531B38B2&quot;/&gt;&lt;wsp:rsid wsp:val=&quot;53230086&quot;/&gt;&lt;wsp:rsid wsp:val=&quot;53405FED&quot;/&gt;&lt;wsp:rsid wsp:val=&quot;53471DB3&quot;/&gt;&lt;wsp:rsid wsp:val=&quot;535C4FF5&quot;/&gt;&lt;wsp:rsid wsp:val=&quot;53734919&quot;/&gt;&lt;wsp:rsid wsp:val=&quot;537F1FBD&quot;/&gt;&lt;wsp:rsid wsp:val=&quot;537F6902&quot;/&gt;&lt;wsp:rsid wsp:val=&quot;53A305F5&quot;/&gt;&lt;wsp:rsid wsp:val=&quot;53C534B6&quot;/&gt;&lt;wsp:rsid wsp:val=&quot;53C56008&quot;/&gt;&lt;wsp:rsid wsp:val=&quot;53D5394D&quot;/&gt;&lt;wsp:rsid wsp:val=&quot;53DB15FF&quot;/&gt;&lt;wsp:rsid wsp:val=&quot;53DD21D8&quot;/&gt;&lt;wsp:rsid wsp:val=&quot;53E635BE&quot;/&gt;&lt;wsp:rsid wsp:val=&quot;540D3B0F&quot;/&gt;&lt;wsp:rsid wsp:val=&quot;540F45AB&quot;/&gt;&lt;wsp:rsid wsp:val=&quot;54157AD3&quot;/&gt;&lt;wsp:rsid wsp:val=&quot;542115F2&quot;/&gt;&lt;wsp:rsid wsp:val=&quot;542D5AF1&quot;/&gt;&lt;wsp:rsid wsp:val=&quot;54751B4D&quot;/&gt;&lt;wsp:rsid wsp:val=&quot;549E0E13&quot;/&gt;&lt;wsp:rsid wsp:val=&quot;54BC7E82&quot;/&gt;&lt;wsp:rsid wsp:val=&quot;54E51B71&quot;/&gt;&lt;wsp:rsid wsp:val=&quot;54F22CF7&quot;/&gt;&lt;wsp:rsid wsp:val=&quot;55046CBD&quot;/&gt;&lt;wsp:rsid wsp:val=&quot;552778F3&quot;/&gt;&lt;wsp:rsid wsp:val=&quot;552E3A6F&quot;/&gt;&lt;wsp:rsid wsp:val=&quot;55494405&quot;/&gt;&lt;wsp:rsid wsp:val=&quot;554A01D6&quot;/&gt;&lt;wsp:rsid wsp:val=&quot;554D673E&quot;/&gt;&lt;wsp:rsid wsp:val=&quot;55506ABF&quot;/&gt;&lt;wsp:rsid wsp:val=&quot;556F2227&quot;/&gt;&lt;wsp:rsid wsp:val=&quot;558A6A5A&quot;/&gt;&lt;wsp:rsid wsp:val=&quot;55A767A4&quot;/&gt;&lt;wsp:rsid wsp:val=&quot;55B039A6&quot;/&gt;&lt;wsp:rsid wsp:val=&quot;55C52D7F&quot;/&gt;&lt;wsp:rsid wsp:val=&quot;55CF7D50&quot;/&gt;&lt;wsp:rsid wsp:val=&quot;55D1447A&quot;/&gt;&lt;wsp:rsid wsp:val=&quot;55F96F49&quot;/&gt;&lt;wsp:rsid wsp:val=&quot;56336510&quot;/&gt;&lt;wsp:rsid wsp:val=&quot;5641017A&quot;/&gt;&lt;wsp:rsid wsp:val=&quot;565A2562&quot;/&gt;&lt;wsp:rsid wsp:val=&quot;56626DA0&quot;/&gt;&lt;wsp:rsid wsp:val=&quot;566E755F&quot;/&gt;&lt;wsp:rsid wsp:val=&quot;5674682D&quot;/&gt;&lt;wsp:rsid wsp:val=&quot;56850596&quot;/&gt;&lt;wsp:rsid wsp:val=&quot;56863B0A&quot;/&gt;&lt;wsp:rsid wsp:val=&quot;568C03FF&quot;/&gt;&lt;wsp:rsid wsp:val=&quot;568E7BFA&quot;/&gt;&lt;wsp:rsid wsp:val=&quot;56915BD9&quot;/&gt;&lt;wsp:rsid wsp:val=&quot;56952B2F&quot;/&gt;&lt;wsp:rsid wsp:val=&quot;56AB5217&quot;/&gt;&lt;wsp:rsid wsp:val=&quot;56AE33AE&quot;/&gt;&lt;wsp:rsid wsp:val=&quot;56DC41CD&quot;/&gt;&lt;wsp:rsid wsp:val=&quot;56ED1671&quot;/&gt;&lt;wsp:rsid wsp:val=&quot;5700493D&quot;/&gt;&lt;wsp:rsid wsp:val=&quot;57082744&quot;/&gt;&lt;wsp:rsid wsp:val=&quot;57202AE1&quot;/&gt;&lt;wsp:rsid wsp:val=&quot;57237711&quot;/&gt;&lt;wsp:rsid wsp:val=&quot;575D1A1F&quot;/&gt;&lt;wsp:rsid wsp:val=&quot;576A3E9B&quot;/&gt;&lt;wsp:rsid wsp:val=&quot;57840993&quot;/&gt;&lt;wsp:rsid wsp:val=&quot;57896CBE&quot;/&gt;&lt;wsp:rsid wsp:val=&quot;579D76BA&quot;/&gt;&lt;wsp:rsid wsp:val=&quot;57AF7E83&quot;/&gt;&lt;wsp:rsid wsp:val=&quot;57B0119D&quot;/&gt;&lt;wsp:rsid wsp:val=&quot;57B41846&quot;/&gt;&lt;wsp:rsid wsp:val=&quot;57B65D96&quot;/&gt;&lt;wsp:rsid wsp:val=&quot;57E50589&quot;/&gt;&lt;wsp:rsid wsp:val=&quot;5807662A&quot;/&gt;&lt;wsp:rsid wsp:val=&quot;580B1F70&quot;/&gt;&lt;wsp:rsid wsp:val=&quot;58176456&quot;/&gt;&lt;wsp:rsid wsp:val=&quot;58203619&quot;/&gt;&lt;wsp:rsid wsp:val=&quot;58231B32&quot;/&gt;&lt;wsp:rsid wsp:val=&quot;582A10C5&quot;/&gt;&lt;wsp:rsid wsp:val=&quot;583B07A4&quot;/&gt;&lt;wsp:rsid wsp:val=&quot;58461287&quot;/&gt;&lt;wsp:rsid wsp:val=&quot;584B5184&quot;/&gt;&lt;wsp:rsid wsp:val=&quot;585025FB&quot;/&gt;&lt;wsp:rsid wsp:val=&quot;58524768&quot;/&gt;&lt;wsp:rsid wsp:val=&quot;586114B0&quot;/&gt;&lt;wsp:rsid wsp:val=&quot;58611C12&quot;/&gt;&lt;wsp:rsid wsp:val=&quot;58630757&quot;/&gt;&lt;wsp:rsid wsp:val=&quot;5889654D&quot;/&gt;&lt;wsp:rsid wsp:val=&quot;58933E25&quot;/&gt;&lt;wsp:rsid wsp:val=&quot;589D39AD&quot;/&gt;&lt;wsp:rsid wsp:val=&quot;58A0656C&quot;/&gt;&lt;wsp:rsid wsp:val=&quot;58A24064&quot;/&gt;&lt;wsp:rsid wsp:val=&quot;58A8347A&quot;/&gt;&lt;wsp:rsid wsp:val=&quot;58B41A0D&quot;/&gt;&lt;wsp:rsid wsp:val=&quot;58C03D80&quot;/&gt;&lt;wsp:rsid wsp:val=&quot;58C32088&quot;/&gt;&lt;wsp:rsid wsp:val=&quot;58C85492&quot;/&gt;&lt;wsp:rsid wsp:val=&quot;58CB4304&quot;/&gt;&lt;wsp:rsid wsp:val=&quot;58E14B45&quot;/&gt;&lt;wsp:rsid wsp:val=&quot;58F92AA7&quot;/&gt;&lt;wsp:rsid wsp:val=&quot;58F962E4&quot;/&gt;&lt;wsp:rsid wsp:val=&quot;58FE1CC1&quot;/&gt;&lt;wsp:rsid wsp:val=&quot;590D1C5B&quot;/&gt;&lt;wsp:rsid wsp:val=&quot;59316FAD&quot;/&gt;&lt;wsp:rsid wsp:val=&quot;59385407&quot;/&gt;&lt;wsp:rsid wsp:val=&quot;59421CC2&quot;/&gt;&lt;wsp:rsid wsp:val=&quot;59434FF7&quot;/&gt;&lt;wsp:rsid wsp:val=&quot;597077B8&quot;/&gt;&lt;wsp:rsid wsp:val=&quot;598E5905&quot;/&gt;&lt;wsp:rsid wsp:val=&quot;59981EC0&quot;/&gt;&lt;wsp:rsid wsp:val=&quot;59B3086A&quot;/&gt;&lt;wsp:rsid wsp:val=&quot;59B76AB9&quot;/&gt;&lt;wsp:rsid wsp:val=&quot;59B9022D&quot;/&gt;&lt;wsp:rsid wsp:val=&quot;59BF1EAD&quot;/&gt;&lt;wsp:rsid wsp:val=&quot;59D04F52&quot;/&gt;&lt;wsp:rsid wsp:val=&quot;59D41B4F&quot;/&gt;&lt;wsp:rsid wsp:val=&quot;59D86238&quot;/&gt;&lt;wsp:rsid wsp:val=&quot;59DD593E&quot;/&gt;&lt;wsp:rsid wsp:val=&quot;59F03559&quot;/&gt;&lt;wsp:rsid wsp:val=&quot;5A0A6EC1&quot;/&gt;&lt;wsp:rsid wsp:val=&quot;5A206511&quot;/&gt;&lt;wsp:rsid wsp:val=&quot;5A3E389F&quot;/&gt;&lt;wsp:rsid wsp:val=&quot;5A4C2D3F&quot;/&gt;&lt;wsp:rsid wsp:val=&quot;5A523442&quot;/&gt;&lt;wsp:rsid wsp:val=&quot;5A652FBC&quot;/&gt;&lt;wsp:rsid wsp:val=&quot;5A953D3E&quot;/&gt;&lt;wsp:rsid wsp:val=&quot;5AA50801&quot;/&gt;&lt;wsp:rsid wsp:val=&quot;5AB60620&quot;/&gt;&lt;wsp:rsid wsp:val=&quot;5AD01479&quot;/&gt;&lt;wsp:rsid wsp:val=&quot;5AE00F46&quot;/&gt;&lt;wsp:rsid wsp:val=&quot;5AE223E0&quot;/&gt;&lt;wsp:rsid wsp:val=&quot;5AEE21BC&quot;/&gt;&lt;wsp:rsid wsp:val=&quot;5AF22632&quot;/&gt;&lt;wsp:rsid wsp:val=&quot;5AF5017C&quot;/&gt;&lt;wsp:rsid wsp:val=&quot;5B0D5F3F&quot;/&gt;&lt;wsp:rsid wsp:val=&quot;5B0F6638&quot;/&gt;&lt;wsp:rsid wsp:val=&quot;5B1E4332&quot;/&gt;&lt;wsp:rsid wsp:val=&quot;5B2169C4&quot;/&gt;&lt;wsp:rsid wsp:val=&quot;5B2E5B5E&quot;/&gt;&lt;wsp:rsid wsp:val=&quot;5B3D3027&quot;/&gt;&lt;wsp:rsid wsp:val=&quot;5B401D8D&quot;/&gt;&lt;wsp:rsid wsp:val=&quot;5B774996&quot;/&gt;&lt;wsp:rsid wsp:val=&quot;5B851705&quot;/&gt;&lt;wsp:rsid wsp:val=&quot;5B893822&quot;/&gt;&lt;wsp:rsid wsp:val=&quot;5BC733F9&quot;/&gt;&lt;wsp:rsid wsp:val=&quot;5BD50FA4&quot;/&gt;&lt;wsp:rsid wsp:val=&quot;5C0456C1&quot;/&gt;&lt;wsp:rsid wsp:val=&quot;5C38144C&quot;/&gt;&lt;wsp:rsid wsp:val=&quot;5C3D56A6&quot;/&gt;&lt;wsp:rsid wsp:val=&quot;5C40307D&quot;/&gt;&lt;wsp:rsid wsp:val=&quot;5C4B0FB9&quot;/&gt;&lt;wsp:rsid wsp:val=&quot;5C4B4DA0&quot;/&gt;&lt;wsp:rsid wsp:val=&quot;5C5604C2&quot;/&gt;&lt;wsp:rsid wsp:val=&quot;5C704BB6&quot;/&gt;&lt;wsp:rsid wsp:val=&quot;5C742BB5&quot;/&gt;&lt;wsp:rsid wsp:val=&quot;5C7F0B65&quot;/&gt;&lt;wsp:rsid wsp:val=&quot;5C9702C6&quot;/&gt;&lt;wsp:rsid wsp:val=&quot;5CCC5B0E&quot;/&gt;&lt;wsp:rsid wsp:val=&quot;5D023D70&quot;/&gt;&lt;wsp:rsid wsp:val=&quot;5D232690&quot;/&gt;&lt;wsp:rsid wsp:val=&quot;5D4248BB&quot;/&gt;&lt;wsp:rsid wsp:val=&quot;5D8A6922&quot;/&gt;&lt;wsp:rsid wsp:val=&quot;5D920887&quot;/&gt;&lt;wsp:rsid wsp:val=&quot;5DB419EA&quot;/&gt;&lt;wsp:rsid wsp:val=&quot;5DF63834&quot;/&gt;&lt;wsp:rsid wsp:val=&quot;5E046559&quot;/&gt;&lt;wsp:rsid wsp:val=&quot;5E0F29BF&quot;/&gt;&lt;wsp:rsid wsp:val=&quot;5E233C96&quot;/&gt;&lt;wsp:rsid wsp:val=&quot;5E3146AB&quot;/&gt;&lt;wsp:rsid wsp:val=&quot;5E3546E1&quot;/&gt;&lt;wsp:rsid wsp:val=&quot;5E3D163B&quot;/&gt;&lt;wsp:rsid wsp:val=&quot;5E4A3631&quot;/&gt;&lt;wsp:rsid wsp:val=&quot;5E4A535A&quot;/&gt;&lt;wsp:rsid wsp:val=&quot;5E56652B&quot;/&gt;&lt;wsp:rsid wsp:val=&quot;5E6C4E65&quot;/&gt;&lt;wsp:rsid wsp:val=&quot;5E6D0DFB&quot;/&gt;&lt;wsp:rsid wsp:val=&quot;5E707E19&quot;/&gt;&lt;wsp:rsid wsp:val=&quot;5E7B6107&quot;/&gt;&lt;wsp:rsid wsp:val=&quot;5E821F47&quot;/&gt;&lt;wsp:rsid wsp:val=&quot;5E843F0B&quot;/&gt;&lt;wsp:rsid wsp:val=&quot;5E9B6982&quot;/&gt;&lt;wsp:rsid wsp:val=&quot;5EAE62F6&quot;/&gt;&lt;wsp:rsid wsp:val=&quot;5EB95867&quot;/&gt;&lt;wsp:rsid wsp:val=&quot;5EBB698E&quot;/&gt;&lt;wsp:rsid wsp:val=&quot;5EDF1180&quot;/&gt;&lt;wsp:rsid wsp:val=&quot;5EE21F9E&quot;/&gt;&lt;wsp:rsid wsp:val=&quot;5EE51FD4&quot;/&gt;&lt;wsp:rsid wsp:val=&quot;5EEE12C2&quot;/&gt;&lt;wsp:rsid wsp:val=&quot;5EFE4FBA&quot;/&gt;&lt;wsp:rsid wsp:val=&quot;5F210795&quot;/&gt;&lt;wsp:rsid wsp:val=&quot;5F541BAF&quot;/&gt;&lt;wsp:rsid wsp:val=&quot;5F5A6D5C&quot;/&gt;&lt;wsp:rsid wsp:val=&quot;5F7B6A21&quot;/&gt;&lt;wsp:rsid wsp:val=&quot;5F964F67&quot;/&gt;&lt;wsp:rsid wsp:val=&quot;5F9F6889&quot;/&gt;&lt;wsp:rsid wsp:val=&quot;5FAF6C82&quot;/&gt;&lt;wsp:rsid wsp:val=&quot;5FBA56FC&quot;/&gt;&lt;wsp:rsid wsp:val=&quot;5FCB3F37&quot;/&gt;&lt;wsp:rsid wsp:val=&quot;5FD90163&quot;/&gt;&lt;wsp:rsid wsp:val=&quot;601F56B0&quot;/&gt;&lt;wsp:rsid wsp:val=&quot;602373EA&quot;/&gt;&lt;wsp:rsid wsp:val=&quot;6075118D&quot;/&gt;&lt;wsp:rsid wsp:val=&quot;60761C11&quot;/&gt;&lt;wsp:rsid wsp:val=&quot;607E361A&quot;/&gt;&lt;wsp:rsid wsp:val=&quot;60837E5B&quot;/&gt;&lt;wsp:rsid wsp:val=&quot;60891503&quot;/&gt;&lt;wsp:rsid wsp:val=&quot;609F2532&quot;/&gt;&lt;wsp:rsid wsp:val=&quot;60A80AB0&quot;/&gt;&lt;wsp:rsid wsp:val=&quot;60AF5877&quot;/&gt;&lt;wsp:rsid wsp:val=&quot;60BD10B8&quot;/&gt;&lt;wsp:rsid wsp:val=&quot;60CC3B25&quot;/&gt;&lt;wsp:rsid wsp:val=&quot;60E336D5&quot;/&gt;&lt;wsp:rsid wsp:val=&quot;60E50FCF&quot;/&gt;&lt;wsp:rsid wsp:val=&quot;60E53CAE&quot;/&gt;&lt;wsp:rsid wsp:val=&quot;60E629D3&quot;/&gt;&lt;wsp:rsid wsp:val=&quot;60ED0268&quot;/&gt;&lt;wsp:rsid wsp:val=&quot;60F42B3C&quot;/&gt;&lt;wsp:rsid wsp:val=&quot;6121106C&quot;/&gt;&lt;wsp:rsid wsp:val=&quot;61281F0B&quot;/&gt;&lt;wsp:rsid wsp:val=&quot;6129644C&quot;/&gt;&lt;wsp:rsid wsp:val=&quot;6148259B&quot;/&gt;&lt;wsp:rsid wsp:val=&quot;61852D6E&quot;/&gt;&lt;wsp:rsid wsp:val=&quot;618547A7&quot;/&gt;&lt;wsp:rsid wsp:val=&quot;61AF029B&quot;/&gt;&lt;wsp:rsid wsp:val=&quot;61B85C01&quot;/&gt;&lt;wsp:rsid wsp:val=&quot;61B96E63&quot;/&gt;&lt;wsp:rsid wsp:val=&quot;61C8047F&quot;/&gt;&lt;wsp:rsid wsp:val=&quot;61DF149E&quot;/&gt;&lt;wsp:rsid wsp:val=&quot;621657E3&quot;/&gt;&lt;wsp:rsid wsp:val=&quot;621C117E&quot;/&gt;&lt;wsp:rsid wsp:val=&quot;621D50C4&quot;/&gt;&lt;wsp:rsid wsp:val=&quot;6233488B&quot;/&gt;&lt;wsp:rsid wsp:val=&quot;62372B8F&quot;/&gt;&lt;wsp:rsid wsp:val=&quot;62455B53&quot;/&gt;&lt;wsp:rsid wsp:val=&quot;62473F9C&quot;/&gt;&lt;wsp:rsid wsp:val=&quot;626156BA&quot;/&gt;&lt;wsp:rsid wsp:val=&quot;626E419F&quot;/&gt;&lt;wsp:rsid wsp:val=&quot;626F3555&quot;/&gt;&lt;wsp:rsid wsp:val=&quot;628314D8&quot;/&gt;&lt;wsp:rsid wsp:val=&quot;629145C4&quot;/&gt;&lt;wsp:rsid wsp:val=&quot;62A734B2&quot;/&gt;&lt;wsp:rsid wsp:val=&quot;62EB1C1A&quot;/&gt;&lt;wsp:rsid wsp:val=&quot;62EB30FF&quot;/&gt;&lt;wsp:rsid wsp:val=&quot;62F12820&quot;/&gt;&lt;wsp:rsid wsp:val=&quot;62F70A24&quot;/&gt;&lt;wsp:rsid wsp:val=&quot;62FB44E3&quot;/&gt;&lt;wsp:rsid wsp:val=&quot;63092110&quot;/&gt;&lt;wsp:rsid wsp:val=&quot;631913D3&quot;/&gt;&lt;wsp:rsid wsp:val=&quot;632B7D4A&quot;/&gt;&lt;wsp:rsid wsp:val=&quot;633854B8&quot;/&gt;&lt;wsp:rsid wsp:val=&quot;6351006D&quot;/&gt;&lt;wsp:rsid wsp:val=&quot;63703C4F&quot;/&gt;&lt;wsp:rsid wsp:val=&quot;63772BEF&quot;/&gt;&lt;wsp:rsid wsp:val=&quot;637740A4&quot;/&gt;&lt;wsp:rsid wsp:val=&quot;63A6020D&quot;/&gt;&lt;wsp:rsid wsp:val=&quot;63AD35D3&quot;/&gt;&lt;wsp:rsid wsp:val=&quot;63BB3AEB&quot;/&gt;&lt;wsp:rsid wsp:val=&quot;63E53A86&quot;/&gt;&lt;wsp:rsid wsp:val=&quot;63EA5131&quot;/&gt;&lt;wsp:rsid wsp:val=&quot;63F805E2&quot;/&gt;&lt;wsp:rsid wsp:val=&quot;6406533F&quot;/&gt;&lt;wsp:rsid wsp:val=&quot;640C613C&quot;/&gt;&lt;wsp:rsid wsp:val=&quot;64133046&quot;/&gt;&lt;wsp:rsid wsp:val=&quot;64312AF9&quot;/&gt;&lt;wsp:rsid wsp:val=&quot;64377F75&quot;/&gt;&lt;wsp:rsid wsp:val=&quot;6452522C&quot;/&gt;&lt;wsp:rsid wsp:val=&quot;64632B60&quot;/&gt;&lt;wsp:rsid wsp:val=&quot;647819CC&quot;/&gt;&lt;wsp:rsid wsp:val=&quot;64797A07&quot;/&gt;&lt;wsp:rsid wsp:val=&quot;648862A8&quot;/&gt;&lt;wsp:rsid wsp:val=&quot;64966A7F&quot;/&gt;&lt;wsp:rsid wsp:val=&quot;64A25B41&quot;/&gt;&lt;wsp:rsid wsp:val=&quot;64A267FF&quot;/&gt;&lt;wsp:rsid wsp:val=&quot;64A3235F&quot;/&gt;&lt;wsp:rsid wsp:val=&quot;64AC7E65&quot;/&gt;&lt;wsp:rsid wsp:val=&quot;64B0378B&quot;/&gt;&lt;wsp:rsid wsp:val=&quot;64BE2E65&quot;/&gt;&lt;wsp:rsid wsp:val=&quot;64D77413&quot;/&gt;&lt;wsp:rsid wsp:val=&quot;650C61FC&quot;/&gt;&lt;wsp:rsid wsp:val=&quot;65152CF8&quot;/&gt;&lt;wsp:rsid wsp:val=&quot;651A4E98&quot;/&gt;&lt;wsp:rsid wsp:val=&quot;653572B3&quot;/&gt;&lt;wsp:rsid wsp:val=&quot;65480629&quot;/&gt;&lt;wsp:rsid wsp:val=&quot;6563433E&quot;/&gt;&lt;wsp:rsid wsp:val=&quot;65697473&quot;/&gt;&lt;wsp:rsid wsp:val=&quot;656A6466&quot;/&gt;&lt;wsp:rsid wsp:val=&quot;65794A7A&quot;/&gt;&lt;wsp:rsid wsp:val=&quot;657F1E50&quot;/&gt;&lt;wsp:rsid wsp:val=&quot;65824957&quot;/&gt;&lt;wsp:rsid wsp:val=&quot;65852013&quot;/&gt;&lt;wsp:rsid wsp:val=&quot;6587118E&quot;/&gt;&lt;wsp:rsid wsp:val=&quot;6587564C&quot;/&gt;&lt;wsp:rsid wsp:val=&quot;65DD15F1&quot;/&gt;&lt;wsp:rsid wsp:val=&quot;65EA2D65&quot;/&gt;&lt;wsp:rsid wsp:val=&quot;65EF38A9&quot;/&gt;&lt;wsp:rsid wsp:val=&quot;65FC2497&quot;/&gt;&lt;wsp:rsid wsp:val=&quot;65FE0C8D&quot;/&gt;&lt;wsp:rsid wsp:val=&quot;66057F40&quot;/&gt;&lt;wsp:rsid wsp:val=&quot;66164500&quot;/&gt;&lt;wsp:rsid wsp:val=&quot;66181E9E&quot;/&gt;&lt;wsp:rsid wsp:val=&quot;661F292E&quot;/&gt;&lt;wsp:rsid wsp:val=&quot;6625201C&quot;/&gt;&lt;wsp:rsid wsp:val=&quot;66257A00&quot;/&gt;&lt;wsp:rsid wsp:val=&quot;663E0F4C&quot;/&gt;&lt;wsp:rsid wsp:val=&quot;664E4E26&quot;/&gt;&lt;wsp:rsid wsp:val=&quot;66637FD5&quot;/&gt;&lt;wsp:rsid wsp:val=&quot;66781ADC&quot;/&gt;&lt;wsp:rsid wsp:val=&quot;66852ECF&quot;/&gt;&lt;wsp:rsid wsp:val=&quot;66907CEE&quot;/&gt;&lt;wsp:rsid wsp:val=&quot;669A472F&quot;/&gt;&lt;wsp:rsid wsp:val=&quot;66BD19FE&quot;/&gt;&lt;wsp:rsid wsp:val=&quot;66D15D31&quot;/&gt;&lt;wsp:rsid wsp:val=&quot;66DB06A9&quot;/&gt;&lt;wsp:rsid wsp:val=&quot;66E00526&quot;/&gt;&lt;wsp:rsid wsp:val=&quot;67134181&quot;/&gt;&lt;wsp:rsid wsp:val=&quot;67166859&quot;/&gt;&lt;wsp:rsid wsp:val=&quot;67170BC0&quot;/&gt;&lt;wsp:rsid wsp:val=&quot;67187CC0&quot;/&gt;&lt;wsp:rsid wsp:val=&quot;67314BA4&quot;/&gt;&lt;wsp:rsid wsp:val=&quot;67367010&quot;/&gt;&lt;wsp:rsid wsp:val=&quot;673A6CC3&quot;/&gt;&lt;wsp:rsid wsp:val=&quot;674C5E92&quot;/&gt;&lt;wsp:rsid wsp:val=&quot;675076C7&quot;/&gt;&lt;wsp:rsid wsp:val=&quot;67554A8E&quot;/&gt;&lt;wsp:rsid wsp:val=&quot;67653E7B&quot;/&gt;&lt;wsp:rsid wsp:val=&quot;678172AA&quot;/&gt;&lt;wsp:rsid wsp:val=&quot;678714A0&quot;/&gt;&lt;wsp:rsid wsp:val=&quot;678A4691&quot;/&gt;&lt;wsp:rsid wsp:val=&quot;67A3239B&quot;/&gt;&lt;wsp:rsid wsp:val=&quot;67B122CC&quot;/&gt;&lt;wsp:rsid wsp:val=&quot;67B563A1&quot;/&gt;&lt;wsp:rsid wsp:val=&quot;67CA37CA&quot;/&gt;&lt;wsp:rsid wsp:val=&quot;67D150FA&quot;/&gt;&lt;wsp:rsid wsp:val=&quot;67D808CA&quot;/&gt;&lt;wsp:rsid wsp:val=&quot;67DC197E&quot;/&gt;&lt;wsp:rsid wsp:val=&quot;67E100E2&quot;/&gt;&lt;wsp:rsid wsp:val=&quot;68093CD5&quot;/&gt;&lt;wsp:rsid wsp:val=&quot;681A5FA4&quot;/&gt;&lt;wsp:rsid wsp:val=&quot;684B6C0F&quot;/&gt;&lt;wsp:rsid wsp:val=&quot;6868312B&quot;/&gt;&lt;wsp:rsid wsp:val=&quot;6880388E&quot;/&gt;&lt;wsp:rsid wsp:val=&quot;68835CEC&quot;/&gt;&lt;wsp:rsid wsp:val=&quot;68B60077&quot;/&gt;&lt;wsp:rsid wsp:val=&quot;68D76CD2&quot;/&gt;&lt;wsp:rsid wsp:val=&quot;68E350C9&quot;/&gt;&lt;wsp:rsid wsp:val=&quot;68F6058E&quot;/&gt;&lt;wsp:rsid wsp:val=&quot;68F83FF4&quot;/&gt;&lt;wsp:rsid wsp:val=&quot;68FD6CC2&quot;/&gt;&lt;wsp:rsid wsp:val=&quot;690D1D88&quot;/&gt;&lt;wsp:rsid wsp:val=&quot;69147F04&quot;/&gt;&lt;wsp:rsid wsp:val=&quot;6923050F&quot;/&gt;&lt;wsp:rsid wsp:val=&quot;69304731&quot;/&gt;&lt;wsp:rsid wsp:val=&quot;69456746&quot;/&gt;&lt;wsp:rsid wsp:val=&quot;69505D65&quot;/&gt;&lt;wsp:rsid wsp:val=&quot;695A3695&quot;/&gt;&lt;wsp:rsid wsp:val=&quot;696E3B70&quot;/&gt;&lt;wsp:rsid wsp:val=&quot;69761291&quot;/&gt;&lt;wsp:rsid wsp:val=&quot;699C39B7&quot;/&gt;&lt;wsp:rsid wsp:val=&quot;69A30D56&quot;/&gt;&lt;wsp:rsid wsp:val=&quot;69C31F34&quot;/&gt;&lt;wsp:rsid wsp:val=&quot;69CC6007&quot;/&gt;&lt;wsp:rsid wsp:val=&quot;69D70311&quot;/&gt;&lt;wsp:rsid wsp:val=&quot;69E5423B&quot;/&gt;&lt;wsp:rsid wsp:val=&quot;69EA302A&quot;/&gt;&lt;wsp:rsid wsp:val=&quot;69F551CC&quot;/&gt;&lt;wsp:rsid wsp:val=&quot;6A0D6834&quot;/&gt;&lt;wsp:rsid wsp:val=&quot;6A0E7B1A&quot;/&gt;&lt;wsp:rsid wsp:val=&quot;6A204B83&quot;/&gt;&lt;wsp:rsid wsp:val=&quot;6A2E511B&quot;/&gt;&lt;wsp:rsid wsp:val=&quot;6A351DDA&quot;/&gt;&lt;wsp:rsid wsp:val=&quot;6A3D3B05&quot;/&gt;&lt;wsp:rsid wsp:val=&quot;6A5452F7&quot;/&gt;&lt;wsp:rsid wsp:val=&quot;6A696874&quot;/&gt;&lt;wsp:rsid wsp:val=&quot;6A6C0322&quot;/&gt;&lt;wsp:rsid wsp:val=&quot;6A6C7FAF&quot;/&gt;&lt;wsp:rsid wsp:val=&quot;6A9264B2&quot;/&gt;&lt;wsp:rsid wsp:val=&quot;6A9B4007&quot;/&gt;&lt;wsp:rsid wsp:val=&quot;6AAA152B&quot;/&gt;&lt;wsp:rsid wsp:val=&quot;6AAF5A85&quot;/&gt;&lt;wsp:rsid wsp:val=&quot;6AB844F9&quot;/&gt;&lt;wsp:rsid wsp:val=&quot;6ABB3EDE&quot;/&gt;&lt;wsp:rsid wsp:val=&quot;6AC349AB&quot;/&gt;&lt;wsp:rsid wsp:val=&quot;6ACA3950&quot;/&gt;&lt;wsp:rsid wsp:val=&quot;6AD11CA6&quot;/&gt;&lt;wsp:rsid wsp:val=&quot;6AFE4362&quot;/&gt;&lt;wsp:rsid wsp:val=&quot;6B0E6292&quot;/&gt;&lt;wsp:rsid wsp:val=&quot;6B224534&quot;/&gt;&lt;wsp:rsid wsp:val=&quot;6B417AC1&quot;/&gt;&lt;wsp:rsid wsp:val=&quot;6B4B0699&quot;/&gt;&lt;wsp:rsid wsp:val=&quot;6B4C06D7&quot;/&gt;&lt;wsp:rsid wsp:val=&quot;6B4E4EFF&quot;/&gt;&lt;wsp:rsid wsp:val=&quot;6B581916&quot;/&gt;&lt;wsp:rsid wsp:val=&quot;6B720DF9&quot;/&gt;&lt;wsp:rsid wsp:val=&quot;6B774D46&quot;/&gt;&lt;wsp:rsid wsp:val=&quot;6BA42FFF&quot;/&gt;&lt;wsp:rsid wsp:val=&quot;6BA87639&quot;/&gt;&lt;wsp:rsid wsp:val=&quot;6BA96517&quot;/&gt;&lt;wsp:rsid wsp:val=&quot;6BAC1F16&quot;/&gt;&lt;wsp:rsid wsp:val=&quot;6BB14AC3&quot;/&gt;&lt;wsp:rsid wsp:val=&quot;6BBD681C&quot;/&gt;&lt;wsp:rsid wsp:val=&quot;6BC1664A&quot;/&gt;&lt;wsp:rsid wsp:val=&quot;6BEE17E6&quot;/&gt;&lt;wsp:rsid wsp:val=&quot;6BF96E85&quot;/&gt;&lt;wsp:rsid wsp:val=&quot;6C0044E1&quot;/&gt;&lt;wsp:rsid wsp:val=&quot;6C092C53&quot;/&gt;&lt;wsp:rsid wsp:val=&quot;6C153DEC&quot;/&gt;&lt;wsp:rsid wsp:val=&quot;6C1D5BD3&quot;/&gt;&lt;wsp:rsid wsp:val=&quot;6C1F7D6C&quot;/&gt;&lt;wsp:rsid wsp:val=&quot;6C2041DA&quot;/&gt;&lt;wsp:rsid wsp:val=&quot;6C3C5F8F&quot;/&gt;&lt;wsp:rsid wsp:val=&quot;6C5926F0&quot;/&gt;&lt;wsp:rsid wsp:val=&quot;6C6A7DCE&quot;/&gt;&lt;wsp:rsid wsp:val=&quot;6C7167A2&quot;/&gt;&lt;wsp:rsid wsp:val=&quot;6C7C3DBB&quot;/&gt;&lt;wsp:rsid wsp:val=&quot;6C9200E2&quot;/&gt;&lt;wsp:rsid wsp:val=&quot;6CA37839&quot;/&gt;&lt;wsp:rsid wsp:val=&quot;6CA412D3&quot;/&gt;&lt;wsp:rsid wsp:val=&quot;6CA50720&quot;/&gt;&lt;wsp:rsid wsp:val=&quot;6CAA29CA&quot;/&gt;&lt;wsp:rsid wsp:val=&quot;6CBB7F17&quot;/&gt;&lt;wsp:rsid wsp:val=&quot;6D0152A4&quot;/&gt;&lt;wsp:rsid wsp:val=&quot;6D0C62D7&quot;/&gt;&lt;wsp:rsid wsp:val=&quot;6D0E6AEA&quot;/&gt;&lt;wsp:rsid wsp:val=&quot;6D2A225B&quot;/&gt;&lt;wsp:rsid wsp:val=&quot;6D53095A&quot;/&gt;&lt;wsp:rsid wsp:val=&quot;6D550FEB&quot;/&gt;&lt;wsp:rsid wsp:val=&quot;6D596B73&quot;/&gt;&lt;wsp:rsid wsp:val=&quot;6D5B1B9F&quot;/&gt;&lt;wsp:rsid wsp:val=&quot;6D6A30F9&quot;/&gt;&lt;wsp:rsid wsp:val=&quot;6D7226D4&quot;/&gt;&lt;wsp:rsid wsp:val=&quot;6D8A27C7&quot;/&gt;&lt;wsp:rsid wsp:val=&quot;6D9B68FC&quot;/&gt;&lt;wsp:rsid wsp:val=&quot;6D9C7B4C&quot;/&gt;&lt;wsp:rsid wsp:val=&quot;6DA31CDD&quot;/&gt;&lt;wsp:rsid wsp:val=&quot;6DAA5881&quot;/&gt;&lt;wsp:rsid wsp:val=&quot;6DAC2180&quot;/&gt;&lt;wsp:rsid wsp:val=&quot;6DB62F45&quot;/&gt;&lt;wsp:rsid wsp:val=&quot;6DCB6153&quot;/&gt;&lt;wsp:rsid wsp:val=&quot;6DCC691E&quot;/&gt;&lt;wsp:rsid wsp:val=&quot;6DDE57B1&quot;/&gt;&lt;wsp:rsid wsp:val=&quot;6DE611EC&quot;/&gt;&lt;wsp:rsid wsp:val=&quot;6DEF25BA&quot;/&gt;&lt;wsp:rsid wsp:val=&quot;6E0C12AB&quot;/&gt;&lt;wsp:rsid wsp:val=&quot;6E1469F8&quot;/&gt;&lt;wsp:rsid wsp:val=&quot;6E267EFF&quot;/&gt;&lt;wsp:rsid wsp:val=&quot;6E2C0CB8&quot;/&gt;&lt;wsp:rsid wsp:val=&quot;6E2F1180&quot;/&gt;&lt;wsp:rsid wsp:val=&quot;6E3456F7&quot;/&gt;&lt;wsp:rsid wsp:val=&quot;6E3D4CAA&quot;/&gt;&lt;wsp:rsid wsp:val=&quot;6E560DEC&quot;/&gt;&lt;wsp:rsid wsp:val=&quot;6E5F1977&quot;/&gt;&lt;wsp:rsid wsp:val=&quot;6E647B7E&quot;/&gt;&lt;wsp:rsid wsp:val=&quot;6E6E0491&quot;/&gt;&lt;wsp:rsid wsp:val=&quot;6E7627CC&quot;/&gt;&lt;wsp:rsid wsp:val=&quot;6E8A6422&quot;/&gt;&lt;wsp:rsid wsp:val=&quot;6E942F58&quot;/&gt;&lt;wsp:rsid wsp:val=&quot;6ED7042E&quot;/&gt;&lt;wsp:rsid wsp:val=&quot;6EDC2D88&quot;/&gt;&lt;wsp:rsid wsp:val=&quot;6EE9036F&quot;/&gt;&lt;wsp:rsid wsp:val=&quot;6F0C6EBB&quot;/&gt;&lt;wsp:rsid wsp:val=&quot;6F1605E6&quot;/&gt;&lt;wsp:rsid wsp:val=&quot;6F45734F&quot;/&gt;&lt;wsp:rsid wsp:val=&quot;6F534244&quot;/&gt;&lt;wsp:rsid wsp:val=&quot;6F5A6BC3&quot;/&gt;&lt;wsp:rsid wsp:val=&quot;6F626372&quot;/&gt;&lt;wsp:rsid wsp:val=&quot;6F6E6C00&quot;/&gt;&lt;wsp:rsid wsp:val=&quot;6F79399B&quot;/&gt;&lt;wsp:rsid wsp:val=&quot;6F8B0BFC&quot;/&gt;&lt;wsp:rsid wsp:val=&quot;6FAF6FB8&quot;/&gt;&lt;wsp:rsid wsp:val=&quot;6FBA5BA5&quot;/&gt;&lt;wsp:rsid wsp:val=&quot;6FCB595B&quot;/&gt;&lt;wsp:rsid wsp:val=&quot;6FDC51A6&quot;/&gt;&lt;wsp:rsid wsp:val=&quot;6FEA74B8&quot;/&gt;&lt;wsp:rsid wsp:val=&quot;700222FD&quot;/&gt;&lt;wsp:rsid wsp:val=&quot;702A2B32&quot;/&gt;&lt;wsp:rsid wsp:val=&quot;702B4884&quot;/&gt;&lt;wsp:rsid wsp:val=&quot;702C3DBC&quot;/&gt;&lt;wsp:rsid wsp:val=&quot;703F2EE4&quot;/&gt;&lt;wsp:rsid wsp:val=&quot;70526BE1&quot;/&gt;&lt;wsp:rsid wsp:val=&quot;705D3E36&quot;/&gt;&lt;wsp:rsid wsp:val=&quot;706D7769&quot;/&gt;&lt;wsp:rsid wsp:val=&quot;707611E7&quot;/&gt;&lt;wsp:rsid wsp:val=&quot;7079403C&quot;/&gt;&lt;wsp:rsid wsp:val=&quot;708D6857&quot;/&gt;&lt;wsp:rsid wsp:val=&quot;7095709D&quot;/&gt;&lt;wsp:rsid wsp:val=&quot;70AD7B94&quot;/&gt;&lt;wsp:rsid wsp:val=&quot;70C02ACC&quot;/&gt;&lt;wsp:rsid wsp:val=&quot;70CF1BD5&quot;/&gt;&lt;wsp:rsid wsp:val=&quot;70EF0C74&quot;/&gt;&lt;wsp:rsid wsp:val=&quot;71082FD7&quot;/&gt;&lt;wsp:rsid wsp:val=&quot;71132B06&quot;/&gt;&lt;wsp:rsid wsp:val=&quot;712B27B0&quot;/&gt;&lt;wsp:rsid wsp:val=&quot;71372C83&quot;/&gt;&lt;wsp:rsid wsp:val=&quot;714410AC&quot;/&gt;&lt;wsp:rsid wsp:val=&quot;714707DA&quot;/&gt;&lt;wsp:rsid wsp:val=&quot;714831CE&quot;/&gt;&lt;wsp:rsid wsp:val=&quot;714F7850&quot;/&gt;&lt;wsp:rsid wsp:val=&quot;715F40A7&quot;/&gt;&lt;wsp:rsid wsp:val=&quot;71626DD3&quot;/&gt;&lt;wsp:rsid wsp:val=&quot;716E4857&quot;/&gt;&lt;wsp:rsid wsp:val=&quot;71706AEB&quot;/&gt;&lt;wsp:rsid wsp:val=&quot;71782114&quot;/&gt;&lt;wsp:rsid wsp:val=&quot;717A74F7&quot;/&gt;&lt;wsp:rsid wsp:val=&quot;717F50DA&quot;/&gt;&lt;wsp:rsid wsp:val=&quot;718662BB&quot;/&gt;&lt;wsp:rsid wsp:val=&quot;718B3F6A&quot;/&gt;&lt;wsp:rsid wsp:val=&quot;71AE4452&quot;/&gt;&lt;wsp:rsid wsp:val=&quot;71C0079D&quot;/&gt;&lt;wsp:rsid wsp:val=&quot;71D30C83&quot;/&gt;&lt;wsp:rsid wsp:val=&quot;71DB4E8F&quot;/&gt;&lt;wsp:rsid wsp:val=&quot;71DD16D8&quot;/&gt;&lt;wsp:rsid wsp:val=&quot;71E40716&quot;/&gt;&lt;wsp:rsid wsp:val=&quot;71F42514&quot;/&gt;&lt;wsp:rsid wsp:val=&quot;72037FC4&quot;/&gt;&lt;wsp:rsid wsp:val=&quot;72056294&quot;/&gt;&lt;wsp:rsid wsp:val=&quot;721A3265&quot;/&gt;&lt;wsp:rsid wsp:val=&quot;722435DE&quot;/&gt;&lt;wsp:rsid wsp:val=&quot;723F7DCA&quot;/&gt;&lt;wsp:rsid wsp:val=&quot;72627ABD&quot;/&gt;&lt;wsp:rsid wsp:val=&quot;72651DED&quot;/&gt;&lt;wsp:rsid wsp:val=&quot;72792D68&quot;/&gt;&lt;wsp:rsid wsp:val=&quot;728008B9&quot;/&gt;&lt;wsp:rsid wsp:val=&quot;72846E7D&quot;/&gt;&lt;wsp:rsid wsp:val=&quot;72910196&quot;/&gt;&lt;wsp:rsid wsp:val=&quot;7298108E&quot;/&gt;&lt;wsp:rsid wsp:val=&quot;729B6830&quot;/&gt;&lt;wsp:rsid wsp:val=&quot;72BF595E&quot;/&gt;&lt;wsp:rsid wsp:val=&quot;72C61FDA&quot;/&gt;&lt;wsp:rsid wsp:val=&quot;72C95033&quot;/&gt;&lt;wsp:rsid wsp:val=&quot;72CF5913&quot;/&gt;&lt;wsp:rsid wsp:val=&quot;72DB4503&quot;/&gt;&lt;wsp:rsid wsp:val=&quot;72DC7466&quot;/&gt;&lt;wsp:rsid wsp:val=&quot;731D0A2F&quot;/&gt;&lt;wsp:rsid wsp:val=&quot;732574F6&quot;/&gt;&lt;wsp:rsid wsp:val=&quot;73630884&quot;/&gt;&lt;wsp:rsid wsp:val=&quot;73632D2C&quot;/&gt;&lt;wsp:rsid wsp:val=&quot;736476FE&quot;/&gt;&lt;wsp:rsid wsp:val=&quot;73740851&quot;/&gt;&lt;wsp:rsid wsp:val=&quot;738743F9&quot;/&gt;&lt;wsp:rsid wsp:val=&quot;73A51B97&quot;/&gt;&lt;wsp:rsid wsp:val=&quot;73AE0F1B&quot;/&gt;&lt;wsp:rsid wsp:val=&quot;73C2491E&quot;/&gt;&lt;wsp:rsid wsp:val=&quot;73C8614C&quot;/&gt;&lt;wsp:rsid wsp:val=&quot;73F42354&quot;/&gt;&lt;wsp:rsid wsp:val=&quot;740A7DE9&quot;/&gt;&lt;wsp:rsid wsp:val=&quot;74181BEC&quot;/&gt;&lt;wsp:rsid wsp:val=&quot;74374B39&quot;/&gt;&lt;wsp:rsid wsp:val=&quot;74427950&quot;/&gt;&lt;wsp:rsid wsp:val=&quot;744F420B&quot;/&gt;&lt;wsp:rsid wsp:val=&quot;745E193D&quot;/&gt;&lt;wsp:rsid wsp:val=&quot;7470345E&quot;/&gt;&lt;wsp:rsid wsp:val=&quot;74981110&quot;/&gt;&lt;wsp:rsid wsp:val=&quot;749C52C0&quot;/&gt;&lt;wsp:rsid wsp:val=&quot;74C40D5B&quot;/&gt;&lt;wsp:rsid wsp:val=&quot;74CA7DB4&quot;/&gt;&lt;wsp:rsid wsp:val=&quot;74DB6EBD&quot;/&gt;&lt;wsp:rsid wsp:val=&quot;74E44085&quot;/&gt;&lt;wsp:rsid wsp:val=&quot;74FF7868&quot;/&gt;&lt;wsp:rsid wsp:val=&quot;751563E5&quot;/&gt;&lt;wsp:rsid wsp:val=&quot;75233D0F&quot;/&gt;&lt;wsp:rsid wsp:val=&quot;752F569A&quot;/&gt;&lt;wsp:rsid wsp:val=&quot;753C7F0A&quot;/&gt;&lt;wsp:rsid wsp:val=&quot;75440054&quot;/&gt;&lt;wsp:rsid wsp:val=&quot;75452401&quot;/&gt;&lt;wsp:rsid wsp:val=&quot;755148EE&quot;/&gt;&lt;wsp:rsid wsp:val=&quot;757F5A2A&quot;/&gt;&lt;wsp:rsid wsp:val=&quot;75883E27&quot;/&gt;&lt;wsp:rsid wsp:val=&quot;759D6A64&quot;/&gt;&lt;wsp:rsid wsp:val=&quot;75A35923&quot;/&gt;&lt;wsp:rsid wsp:val=&quot;75A530DD&quot;/&gt;&lt;wsp:rsid wsp:val=&quot;75C73CD0&quot;/&gt;&lt;wsp:rsid wsp:val=&quot;75CB2DAA&quot;/&gt;&lt;wsp:rsid wsp:val=&quot;76094349&quot;/&gt;&lt;wsp:rsid wsp:val=&quot;76254A6C&quot;/&gt;&lt;wsp:rsid wsp:val=&quot;762750EA&quot;/&gt;&lt;wsp:rsid wsp:val=&quot;762A114A&quot;/&gt;&lt;wsp:rsid wsp:val=&quot;76327598&quot;/&gt;&lt;wsp:rsid wsp:val=&quot;763A2375&quot;/&gt;&lt;wsp:rsid wsp:val=&quot;764F1B81&quot;/&gt;&lt;wsp:rsid wsp:val=&quot;765A7B9D&quot;/&gt;&lt;wsp:rsid wsp:val=&quot;766672E5&quot;/&gt;&lt;wsp:rsid wsp:val=&quot;76692A5F&quot;/&gt;&lt;wsp:rsid wsp:val=&quot;76770550&quot;/&gt;&lt;wsp:rsid wsp:val=&quot;767921D6&quot;/&gt;&lt;wsp:rsid wsp:val=&quot;767F7F33&quot;/&gt;&lt;wsp:rsid wsp:val=&quot;76891D31&quot;/&gt;&lt;wsp:rsid wsp:val=&quot;76997C8C&quot;/&gt;&lt;wsp:rsid wsp:val=&quot;769B5B80&quot;/&gt;&lt;wsp:rsid wsp:val=&quot;76C21499&quot;/&gt;&lt;wsp:rsid wsp:val=&quot;76D569DC&quot;/&gt;&lt;wsp:rsid wsp:val=&quot;76F077E9&quot;/&gt;&lt;wsp:rsid wsp:val=&quot;7701533E&quot;/&gt;&lt;wsp:rsid wsp:val=&quot;770D08B2&quot;/&gt;&lt;wsp:rsid wsp:val=&quot;771076D1&quot;/&gt;&lt;wsp:rsid wsp:val=&quot;77161DE7&quot;/&gt;&lt;wsp:rsid wsp:val=&quot;771C6295&quot;/&gt;&lt;wsp:rsid wsp:val=&quot;772C0B5E&quot;/&gt;&lt;wsp:rsid wsp:val=&quot;772E017A&quot;/&gt;&lt;wsp:rsid wsp:val=&quot;7738216A&quot;/&gt;&lt;wsp:rsid wsp:val=&quot;773A3E17&quot;/&gt;&lt;wsp:rsid wsp:val=&quot;773C4A3F&quot;/&gt;&lt;wsp:rsid wsp:val=&quot;774F42E0&quot;/&gt;&lt;wsp:rsid wsp:val=&quot;777C05B4&quot;/&gt;&lt;wsp:rsid wsp:val=&quot;777F7D38&quot;/&gt;&lt;wsp:rsid wsp:val=&quot;7789193B&quot;/&gt;&lt;wsp:rsid wsp:val=&quot;77910377&quot;/&gt;&lt;wsp:rsid wsp:val=&quot;77964E9C&quot;/&gt;&lt;wsp:rsid wsp:val=&quot;779F407A&quot;/&gt;&lt;wsp:rsid wsp:val=&quot;77AC377D&quot;/&gt;&lt;wsp:rsid wsp:val=&quot;77B413F9&quot;/&gt;&lt;wsp:rsid wsp:val=&quot;77C760FB&quot;/&gt;&lt;wsp:rsid wsp:val=&quot;77C902A3&quot;/&gt;&lt;wsp:rsid wsp:val=&quot;77D9044A&quot;/&gt;&lt;wsp:rsid wsp:val=&quot;77DF5788&quot;/&gt;&lt;wsp:rsid wsp:val=&quot;77E36CD8&quot;/&gt;&lt;wsp:rsid wsp:val=&quot;780868FE&quot;/&gt;&lt;wsp:rsid wsp:val=&quot;783B7B58&quot;/&gt;&lt;wsp:rsid wsp:val=&quot;784150EE&quot;/&gt;&lt;wsp:rsid wsp:val=&quot;7853272D&quot;/&gt;&lt;wsp:rsid wsp:val=&quot;78754116&quot;/&gt;&lt;wsp:rsid wsp:val=&quot;788A077F&quot;/&gt;&lt;wsp:rsid wsp:val=&quot;789064B1&quot;/&gt;&lt;wsp:rsid wsp:val=&quot;78AD7BF3&quot;/&gt;&lt;wsp:rsid wsp:val=&quot;78B2126B&quot;/&gt;&lt;wsp:rsid wsp:val=&quot;78C0592C&quot;/&gt;&lt;wsp:rsid wsp:val=&quot;78D16950&quot;/&gt;&lt;wsp:rsid wsp:val=&quot;78D34E43&quot;/&gt;&lt;wsp:rsid wsp:val=&quot;78D36825&quot;/&gt;&lt;wsp:rsid wsp:val=&quot;78D759AE&quot;/&gt;&lt;wsp:rsid wsp:val=&quot;78E74DC2&quot;/&gt;&lt;wsp:rsid wsp:val=&quot;78ED308C&quot;/&gt;&lt;wsp:rsid wsp:val=&quot;78F12B0B&quot;/&gt;&lt;wsp:rsid wsp:val=&quot;7902262E&quot;/&gt;&lt;wsp:rsid wsp:val=&quot;79366E4B&quot;/&gt;&lt;wsp:rsid wsp:val=&quot;7937053A&quot;/&gt;&lt;wsp:rsid wsp:val=&quot;793B3960&quot;/&gt;&lt;wsp:rsid wsp:val=&quot;793D6983&quot;/&gt;&lt;wsp:rsid wsp:val=&quot;795A7E31&quot;/&gt;&lt;wsp:rsid wsp:val=&quot;796C1483&quot;/&gt;&lt;wsp:rsid wsp:val=&quot;797C2617&quot;/&gt;&lt;wsp:rsid wsp:val=&quot;79834DEF&quot;/&gt;&lt;wsp:rsid wsp:val=&quot;798A27BB&quot;/&gt;&lt;wsp:rsid wsp:val=&quot;798F63CA&quot;/&gt;&lt;wsp:rsid wsp:val=&quot;79AA7AD7&quot;/&gt;&lt;wsp:rsid wsp:val=&quot;79C10DD2&quot;/&gt;&lt;wsp:rsid wsp:val=&quot;79CA31EE&quot;/&gt;&lt;wsp:rsid wsp:val=&quot;79D116AF&quot;/&gt;&lt;wsp:rsid wsp:val=&quot;79D97389&quot;/&gt;&lt;wsp:rsid wsp:val=&quot;79E72193&quot;/&gt;&lt;wsp:rsid wsp:val=&quot;79E92BC6&quot;/&gt;&lt;wsp:rsid wsp:val=&quot;79F61D17&quot;/&gt;&lt;wsp:rsid wsp:val=&quot;79F7465D&quot;/&gt;&lt;wsp:rsid wsp:val=&quot;7A2D792F&quot;/&gt;&lt;wsp:rsid wsp:val=&quot;7A367DFE&quot;/&gt;&lt;wsp:rsid wsp:val=&quot;7A377BCB&quot;/&gt;&lt;wsp:rsid wsp:val=&quot;7A566D84&quot;/&gt;&lt;wsp:rsid wsp:val=&quot;7A606797&quot;/&gt;&lt;wsp:rsid wsp:val=&quot;7A9668A6&quot;/&gt;&lt;wsp:rsid wsp:val=&quot;7A9D1708&quot;/&gt;&lt;wsp:rsid wsp:val=&quot;7AAB257B&quot;/&gt;&lt;wsp:rsid wsp:val=&quot;7AC55E4D&quot;/&gt;&lt;wsp:rsid wsp:val=&quot;7AEE1A23&quot;/&gt;&lt;wsp:rsid wsp:val=&quot;7B302529&quot;/&gt;&lt;wsp:rsid wsp:val=&quot;7B572712&quot;/&gt;&lt;wsp:rsid wsp:val=&quot;7BAF48F9&quot;/&gt;&lt;wsp:rsid wsp:val=&quot;7BB0747C&quot;/&gt;&lt;wsp:rsid wsp:val=&quot;7BDA5E3D&quot;/&gt;&lt;wsp:rsid wsp:val=&quot;7BE77659&quot;/&gt;&lt;wsp:rsid wsp:val=&quot;7BF115E5&quot;/&gt;&lt;wsp:rsid wsp:val=&quot;7C0311BD&quot;/&gt;&lt;wsp:rsid wsp:val=&quot;7C3376E0&quot;/&gt;&lt;wsp:rsid wsp:val=&quot;7C393B06&quot;/&gt;&lt;wsp:rsid wsp:val=&quot;7C497553&quot;/&gt;&lt;wsp:rsid wsp:val=&quot;7C5100F6&quot;/&gt;&lt;wsp:rsid wsp:val=&quot;7C687AE6&quot;/&gt;&lt;wsp:rsid wsp:val=&quot;7C7D2B27&quot;/&gt;&lt;wsp:rsid wsp:val=&quot;7C832A14&quot;/&gt;&lt;wsp:rsid wsp:val=&quot;7C966BE4&quot;/&gt;&lt;wsp:rsid wsp:val=&quot;7C991A88&quot;/&gt;&lt;wsp:rsid wsp:val=&quot;7C9E3209&quot;/&gt;&lt;wsp:rsid wsp:val=&quot;7CB17CEB&quot;/&gt;&lt;wsp:rsid wsp:val=&quot;7CB563E3&quot;/&gt;&lt;wsp:rsid wsp:val=&quot;7CB60377&quot;/&gt;&lt;wsp:rsid wsp:val=&quot;7CB72D6E&quot;/&gt;&lt;wsp:rsid wsp:val=&quot;7CC23920&quot;/&gt;&lt;wsp:rsid wsp:val=&quot;7CCE6561&quot;/&gt;&lt;wsp:rsid wsp:val=&quot;7CE20D6D&quot;/&gt;&lt;wsp:rsid wsp:val=&quot;7D0924CC&quot;/&gt;&lt;wsp:rsid wsp:val=&quot;7D137FFB&quot;/&gt;&lt;wsp:rsid wsp:val=&quot;7D1D66E1&quot;/&gt;&lt;wsp:rsid wsp:val=&quot;7D346B68&quot;/&gt;&lt;wsp:rsid wsp:val=&quot;7D584A95&quot;/&gt;&lt;wsp:rsid wsp:val=&quot;7D823D84&quot;/&gt;&lt;wsp:rsid wsp:val=&quot;7D9277DE&quot;/&gt;&lt;wsp:rsid wsp:val=&quot;7DB4179D&quot;/&gt;&lt;wsp:rsid wsp:val=&quot;7DB60F5F&quot;/&gt;&lt;wsp:rsid wsp:val=&quot;7DB86708&quot;/&gt;&lt;wsp:rsid wsp:val=&quot;7DE515A3&quot;/&gt;&lt;wsp:rsid wsp:val=&quot;7DF64A6F&quot;/&gt;&lt;wsp:rsid wsp:val=&quot;7E0210A3&quot;/&gt;&lt;wsp:rsid wsp:val=&quot;7E064876&quot;/&gt;&lt;wsp:rsid wsp:val=&quot;7E07636B&quot;/&gt;&lt;wsp:rsid wsp:val=&quot;7E2817F5&quot;/&gt;&lt;wsp:rsid wsp:val=&quot;7E3B37DD&quot;/&gt;&lt;wsp:rsid wsp:val=&quot;7E454955&quot;/&gt;&lt;wsp:rsid wsp:val=&quot;7E4A612F&quot;/&gt;&lt;wsp:rsid wsp:val=&quot;7E5E4BA7&quot;/&gt;&lt;wsp:rsid wsp:val=&quot;7E623FD6&quot;/&gt;&lt;wsp:rsid wsp:val=&quot;7E6568DE&quot;/&gt;&lt;wsp:rsid wsp:val=&quot;7E71695E&quot;/&gt;&lt;wsp:rsid wsp:val=&quot;7E926441&quot;/&gt;&lt;wsp:rsid wsp:val=&quot;7E9A7E57&quot;/&gt;&lt;wsp:rsid wsp:val=&quot;7EA41D17&quot;/&gt;&lt;wsp:rsid wsp:val=&quot;7EAC1C7A&quot;/&gt;&lt;wsp:rsid wsp:val=&quot;7EB55047&quot;/&gt;&lt;wsp:rsid wsp:val=&quot;7EE46143&quot;/&gt;&lt;wsp:rsid wsp:val=&quot;7EF91408&quot;/&gt;&lt;wsp:rsid wsp:val=&quot;7F4117F1&quot;/&gt;&lt;wsp:rsid wsp:val=&quot;7F425225&quot;/&gt;&lt;wsp:rsid wsp:val=&quot;7F5349F3&quot;/&gt;&lt;wsp:rsid wsp:val=&quot;7F800037&quot;/&gt;&lt;wsp:rsid wsp:val=&quot;7F977AF0&quot;/&gt;&lt;wsp:rsid wsp:val=&quot;7FA95DC6&quot;/&gt;&lt;wsp:rsid wsp:val=&quot;7FAE1AA4&quot;/&gt;&lt;wsp:rsid wsp:val=&quot;7FBE3D7D&quot;/&gt;&lt;wsp:rsid wsp:val=&quot;7FF37124&quot;/&gt;&lt;wsp:rsid wsp:val=&quot;7FF4629D&quot;/&gt;&lt;wsp:rsid wsp:val=&quot;7FF707E0&quot;/&gt;&lt;/wsp:rsids&gt;&lt;/w:docPr&gt;&lt;w:body&gt;&lt;wx:sect&gt;&lt;w:p wsp:rsidR=&quot;00000000&quot; wsp:rsidRDefault=&quot;002C0897&quot; wsp:rsidP=&quot;002C0897&quot;&gt;&lt;m:oMathPara&gt;&lt;m:oMath&gt;&lt;m:r&gt;&lt;w:rPr&gt;&lt;w:rFonts w:ascii=&quot;Cambria Math&quot; w:h-ansi=&quot;Cambria Math&quot;/&gt;&lt;wx:font wx:val=&quot;Cambria Math&quot;/&gt;&lt;w:i/&gt;&lt;w:lang w:val=&quot;EN-US&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F835FC" w:rsidRPr="003A273D">
        <w:rPr>
          <w:rFonts w:ascii="Times New Roman" w:hAnsi="Times New Roman"/>
          <w:lang w:val="en-US"/>
        </w:rPr>
        <w:instrText xml:space="preserve"> </w:instrText>
      </w:r>
      <w:r w:rsidR="00F835FC" w:rsidRPr="003A273D">
        <w:rPr>
          <w:rFonts w:ascii="Times New Roman" w:hAnsi="Times New Roman"/>
          <w:lang w:val="en-US"/>
        </w:rPr>
        <w:fldChar w:fldCharType="separate"/>
      </w:r>
      <w:r w:rsidR="003E6131">
        <w:rPr>
          <w:rFonts w:ascii="Times New Roman" w:hAnsi="Times New Roman"/>
          <w:noProof/>
          <w:position w:val="-5"/>
        </w:rPr>
        <w:pict w14:anchorId="10E94464">
          <v:shape id="_x0000_i1026" type="#_x0000_t75" alt="" style="width:4.8pt;height:12.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stylePaneFormatFilter w:val=&quot;3F01&quot;/&gt;&lt;w:defaultTabStop w:val=&quot;567&quot;/&gt;&lt;w:hyphenationZone w:val=&quot;425&quot;/&gt;&lt;w:doNotHyphenateCaps/&gt;&lt;w:drawingGridHorizontalSpacing w:val=&quot;120&quot;/&gt;&lt;w:drawingGridVerticalSpacing w:val=&quot;120&quot;/&gt;&lt;w:useMarginsForDrawingGridOrigin/&gt;&lt;w:doNotShadeFormData/&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applyBreakingRules/&gt;&lt;w:dontGrowAutofit/&gt;&lt;w:useFELayout/&gt;&lt;/w:compat&gt;&lt;wsp:rsids&gt;&lt;wsp:rsidRoot wsp:val=&quot;00100F45&quot;/&gt;&lt;wsp:rsid wsp:val=&quot;000006E1&quot;/&gt;&lt;wsp:rsid wsp:val=&quot;000011DE&quot;/&gt;&lt;wsp:rsid wsp:val=&quot;00001A2B&quot;/&gt;&lt;wsp:rsid wsp:val=&quot;00001CB0&quot;/&gt;&lt;wsp:rsid wsp:val=&quot;00002A37&quot;/&gt;&lt;wsp:rsid wsp:val=&quot;00002A63&quot;/&gt;&lt;wsp:rsid wsp:val=&quot;000032DF&quot;/&gt;&lt;wsp:rsid wsp:val=&quot;000032F4&quot;/&gt;&lt;wsp:rsid wsp:val=&quot;000034E4&quot;/&gt;&lt;wsp:rsid wsp:val=&quot;0000541E&quot;/&gt;&lt;wsp:rsid wsp:val=&quot;00006446&quot;/&gt;&lt;wsp:rsid wsp:val=&quot;00006896&quot;/&gt;&lt;wsp:rsid wsp:val=&quot;00006EDC&quot;/&gt;&lt;wsp:rsid wsp:val=&quot;0000733B&quot;/&gt;&lt;wsp:rsid wsp:val=&quot;00007CDC&quot;/&gt;&lt;wsp:rsid wsp:val=&quot;00010CDD&quot;/&gt;&lt;wsp:rsid wsp:val=&quot;0001115E&quot;/&gt;&lt;wsp:rsid wsp:val=&quot;00011824&quot;/&gt;&lt;wsp:rsid wsp:val=&quot;00011B28&quot;/&gt;&lt;wsp:rsid wsp:val=&quot;00011CE9&quot;/&gt;&lt;wsp:rsid wsp:val=&quot;000126CB&quot;/&gt;&lt;wsp:rsid wsp:val=&quot;00012CA8&quot;/&gt;&lt;wsp:rsid wsp:val=&quot;000130DA&quot;/&gt;&lt;wsp:rsid wsp:val=&quot;00013C6E&quot;/&gt;&lt;wsp:rsid wsp:val=&quot;00013FC9&quot;/&gt;&lt;wsp:rsid wsp:val=&quot;00014455&quot;/&gt;&lt;wsp:rsid wsp:val=&quot;00014BD6&quot;/&gt;&lt;wsp:rsid wsp:val=&quot;00015D15&quot;/&gt;&lt;wsp:rsid wsp:val=&quot;0002005B&quot;/&gt;&lt;wsp:rsid wsp:val=&quot;000209F3&quot;/&gt;&lt;wsp:rsid wsp:val=&quot;00020BBB&quot;/&gt;&lt;wsp:rsid wsp:val=&quot;00020C30&quot;/&gt;&lt;wsp:rsid wsp:val=&quot;00021818&quot;/&gt;&lt;wsp:rsid wsp:val=&quot;00023678&quot;/&gt;&lt;wsp:rsid wsp:val=&quot;00023B49&quot;/&gt;&lt;wsp:rsid wsp:val=&quot;00023BDC&quot;/&gt;&lt;wsp:rsid wsp:val=&quot;00024170&quot;/&gt;&lt;wsp:rsid wsp:val=&quot;00024E02&quot;/&gt;&lt;wsp:rsid wsp:val=&quot;00025347&quot;/&gt;&lt;wsp:rsid wsp:val=&quot;0002564D&quot;/&gt;&lt;wsp:rsid wsp:val=&quot;00025C23&quot;/&gt;&lt;wsp:rsid wsp:val=&quot;00025ECA&quot;/&gt;&lt;wsp:rsid wsp:val=&quot;000263D8&quot;/&gt;&lt;wsp:rsid wsp:val=&quot;0002781C&quot;/&gt;&lt;wsp:rsid wsp:val=&quot;00030E4A&quot;/&gt;&lt;wsp:rsid wsp:val=&quot;000311C7&quot;/&gt;&lt;wsp:rsid wsp:val=&quot;0003179E&quot;/&gt;&lt;wsp:rsid wsp:val=&quot;00032374&quot;/&gt;&lt;wsp:rsid wsp:val=&quot;000325B8&quot;/&gt;&lt;wsp:rsid wsp:val=&quot;00032632&quot;/&gt;&lt;wsp:rsid wsp:val=&quot;0003480D&quot;/&gt;&lt;wsp:rsid wsp:val=&quot;00034C15&quot;/&gt;&lt;wsp:rsid wsp:val=&quot;00035706&quot;/&gt;&lt;wsp:rsid wsp:val=&quot;00035E1B&quot;/&gt;&lt;wsp:rsid wsp:val=&quot;00036161&quot;/&gt;&lt;wsp:rsid wsp:val=&quot;000364B8&quot;/&gt;&lt;wsp:rsid wsp:val=&quot;00036BA1&quot;/&gt;&lt;wsp:rsid wsp:val=&quot;00040292&quot;/&gt;&lt;wsp:rsid wsp:val=&quot;00041962&quot;/&gt;&lt;wsp:rsid wsp:val=&quot;00041994&quot;/&gt;&lt;wsp:rsid wsp:val=&quot;00041A3F&quot;/&gt;&lt;wsp:rsid wsp:val=&quot;000422E2&quot;/&gt;&lt;wsp:rsid wsp:val=&quot;00042F22&quot;/&gt;&lt;wsp:rsid wsp:val=&quot;0004395C&quot;/&gt;&lt;wsp:rsid wsp:val=&quot;00043F68&quot;/&gt;&lt;wsp:rsid wsp:val=&quot;000443F0&quot;/&gt;&lt;wsp:rsid wsp:val=&quot;000444EF&quot;/&gt;&lt;wsp:rsid wsp:val=&quot;00045FF8&quot;/&gt;&lt;wsp:rsid wsp:val=&quot;00046166&quot;/&gt;&lt;wsp:rsid wsp:val=&quot;00050680&quot;/&gt;&lt;wsp:rsid wsp:val=&quot;000511F7&quot;/&gt;&lt;wsp:rsid wsp:val=&quot;00052A07&quot;/&gt;&lt;wsp:rsid wsp:val=&quot;00052F21&quot;/&gt;&lt;wsp:rsid wsp:val=&quot;000534E3&quot;/&gt;&lt;wsp:rsid wsp:val=&quot;00053D03&quot;/&gt;&lt;wsp:rsid wsp:val=&quot;0005427C&quot;/&gt;&lt;wsp:rsid wsp:val=&quot;00054E12&quot;/&gt;&lt;wsp:rsid wsp:val=&quot;00055CD1&quot;/&gt;&lt;wsp:rsid wsp:val=&quot;0005606A&quot;/&gt;&lt;wsp:rsid wsp:val=&quot;0005660D&quot;/&gt;&lt;wsp:rsid wsp:val=&quot;00057117&quot;/&gt;&lt;wsp:rsid wsp:val=&quot;000609B7&quot;/&gt;&lt;wsp:rsid wsp:val=&quot;00060CA1&quot;/&gt;&lt;wsp:rsid wsp:val=&quot;000616E7&quot;/&gt;&lt;wsp:rsid wsp:val=&quot;00061FB9&quot;/&gt;&lt;wsp:rsid wsp:val=&quot;00063D57&quot;/&gt;&lt;wsp:rsid wsp:val=&quot;0006483C&quot;/&gt;&lt;wsp:rsid wsp:val=&quot;0006487E&quot;/&gt;&lt;wsp:rsid wsp:val=&quot;0006525C&quot;/&gt;&lt;wsp:rsid wsp:val=&quot;00065E1A&quot;/&gt;&lt;wsp:rsid wsp:val=&quot;000660A9&quot;/&gt;&lt;wsp:rsid wsp:val=&quot;0006651C&quot;/&gt;&lt;wsp:rsid wsp:val=&quot;0007092F&quot;/&gt;&lt;wsp:rsid wsp:val=&quot;0007094A&quot;/&gt;&lt;wsp:rsid wsp:val=&quot;00070FBD&quot;/&gt;&lt;wsp:rsid wsp:val=&quot;0007125C&quot;/&gt;&lt;wsp:rsid wsp:val=&quot;000715B7&quot;/&gt;&lt;wsp:rsid wsp:val=&quot;00071E77&quot;/&gt;&lt;wsp:rsid wsp:val=&quot;00074B37&quot;/&gt;&lt;wsp:rsid wsp:val=&quot;000764EE&quot;/&gt;&lt;wsp:rsid wsp:val=&quot;0007697B&quot;/&gt;&lt;wsp:rsid wsp:val=&quot;00076C09&quot;/&gt;&lt;wsp:rsid wsp:val=&quot;00076DAA&quot;/&gt;&lt;wsp:rsid wsp:val=&quot;00077E5F&quot;/&gt;&lt;wsp:rsid wsp:val=&quot;0008036A&quot;/&gt;&lt;wsp:rsid wsp:val=&quot;000808F6&quot;/&gt;&lt;wsp:rsid wsp:val=&quot;0008112F&quot;/&gt;&lt;wsp:rsid wsp:val=&quot;00081486&quot;/&gt;&lt;wsp:rsid wsp:val=&quot;00081AE6&quot;/&gt;&lt;wsp:rsid wsp:val=&quot;00081EA4&quot;/&gt;&lt;wsp:rsid wsp:val=&quot;000823B5&quot;/&gt;&lt;wsp:rsid wsp:val=&quot;00082746&quot;/&gt;&lt;wsp:rsid wsp:val=&quot;000839C7&quot;/&gt;&lt;wsp:rsid wsp:val=&quot;0008458F&quot;/&gt;&lt;wsp:rsid wsp:val=&quot;0008496C&quot;/&gt;&lt;wsp:rsid wsp:val=&quot;00084DDB&quot;/&gt;&lt;wsp:rsid wsp:val=&quot;00084E51&quot;/&gt;&lt;wsp:rsid wsp:val=&quot;000851F6&quot;/&gt;&lt;wsp:rsid wsp:val=&quot;000855EB&quot;/&gt;&lt;wsp:rsid wsp:val=&quot;00085B52&quot;/&gt;&lt;wsp:rsid wsp:val=&quot;00085F5F&quot;/&gt;&lt;wsp:rsid wsp:val=&quot;000866F2&quot;/&gt;&lt;wsp:rsid wsp:val=&quot;0009009F&quot;/&gt;&lt;wsp:rsid wsp:val=&quot;0009055D&quot;/&gt;&lt;wsp:rsid wsp:val=&quot;000908DF&quot;/&gt;&lt;wsp:rsid wsp:val=&quot;00090B11&quot;/&gt;&lt;wsp:rsid wsp:val=&quot;00090CCA&quot;/&gt;&lt;wsp:rsid wsp:val=&quot;00090FA4&quot;/&gt;&lt;wsp:rsid wsp:val=&quot;00091557&quot;/&gt;&lt;wsp:rsid wsp:val=&quot;00091BD2&quot;/&gt;&lt;wsp:rsid wsp:val=&quot;0009223B&quot;/&gt;&lt;wsp:rsid wsp:val=&quot;000924C1&quot;/&gt;&lt;wsp:rsid wsp:val=&quot;000924F0&quot;/&gt;&lt;wsp:rsid wsp:val=&quot;00092B87&quot;/&gt;&lt;wsp:rsid wsp:val=&quot;00092FAF&quot;/&gt;&lt;wsp:rsid wsp:val=&quot;000933E1&quot;/&gt;&lt;wsp:rsid wsp:val=&quot;00093474&quot;/&gt;&lt;wsp:rsid wsp:val=&quot;000937BD&quot;/&gt;&lt;wsp:rsid wsp:val=&quot;00093BC3&quot;/&gt;&lt;wsp:rsid wsp:val=&quot;00094092&quot;/&gt;&lt;wsp:rsid wsp:val=&quot;00094DAB&quot;/&gt;&lt;wsp:rsid wsp:val=&quot;0009510F&quot;/&gt;&lt;wsp:rsid wsp:val=&quot;00096F65&quot;/&gt;&lt;wsp:rsid wsp:val=&quot;00097902&quot;/&gt;&lt;wsp:rsid wsp:val=&quot;000A0B74&quot;/&gt;&lt;wsp:rsid wsp:val=&quot;000A1101&quot;/&gt;&lt;wsp:rsid wsp:val=&quot;000A1964&quot;/&gt;&lt;wsp:rsid wsp:val=&quot;000A1B7B&quot;/&gt;&lt;wsp:rsid wsp:val=&quot;000A1EA1&quot;/&gt;&lt;wsp:rsid wsp:val=&quot;000A27CA&quot;/&gt;&lt;wsp:rsid wsp:val=&quot;000A36C3&quot;/&gt;&lt;wsp:rsid wsp:val=&quot;000A4185&quot;/&gt;&lt;wsp:rsid wsp:val=&quot;000A56F2&quot;/&gt;&lt;wsp:rsid wsp:val=&quot;000A6A12&quot;/&gt;&lt;wsp:rsid wsp:val=&quot;000A714F&quot;/&gt;&lt;wsp:rsid wsp:val=&quot;000B02E5&quot;/&gt;&lt;wsp:rsid wsp:val=&quot;000B0DA1&quot;/&gt;&lt;wsp:rsid wsp:val=&quot;000B176A&quot;/&gt;&lt;wsp:rsid wsp:val=&quot;000B21DC&quot;/&gt;&lt;wsp:rsid wsp:val=&quot;000B2719&quot;/&gt;&lt;wsp:rsid wsp:val=&quot;000B2912&quot;/&gt;&lt;wsp:rsid wsp:val=&quot;000B34AE&quot;/&gt;&lt;wsp:rsid wsp:val=&quot;000B3A8F&quot;/&gt;&lt;wsp:rsid wsp:val=&quot;000B4AB9&quot;/&gt;&lt;wsp:rsid wsp:val=&quot;000B4E3E&quot;/&gt;&lt;wsp:rsid wsp:val=&quot;000B58C3&quot;/&gt;&lt;wsp:rsid wsp:val=&quot;000B61E9&quot;/&gt;&lt;wsp:rsid wsp:val=&quot;000B7ABA&quot;/&gt;&lt;wsp:rsid wsp:val=&quot;000C038F&quot;/&gt;&lt;wsp:rsid wsp:val=&quot;000C14ED&quot;/&gt;&lt;wsp:rsid wsp:val=&quot;000C165A&quot;/&gt;&lt;wsp:rsid wsp:val=&quot;000C21AC&quot;/&gt;&lt;wsp:rsid wsp:val=&quot;000C27C5&quot;/&gt;&lt;wsp:rsid wsp:val=&quot;000C29A4&quot;/&gt;&lt;wsp:rsid wsp:val=&quot;000C2E19&quot;/&gt;&lt;wsp:rsid wsp:val=&quot;000C3469&quot;/&gt;&lt;wsp:rsid wsp:val=&quot;000C3728&quot;/&gt;&lt;wsp:rsid wsp:val=&quot;000C3824&quot;/&gt;&lt;wsp:rsid wsp:val=&quot;000C3B9C&quot;/&gt;&lt;wsp:rsid wsp:val=&quot;000C40FA&quot;/&gt;&lt;wsp:rsid wsp:val=&quot;000C4C97&quot;/&gt;&lt;wsp:rsid wsp:val=&quot;000C69AE&quot;/&gt;&lt;wsp:rsid wsp:val=&quot;000C7397&quot;/&gt;&lt;wsp:rsid wsp:val=&quot;000D040F&quot;/&gt;&lt;wsp:rsid wsp:val=&quot;000D0D07&quot;/&gt;&lt;wsp:rsid wsp:val=&quot;000D2D69&quot;/&gt;&lt;wsp:rsid wsp:val=&quot;000D2F1D&quot;/&gt;&lt;wsp:rsid wsp:val=&quot;000D3206&quot;/&gt;&lt;wsp:rsid wsp:val=&quot;000D34AE&quot;/&gt;&lt;wsp:rsid wsp:val=&quot;000D4797&quot;/&gt;&lt;wsp:rsid wsp:val=&quot;000D61AA&quot;/&gt;&lt;wsp:rsid wsp:val=&quot;000D64AB&quot;/&gt;&lt;wsp:rsid wsp:val=&quot;000D6C88&quot;/&gt;&lt;wsp:rsid wsp:val=&quot;000E0527&quot;/&gt;&lt;wsp:rsid wsp:val=&quot;000E0AD5&quot;/&gt;&lt;wsp:rsid wsp:val=&quot;000E156A&quot;/&gt;&lt;wsp:rsid wsp:val=&quot;000E1A8E&quot;/&gt;&lt;wsp:rsid wsp:val=&quot;000E1E92&quot;/&gt;&lt;wsp:rsid wsp:val=&quot;000E30A7&quot;/&gt;&lt;wsp:rsid wsp:val=&quot;000E319A&quot;/&gt;&lt;wsp:rsid wsp:val=&quot;000E3710&quot;/&gt;&lt;wsp:rsid wsp:val=&quot;000E48E1&quot;/&gt;&lt;wsp:rsid wsp:val=&quot;000E7966&quot;/&gt;&lt;wsp:rsid wsp:val=&quot;000E7C06&quot;/&gt;&lt;wsp:rsid wsp:val=&quot;000F06D6&quot;/&gt;&lt;wsp:rsid wsp:val=&quot;000F08AE&quot;/&gt;&lt;wsp:rsid wsp:val=&quot;000F0EB1&quot;/&gt;&lt;wsp:rsid wsp:val=&quot;000F1106&quot;/&gt;&lt;wsp:rsid wsp:val=&quot;000F24D5&quot;/&gt;&lt;wsp:rsid wsp:val=&quot;000F3BE9&quot;/&gt;&lt;wsp:rsid wsp:val=&quot;000F3F6C&quot;/&gt;&lt;wsp:rsid wsp:val=&quot;000F43F8&quot;/&gt;&lt;wsp:rsid wsp:val=&quot;000F472C&quot;/&gt;&lt;wsp:rsid wsp:val=&quot;000F6B49&quot;/&gt;&lt;wsp:rsid wsp:val=&quot;000F6DF3&quot;/&gt;&lt;wsp:rsid wsp:val=&quot;00100298&quot;/&gt;&lt;wsp:rsid wsp:val=&quot;001005FF&quot;/&gt;&lt;wsp:rsid wsp:val=&quot;00100A92&quot;/&gt;&lt;wsp:rsid wsp:val=&quot;00100F45&quot;/&gt;&lt;wsp:rsid wsp:val=&quot;00105190&quot;/&gt;&lt;wsp:rsid wsp:val=&quot;0010532F&quot;/&gt;&lt;wsp:rsid wsp:val=&quot;0010610D&quot;/&gt;&lt;wsp:rsid wsp:val=&quot;001062FB&quot;/&gt;&lt;wsp:rsid wsp:val=&quot;001063E6&quot;/&gt;&lt;wsp:rsid wsp:val=&quot;00107A20&quot;/&gt;&lt;wsp:rsid wsp:val=&quot;00110233&quot;/&gt;&lt;wsp:rsid wsp:val=&quot;00110D2D&quot;/&gt;&lt;wsp:rsid wsp:val=&quot;00113CD4&quot;/&gt;&lt;wsp:rsid wsp:val=&quot;00113CF4&quot;/&gt;&lt;wsp:rsid wsp:val=&quot;00114D01&quot;/&gt;&lt;wsp:rsid wsp:val=&quot;001153EA&quot;/&gt;&lt;wsp:rsid wsp:val=&quot;001154A1&quot;/&gt;&lt;wsp:rsid wsp:val=&quot;00115643&quot;/&gt;&lt;wsp:rsid wsp:val=&quot;00115E25&quot;/&gt;&lt;wsp:rsid wsp:val=&quot;001163DE&quot;/&gt;&lt;wsp:rsid wsp:val=&quot;0011673F&quot;/&gt;&lt;wsp:rsid wsp:val=&quot;00116765&quot;/&gt;&lt;wsp:rsid wsp:val=&quot;001174B9&quot;/&gt;&lt;wsp:rsid wsp:val=&quot;001219F5&quot;/&gt;&lt;wsp:rsid wsp:val=&quot;00121A20&quot;/&gt;&lt;wsp:rsid wsp:val=&quot;00122B62&quot;/&gt;&lt;wsp:rsid wsp:val=&quot;00122C67&quot;/&gt;&lt;wsp:rsid wsp:val=&quot;0012377F&quot;/&gt;&lt;wsp:rsid wsp:val=&quot;001239F2&quot;/&gt;&lt;wsp:rsid wsp:val=&quot;00123AFA&quot;/&gt;&lt;wsp:rsid wsp:val=&quot;00124314&quot;/&gt;&lt;wsp:rsid wsp:val=&quot;00125CE0&quot;/&gt;&lt;wsp:rsid wsp:val=&quot;00126B4A&quot;/&gt;&lt;wsp:rsid wsp:val=&quot;00132656&quot;/&gt;&lt;wsp:rsid wsp:val=&quot;00132FD0&quot;/&gt;&lt;wsp:rsid wsp:val=&quot;0013301A&quot;/&gt;&lt;wsp:rsid wsp:val=&quot;0013415C&quot;/&gt;&lt;wsp:rsid wsp:val=&quot;001344C0&quot;/&gt;&lt;wsp:rsid wsp:val=&quot;001346FA&quot;/&gt;&lt;wsp:rsid wsp:val=&quot;00134C08&quot;/&gt;&lt;wsp:rsid wsp:val=&quot;00135252&quot;/&gt;&lt;wsp:rsid wsp:val=&quot;00135B3A&quot;/&gt;&lt;wsp:rsid wsp:val=&quot;001361DD&quot;/&gt;&lt;wsp:rsid wsp:val=&quot;00136B5E&quot;/&gt;&lt;wsp:rsid wsp:val=&quot;00137728&quot;/&gt;&lt;wsp:rsid wsp:val=&quot;00137AB5&quot;/&gt;&lt;wsp:rsid wsp:val=&quot;00137F0B&quot;/&gt;&lt;wsp:rsid wsp:val=&quot;00141F24&quot;/&gt;&lt;wsp:rsid wsp:val=&quot;00142083&quot;/&gt;&lt;wsp:rsid wsp:val=&quot;001420D1&quot;/&gt;&lt;wsp:rsid wsp:val=&quot;00142A99&quot;/&gt;&lt;wsp:rsid wsp:val=&quot;00142F64&quot;/&gt;&lt;wsp:rsid wsp:val=&quot;00142FF2&quot;/&gt;&lt;wsp:rsid wsp:val=&quot;00143008&quot;/&gt;&lt;wsp:rsid wsp:val=&quot;0014528C&quot;/&gt;&lt;wsp:rsid wsp:val=&quot;0014678C&quot;/&gt;&lt;wsp:rsid wsp:val=&quot;00146F12&quot;/&gt;&lt;wsp:rsid wsp:val=&quot;0014787F&quot;/&gt;&lt;wsp:rsid wsp:val=&quot;00147ED7&quot;/&gt;&lt;wsp:rsid wsp:val=&quot;00147F5B&quot;/&gt;&lt;wsp:rsid wsp:val=&quot;001519C5&quot;/&gt;&lt;wsp:rsid wsp:val=&quot;00151E23&quot;/&gt;&lt;wsp:rsid wsp:val=&quot;001526E0&quot;/&gt;&lt;wsp:rsid wsp:val=&quot;0015387F&quot;/&gt;&lt;wsp:rsid wsp:val=&quot;00153C26&quot;/&gt;&lt;wsp:rsid wsp:val=&quot;00154125&quot;/&gt;&lt;wsp:rsid wsp:val=&quot;001551B5&quot;/&gt;&lt;wsp:rsid wsp:val=&quot;0015533C&quot;/&gt;&lt;wsp:rsid wsp:val=&quot;001553F3&quot;/&gt;&lt;wsp:rsid wsp:val=&quot;00155B29&quot;/&gt;&lt;wsp:rsid wsp:val=&quot;0015799D&quot;/&gt;&lt;wsp:rsid wsp:val=&quot;00160F28&quot;/&gt;&lt;wsp:rsid wsp:val=&quot;00162C61&quot;/&gt;&lt;wsp:rsid wsp:val=&quot;00163E7D&quot;/&gt;&lt;wsp:rsid wsp:val=&quot;00164782&quot;/&gt;&lt;wsp:rsid wsp:val=&quot;001649F7&quot;/&gt;&lt;wsp:rsid wsp:val=&quot;001659C1&quot;/&gt;&lt;wsp:rsid wsp:val=&quot;00165A27&quot;/&gt;&lt;wsp:rsid wsp:val=&quot;0016637B&quot;/&gt;&lt;wsp:rsid wsp:val=&quot;001706E5&quot;/&gt;&lt;wsp:rsid wsp:val=&quot;001708E2&quot;/&gt;&lt;wsp:rsid wsp:val=&quot;00170C54&quot;/&gt;&lt;wsp:rsid wsp:val=&quot;00172842&quot;/&gt;&lt;wsp:rsid wsp:val=&quot;00173370&quot;/&gt;&lt;wsp:rsid wsp:val=&quot;00173A8E&quot;/&gt;&lt;wsp:rsid wsp:val=&quot;00173F9B&quot;/&gt;&lt;wsp:rsid wsp:val=&quot;00175063&quot;/&gt;&lt;wsp:rsid wsp:val=&quot;00175117&quot;/&gt;&lt;wsp:rsid wsp:val=&quot;00175A2C&quot;/&gt;&lt;wsp:rsid wsp:val=&quot;00175F50&quot;/&gt;&lt;wsp:rsid wsp:val=&quot;001771FC&quot;/&gt;&lt;wsp:rsid wsp:val=&quot;00177A87&quot;/&gt;&lt;wsp:rsid wsp:val=&quot;001803E9&quot;/&gt;&lt;wsp:rsid wsp:val=&quot;001804A7&quot;/&gt;&lt;wsp:rsid wsp:val=&quot;00180A63&quot;/&gt;&lt;wsp:rsid wsp:val=&quot;0018143F&quot;/&gt;&lt;wsp:rsid wsp:val=&quot;0018163D&quot;/&gt;&lt;wsp:rsid wsp:val=&quot;00183E4C&quot;/&gt;&lt;wsp:rsid wsp:val=&quot;00184209&quot;/&gt;&lt;wsp:rsid wsp:val=&quot;00184A47&quot;/&gt;&lt;wsp:rsid wsp:val=&quot;0018538A&quot;/&gt;&lt;wsp:rsid wsp:val=&quot;00186D1D&quot;/&gt;&lt;wsp:rsid wsp:val=&quot;00186E24&quot;/&gt;&lt;wsp:rsid wsp:val=&quot;0018777B&quot;/&gt;&lt;wsp:rsid wsp:val=&quot;0018777E&quot;/&gt;&lt;wsp:rsid wsp:val=&quot;001906F8&quot;/&gt;&lt;wsp:rsid wsp:val=&quot;00190AC1&quot;/&gt;&lt;wsp:rsid wsp:val=&quot;00190D58&quot;/&gt;&lt;wsp:rsid wsp:val=&quot;00190EC0&quot;/&gt;&lt;wsp:rsid wsp:val=&quot;00192423&quot;/&gt;&lt;wsp:rsid wsp:val=&quot;001924CC&quot;/&gt;&lt;wsp:rsid wsp:val=&quot;0019259A&quot;/&gt;&lt;wsp:rsid wsp:val=&quot;001928FD&quot;/&gt;&lt;wsp:rsid wsp:val=&quot;00192B97&quot;/&gt;&lt;wsp:rsid wsp:val=&quot;0019341A&quot;/&gt;&lt;wsp:rsid wsp:val=&quot;00193A16&quot;/&gt;&lt;wsp:rsid wsp:val=&quot;001951B2&quot;/&gt;&lt;wsp:rsid wsp:val=&quot;001955A4&quot;/&gt;&lt;wsp:rsid wsp:val=&quot;001958CD&quot;/&gt;&lt;wsp:rsid wsp:val=&quot;00196AF7&quot;/&gt;&lt;wsp:rsid wsp:val=&quot;00196C01&quot;/&gt;&lt;wsp:rsid wsp:val=&quot;00196CEF&quot;/&gt;&lt;wsp:rsid wsp:val=&quot;00197DF9&quot;/&gt;&lt;wsp:rsid wsp:val=&quot;001A0C3E&quot;/&gt;&lt;wsp:rsid wsp:val=&quot;001A14A3&quot;/&gt;&lt;wsp:rsid wsp:val=&quot;001A1987&quot;/&gt;&lt;wsp:rsid wsp:val=&quot;001A218B&quot;/&gt;&lt;wsp:rsid wsp:val=&quot;001A2564&quot;/&gt;&lt;wsp:rsid wsp:val=&quot;001A2813&quot;/&gt;&lt;wsp:rsid wsp:val=&quot;001A2985&quot;/&gt;&lt;wsp:rsid wsp:val=&quot;001A2B06&quot;/&gt;&lt;wsp:rsid wsp:val=&quot;001A6173&quot;/&gt;&lt;wsp:rsid wsp:val=&quot;001A62B7&quot;/&gt;&lt;wsp:rsid wsp:val=&quot;001A6CBA&quot;/&gt;&lt;wsp:rsid wsp:val=&quot;001B0579&quot;/&gt;&lt;wsp:rsid wsp:val=&quot;001B06D9&quot;/&gt;&lt;wsp:rsid wsp:val=&quot;001B0B43&quot;/&gt;&lt;wsp:rsid wsp:val=&quot;001B0D97&quot;/&gt;&lt;wsp:rsid wsp:val=&quot;001B14E7&quot;/&gt;&lt;wsp:rsid wsp:val=&quot;001B189A&quot;/&gt;&lt;wsp:rsid wsp:val=&quot;001B35C9&quot;/&gt;&lt;wsp:rsid wsp:val=&quot;001B3F76&quot;/&gt;&lt;wsp:rsid wsp:val=&quot;001B4C2A&quot;/&gt;&lt;wsp:rsid wsp:val=&quot;001B4C2C&quot;/&gt;&lt;wsp:rsid wsp:val=&quot;001B5A5D&quot;/&gt;&lt;wsp:rsid wsp:val=&quot;001B5FC4&quot;/&gt;&lt;wsp:rsid wsp:val=&quot;001C041B&quot;/&gt;&lt;wsp:rsid wsp:val=&quot;001C0ADC&quot;/&gt;&lt;wsp:rsid wsp:val=&quot;001C0D15&quot;/&gt;&lt;wsp:rsid wsp:val=&quot;001C0F0E&quot;/&gt;&lt;wsp:rsid wsp:val=&quot;001C1632&quot;/&gt;&lt;wsp:rsid wsp:val=&quot;001C1CE5&quot;/&gt;&lt;wsp:rsid wsp:val=&quot;001C2818&quot;/&gt;&lt;wsp:rsid wsp:val=&quot;001C2ED5&quot;/&gt;&lt;wsp:rsid wsp:val=&quot;001C3D2A&quot;/&gt;&lt;wsp:rsid wsp:val=&quot;001C3E15&quot;/&gt;&lt;wsp:rsid wsp:val=&quot;001C3F1D&quot;/&gt;&lt;wsp:rsid wsp:val=&quot;001C4B20&quot;/&gt;&lt;wsp:rsid wsp:val=&quot;001C6108&quot;/&gt;&lt;wsp:rsid wsp:val=&quot;001C65DE&quot;/&gt;&lt;wsp:rsid wsp:val=&quot;001C6D4A&quot;/&gt;&lt;wsp:rsid wsp:val=&quot;001D1607&quot;/&gt;&lt;wsp:rsid wsp:val=&quot;001D16D8&quot;/&gt;&lt;wsp:rsid wsp:val=&quot;001D1FE4&quot;/&gt;&lt;wsp:rsid wsp:val=&quot;001D23AE&quot;/&gt;&lt;wsp:rsid wsp:val=&quot;001D31A7&quot;/&gt;&lt;wsp:rsid wsp:val=&quot;001D3298&quot;/&gt;&lt;wsp:rsid wsp:val=&quot;001D51BA&quot;/&gt;&lt;wsp:rsid wsp:val=&quot;001D61A9&quot;/&gt;&lt;wsp:rsid wsp:val=&quot;001D6342&quot;/&gt;&lt;wsp:rsid wsp:val=&quot;001D6D49&quot;/&gt;&lt;wsp:rsid wsp:val=&quot;001D6D53&quot;/&gt;&lt;wsp:rsid wsp:val=&quot;001E0114&quot;/&gt;&lt;wsp:rsid wsp:val=&quot;001E09BB&quot;/&gt;&lt;wsp:rsid wsp:val=&quot;001E114A&quot;/&gt;&lt;wsp:rsid wsp:val=&quot;001E1DF8&quot;/&gt;&lt;wsp:rsid wsp:val=&quot;001E1DFB&quot;/&gt;&lt;wsp:rsid wsp:val=&quot;001E2382&quot;/&gt;&lt;wsp:rsid wsp:val=&quot;001E24CC&quot;/&gt;&lt;wsp:rsid wsp:val=&quot;001E2CF6&quot;/&gt;&lt;wsp:rsid wsp:val=&quot;001E49B4&quot;/&gt;&lt;wsp:rsid wsp:val=&quot;001E51DD&quot;/&gt;&lt;wsp:rsid wsp:val=&quot;001E53B5&quot;/&gt;&lt;wsp:rsid wsp:val=&quot;001E58E2&quot;/&gt;&lt;wsp:rsid wsp:val=&quot;001E5CC3&quot;/&gt;&lt;wsp:rsid wsp:val=&quot;001E5D52&quot;/&gt;&lt;wsp:rsid wsp:val=&quot;001E7AED&quot;/&gt;&lt;wsp:rsid wsp:val=&quot;001F1261&quot;/&gt;&lt;wsp:rsid wsp:val=&quot;001F25FA&quot;/&gt;&lt;wsp:rsid wsp:val=&quot;001F2689&quot;/&gt;&lt;wsp:rsid wsp:val=&quot;001F36F7&quot;/&gt;&lt;wsp:rsid wsp:val=&quot;001F3916&quot;/&gt;&lt;wsp:rsid wsp:val=&quot;001F4488&quot;/&gt;&lt;wsp:rsid wsp:val=&quot;001F4B32&quot;/&gt;&lt;wsp:rsid wsp:val=&quot;001F54C5&quot;/&gt;&lt;wsp:rsid wsp:val=&quot;001F59F7&quot;/&gt;&lt;wsp:rsid wsp:val=&quot;001F6018&quot;/&gt;&lt;wsp:rsid wsp:val=&quot;001F662C&quot;/&gt;&lt;wsp:rsid wsp:val=&quot;001F7074&quot;/&gt;&lt;wsp:rsid wsp:val=&quot;0020037C&quot;/&gt;&lt;wsp:rsid wsp:val=&quot;00200490&quot;/&gt;&lt;wsp:rsid wsp:val=&quot;00200FF6&quot;/&gt;&lt;wsp:rsid wsp:val=&quot;00201F3A&quot;/&gt;&lt;wsp:rsid wsp:val=&quot;00202D34&quot;/&gt;&lt;wsp:rsid wsp:val=&quot;00203F96&quot;/&gt;&lt;wsp:rsid wsp:val=&quot;00204E54&quot;/&gt;&lt;wsp:rsid wsp:val=&quot;0020560C&quot;/&gt;&lt;wsp:rsid wsp:val=&quot;002057A8&quot;/&gt;&lt;wsp:rsid wsp:val=&quot;00205B63&quot;/&gt;&lt;wsp:rsid wsp:val=&quot;00205B8B&quot;/&gt;&lt;wsp:rsid wsp:val=&quot;00206153&quot;/&gt;&lt;wsp:rsid wsp:val=&quot;002061D8&quot;/&gt;&lt;wsp:rsid wsp:val=&quot;002069B2&quot;/&gt;&lt;wsp:rsid wsp:val=&quot;00206B6E&quot;/&gt;&lt;wsp:rsid wsp:val=&quot;00207231&quot;/&gt;&lt;wsp:rsid wsp:val=&quot;00207FA3&quot;/&gt;&lt;wsp:rsid wsp:val=&quot;00210380&quot;/&gt;&lt;wsp:rsid wsp:val=&quot;00210F73&quot;/&gt;&lt;wsp:rsid wsp:val=&quot;0021200B&quot;/&gt;&lt;wsp:rsid wsp:val=&quot;0021281F&quot;/&gt;&lt;wsp:rsid wsp:val=&quot;00214D13&quot;/&gt;&lt;wsp:rsid wsp:val=&quot;00214DA8&quot;/&gt;&lt;wsp:rsid wsp:val=&quot;00215423&quot;/&gt;&lt;wsp:rsid wsp:val=&quot;002158FA&quot;/&gt;&lt;wsp:rsid wsp:val=&quot;00217CD2&quot;/&gt;&lt;wsp:rsid wsp:val=&quot;002204B5&quot;/&gt;&lt;wsp:rsid wsp:val=&quot;00220600&quot;/&gt;&lt;wsp:rsid wsp:val=&quot;00220888&quot;/&gt;&lt;wsp:rsid wsp:val=&quot;00220DD4&quot;/&gt;&lt;wsp:rsid wsp:val=&quot;00220FBD&quot;/&gt;&lt;wsp:rsid wsp:val=&quot;00221380&quot;/&gt;&lt;wsp:rsid wsp:val=&quot;002224DB&quot;/&gt;&lt;wsp:rsid wsp:val=&quot;002231CD&quot;/&gt;&lt;wsp:rsid wsp:val=&quot;00223FCB&quot;/&gt;&lt;wsp:rsid wsp:val=&quot;002244CE&quot;/&gt;&lt;wsp:rsid wsp:val=&quot;00224666&quot;/&gt;&lt;wsp:rsid wsp:val=&quot;002248C8&quot;/&gt;&lt;wsp:rsid wsp:val=&quot;0022504B&quot;/&gt;&lt;wsp:rsid wsp:val=&quot;00225228&quot;/&gt;&lt;wsp:rsid wsp:val=&quot;002252C3&quot;/&gt;&lt;wsp:rsid wsp:val=&quot;00225B30&quot;/&gt;&lt;wsp:rsid wsp:val=&quot;00225C54&quot;/&gt;&lt;wsp:rsid wsp:val=&quot;00225F42&quot;/&gt;&lt;wsp:rsid wsp:val=&quot;002269D4&quot;/&gt;&lt;wsp:rsid wsp:val=&quot;00226BBF&quot;/&gt;&lt;wsp:rsid wsp:val=&quot;00230765&quot;/&gt;&lt;wsp:rsid wsp:val=&quot;00231138&quot;/&gt;&lt;wsp:rsid wsp:val=&quot;002319D1&quot;/&gt;&lt;wsp:rsid wsp:val=&quot;002319E4&quot;/&gt;&lt;wsp:rsid wsp:val=&quot;00232211&quot;/&gt;&lt;wsp:rsid wsp:val=&quot;00232584&quot;/&gt;&lt;wsp:rsid wsp:val=&quot;002330A5&quot;/&gt;&lt;wsp:rsid wsp:val=&quot;00233C8B&quot;/&gt;&lt;wsp:rsid wsp:val=&quot;00233F86&quot;/&gt;&lt;wsp:rsid wsp:val=&quot;00234A81&quot;/&gt;&lt;wsp:rsid wsp:val=&quot;00234AD3&quot;/&gt;&lt;wsp:rsid wsp:val=&quot;00235632&quot;/&gt;&lt;wsp:rsid wsp:val=&quot;00235872&quot;/&gt;&lt;wsp:rsid wsp:val=&quot;002358F3&quot;/&gt;&lt;wsp:rsid wsp:val=&quot;002359CA&quot;/&gt;&lt;wsp:rsid wsp:val=&quot;00236401&quot;/&gt;&lt;wsp:rsid wsp:val=&quot;00236922&quot;/&gt;&lt;wsp:rsid wsp:val=&quot;00236AE2&quot;/&gt;&lt;wsp:rsid wsp:val=&quot;00237465&quot;/&gt;&lt;wsp:rsid wsp:val=&quot;00237FCA&quot;/&gt;&lt;wsp:rsid wsp:val=&quot;0024037F&quot;/&gt;&lt;wsp:rsid wsp:val=&quot;00240E69&quot;/&gt;&lt;wsp:rsid wsp:val=&quot;00240FFF&quot;/&gt;&lt;wsp:rsid wsp:val=&quot;00241559&quot;/&gt;&lt;wsp:rsid wsp:val=&quot;00242567&quot;/&gt;&lt;wsp:rsid wsp:val=&quot;00242E81&quot;/&gt;&lt;wsp:rsid wsp:val=&quot;002430B5&quot;/&gt;&lt;wsp:rsid wsp:val=&quot;002435B3&quot;/&gt;&lt;wsp:rsid wsp:val=&quot;00243EB7&quot;/&gt;&lt;wsp:rsid wsp:val=&quot;0024407B&quot;/&gt;&lt;wsp:rsid wsp:val=&quot;00244CA3&quot;/&gt;&lt;wsp:rsid wsp:val=&quot;002454B8&quot;/&gt;&lt;wsp:rsid wsp:val=&quot;002458EB&quot;/&gt;&lt;wsp:rsid wsp:val=&quot;002475F0&quot;/&gt;&lt;wsp:rsid wsp:val=&quot;002500C8&quot;/&gt;&lt;wsp:rsid wsp:val=&quot;00250B2A&quot;/&gt;&lt;wsp:rsid wsp:val=&quot;00250BF9&quot;/&gt;&lt;wsp:rsid wsp:val=&quot;002530B3&quot;/&gt;&lt;wsp:rsid wsp:val=&quot;002554E9&quot;/&gt;&lt;wsp:rsid wsp:val=&quot;00255D91&quot;/&gt;&lt;wsp:rsid wsp:val=&quot;0025635E&quot;/&gt;&lt;wsp:rsid wsp:val=&quot;00256528&quot;/&gt;&lt;wsp:rsid wsp:val=&quot;00257543&quot;/&gt;&lt;wsp:rsid wsp:val=&quot;00257A67&quot;/&gt;&lt;wsp:rsid wsp:val=&quot;00257B25&quot;/&gt;&lt;wsp:rsid wsp:val=&quot;00257C94&quot;/&gt;&lt;wsp:rsid wsp:val=&quot;00257FDF&quot;/&gt;&lt;wsp:rsid wsp:val=&quot;0026030A&quot;/&gt;&lt;wsp:rsid wsp:val=&quot;00260C2A&quot;/&gt;&lt;wsp:rsid wsp:val=&quot;002617E7&quot;/&gt;&lt;wsp:rsid wsp:val=&quot;00261AFD&quot;/&gt;&lt;wsp:rsid wsp:val=&quot;00262E21&quot;/&gt;&lt;wsp:rsid wsp:val=&quot;00263A3F&quot;/&gt;&lt;wsp:rsid wsp:val=&quot;00264209&quot;/&gt;&lt;wsp:rsid wsp:val=&quot;00264228&quot;/&gt;&lt;wsp:rsid wsp:val=&quot;00264334&quot;/&gt;&lt;wsp:rsid wsp:val=&quot;0026473E&quot;/&gt;&lt;wsp:rsid wsp:val=&quot;00264D79&quot;/&gt;&lt;wsp:rsid wsp:val=&quot;00266214&quot;/&gt;&lt;wsp:rsid wsp:val=&quot;00267C83&quot;/&gt;&lt;wsp:rsid wsp:val=&quot;00270C75&quot;/&gt;&lt;wsp:rsid wsp:val=&quot;00270EA2&quot;/&gt;&lt;wsp:rsid wsp:val=&quot;0027144F&quot;/&gt;&lt;wsp:rsid wsp:val=&quot;00271899&quot;/&gt;&lt;wsp:rsid wsp:val=&quot;002718D7&quot;/&gt;&lt;wsp:rsid wsp:val=&quot;00271E4C&quot;/&gt;&lt;wsp:rsid wsp:val=&quot;00271F3A&quot;/&gt;&lt;wsp:rsid wsp:val=&quot;002724CD&quot;/&gt;&lt;wsp:rsid wsp:val=&quot;00273278&quot;/&gt;&lt;wsp:rsid wsp:val=&quot;002737F4&quot;/&gt;&lt;wsp:rsid wsp:val=&quot;00273D06&quot;/&gt;&lt;wsp:rsid wsp:val=&quot;00277B80&quot;/&gt;&lt;wsp:rsid wsp:val=&quot;00277CE8&quot;/&gt;&lt;wsp:rsid wsp:val=&quot;002805F5&quot;/&gt;&lt;wsp:rsid wsp:val=&quot;00280751&quot;/&gt;&lt;wsp:rsid wsp:val=&quot;00281DC2&quot;/&gt;&lt;wsp:rsid wsp:val=&quot;002822E6&quot;/&gt;&lt;wsp:rsid wsp:val=&quot;0028280A&quot;/&gt;&lt;wsp:rsid wsp:val=&quot;002828DA&quot;/&gt;&lt;wsp:rsid wsp:val=&quot;00283606&quot;/&gt;&lt;wsp:rsid wsp:val=&quot;002850D3&quot;/&gt;&lt;wsp:rsid wsp:val=&quot;00285311&quot;/&gt;&lt;wsp:rsid wsp:val=&quot;00286176&quot;/&gt;&lt;wsp:rsid wsp:val=&quot;002869ED&quot;/&gt;&lt;wsp:rsid wsp:val=&quot;00286ACD&quot;/&gt;&lt;wsp:rsid wsp:val=&quot;00286AD1&quot;/&gt;&lt;wsp:rsid wsp:val=&quot;00287838&quot;/&gt;&lt;wsp:rsid wsp:val=&quot;002907B5&quot;/&gt;&lt;wsp:rsid wsp:val=&quot;00290CE6&quot;/&gt;&lt;wsp:rsid wsp:val=&quot;00291523&quot;/&gt;&lt;wsp:rsid wsp:val=&quot;002918A7&quot;/&gt;&lt;wsp:rsid wsp:val=&quot;00292EB7&quot;/&gt;&lt;wsp:rsid wsp:val=&quot;00294857&quot;/&gt;&lt;wsp:rsid wsp:val=&quot;00294C9B&quot;/&gt;&lt;wsp:rsid wsp:val=&quot;00295E23&quot;/&gt;&lt;wsp:rsid wsp:val=&quot;00296227&quot;/&gt;&lt;wsp:rsid wsp:val=&quot;00296915&quot;/&gt;&lt;wsp:rsid wsp:val=&quot;00296F44&quot;/&gt;&lt;wsp:rsid wsp:val=&quot;002970B0&quot;/&gt;&lt;wsp:rsid wsp:val=&quot;0029761E&quot;/&gt;&lt;wsp:rsid wsp:val=&quot;0029777D&quot;/&gt;&lt;wsp:rsid wsp:val=&quot;002A055E&quot;/&gt;&lt;wsp:rsid wsp:val=&quot;002A0723&quot;/&gt;&lt;wsp:rsid wsp:val=&quot;002A089D&quot;/&gt;&lt;wsp:rsid wsp:val=&quot;002A1479&quot;/&gt;&lt;wsp:rsid wsp:val=&quot;002A1760&quot;/&gt;&lt;wsp:rsid wsp:val=&quot;002A1D4E&quot;/&gt;&lt;wsp:rsid wsp:val=&quot;002A1FBA&quot;/&gt;&lt;wsp:rsid wsp:val=&quot;002A253E&quot;/&gt;&lt;wsp:rsid wsp:val=&quot;002A25EB&quot;/&gt;&lt;wsp:rsid wsp:val=&quot;002A2869&quot;/&gt;&lt;wsp:rsid wsp:val=&quot;002A2EA6&quot;/&gt;&lt;wsp:rsid wsp:val=&quot;002A3339&quot;/&gt;&lt;wsp:rsid wsp:val=&quot;002A3D58&quot;/&gt;&lt;wsp:rsid wsp:val=&quot;002A4CFA&quot;/&gt;&lt;wsp:rsid wsp:val=&quot;002A4EF2&quot;/&gt;&lt;wsp:rsid wsp:val=&quot;002A5529&quot;/&gt;&lt;wsp:rsid wsp:val=&quot;002A6263&quot;/&gt;&lt;wsp:rsid wsp:val=&quot;002A6CCF&quot;/&gt;&lt;wsp:rsid wsp:val=&quot;002A750D&quot;/&gt;&lt;wsp:rsid wsp:val=&quot;002A7746&quot;/&gt;&lt;wsp:rsid wsp:val=&quot;002A778C&quot;/&gt;&lt;wsp:rsid wsp:val=&quot;002A78F5&quot;/&gt;&lt;wsp:rsid wsp:val=&quot;002A7E72&quot;/&gt;&lt;wsp:rsid wsp:val=&quot;002A7ECC&quot;/&gt;&lt;wsp:rsid wsp:val=&quot;002B00D5&quot;/&gt;&lt;wsp:rsid wsp:val=&quot;002B00D7&quot;/&gt;&lt;wsp:rsid wsp:val=&quot;002B24D6&quot;/&gt;&lt;wsp:rsid wsp:val=&quot;002B3D1E&quot;/&gt;&lt;wsp:rsid wsp:val=&quot;002B4EF9&quot;/&gt;&lt;wsp:rsid wsp:val=&quot;002B5509&quot;/&gt;&lt;wsp:rsid wsp:val=&quot;002B553E&quot;/&gt;&lt;wsp:rsid wsp:val=&quot;002B7897&quot;/&gt;&lt;wsp:rsid wsp:val=&quot;002B7D17&quot;/&gt;&lt;wsp:rsid wsp:val=&quot;002C0897&quot;/&gt;&lt;wsp:rsid wsp:val=&quot;002C1219&quot;/&gt;&lt;wsp:rsid wsp:val=&quot;002C1653&quot;/&gt;&lt;wsp:rsid wsp:val=&quot;002C2DDA&quot;/&gt;&lt;wsp:rsid wsp:val=&quot;002C3EEB&quot;/&gt;&lt;wsp:rsid wsp:val=&quot;002C3F10&quot;/&gt;&lt;wsp:rsid wsp:val=&quot;002C41E6&quot;/&gt;&lt;wsp:rsid wsp:val=&quot;002C545D&quot;/&gt;&lt;wsp:rsid wsp:val=&quot;002D0481&quot;/&gt;&lt;wsp:rsid wsp:val=&quot;002D04B8&quot;/&gt;&lt;wsp:rsid wsp:val=&quot;002D071A&quot;/&gt;&lt;wsp:rsid wsp:val=&quot;002D1050&quot;/&gt;&lt;wsp:rsid wsp:val=&quot;002D13DA&quot;/&gt;&lt;wsp:rsid wsp:val=&quot;002D18FB&quot;/&gt;&lt;wsp:rsid wsp:val=&quot;002D229C&quot;/&gt;&lt;wsp:rsid wsp:val=&quot;002D2548&quot;/&gt;&lt;wsp:rsid wsp:val=&quot;002D2BA1&quot;/&gt;&lt;wsp:rsid wsp:val=&quot;002D2E4F&quot;/&gt;&lt;wsp:rsid wsp:val=&quot;002D34B2&quot;/&gt;&lt;wsp:rsid wsp:val=&quot;002D369A&quot;/&gt;&lt;wsp:rsid wsp:val=&quot;002D3B75&quot;/&gt;&lt;wsp:rsid wsp:val=&quot;002D3E97&quot;/&gt;&lt;wsp:rsid wsp:val=&quot;002D3F33&quot;/&gt;&lt;wsp:rsid wsp:val=&quot;002D4825&quot;/&gt;&lt;wsp:rsid wsp:val=&quot;002D48C1&quot;/&gt;&lt;wsp:rsid wsp:val=&quot;002D5ABE&quot;/&gt;&lt;wsp:rsid wsp:val=&quot;002D5F81&quot;/&gt;&lt;wsp:rsid wsp:val=&quot;002D6234&quot;/&gt;&lt;wsp:rsid wsp:val=&quot;002D6CA1&quot;/&gt;&lt;wsp:rsid wsp:val=&quot;002D6DD0&quot;/&gt;&lt;wsp:rsid wsp:val=&quot;002D7440&quot;/&gt;&lt;wsp:rsid wsp:val=&quot;002D7637&quot;/&gt;&lt;wsp:rsid wsp:val=&quot;002D798C&quot;/&gt;&lt;wsp:rsid wsp:val=&quot;002E0FF2&quot;/&gt;&lt;wsp:rsid wsp:val=&quot;002E17F2&quot;/&gt;&lt;wsp:rsid wsp:val=&quot;002E2BBC&quot;/&gt;&lt;wsp:rsid wsp:val=&quot;002E5141&quot;/&gt;&lt;wsp:rsid wsp:val=&quot;002E631C&quot;/&gt;&lt;wsp:rsid wsp:val=&quot;002E6AFE&quot;/&gt;&lt;wsp:rsid wsp:val=&quot;002E6F9E&quot;/&gt;&lt;wsp:rsid wsp:val=&quot;002E796A&quot;/&gt;&lt;wsp:rsid wsp:val=&quot;002E7CAE&quot;/&gt;&lt;wsp:rsid wsp:val=&quot;002E7E80&quot;/&gt;&lt;wsp:rsid wsp:val=&quot;002E7F84&quot;/&gt;&lt;wsp:rsid wsp:val=&quot;002F1F20&quot;/&gt;&lt;wsp:rsid wsp:val=&quot;002F2241&quot;/&gt;&lt;wsp:rsid wsp:val=&quot;002F2771&quot;/&gt;&lt;wsp:rsid wsp:val=&quot;002F306C&quot;/&gt;&lt;wsp:rsid wsp:val=&quot;002F37A9&quot;/&gt;&lt;wsp:rsid wsp:val=&quot;002F393F&quot;/&gt;&lt;wsp:rsid wsp:val=&quot;002F3FFA&quot;/&gt;&lt;wsp:rsid wsp:val=&quot;002F5E03&quot;/&gt;&lt;wsp:rsid wsp:val=&quot;002F6EE6&quot;/&gt;&lt;wsp:rsid wsp:val=&quot;002F72D6&quot;/&gt;&lt;wsp:rsid wsp:val=&quot;002F769C&quot;/&gt;&lt;wsp:rsid wsp:val=&quot;00300755&quot;/&gt;&lt;wsp:rsid wsp:val=&quot;00301CE6&quot;/&gt;&lt;wsp:rsid wsp:val=&quot;0030256B&quot;/&gt;&lt;wsp:rsid wsp:val=&quot;00302631&quot;/&gt;&lt;wsp:rsid wsp:val=&quot;00303AFB&quot;/&gt;&lt;wsp:rsid wsp:val=&quot;0030443D&quot;/&gt;&lt;wsp:rsid wsp:val=&quot;00304B6A&quot;/&gt;&lt;wsp:rsid wsp:val=&quot;0030501F&quot;/&gt;&lt;wsp:rsid wsp:val=&quot;00306134&quot;/&gt;&lt;wsp:rsid wsp:val=&quot;00307BA1&quot;/&gt;&lt;wsp:rsid wsp:val=&quot;0031050C&quot;/&gt;&lt;wsp:rsid wsp:val=&quot;00311702&quot;/&gt;&lt;wsp:rsid wsp:val=&quot;00311E82&quot;/&gt;&lt;wsp:rsid wsp:val=&quot;00313535&quot;/&gt;&lt;wsp:rsid wsp:val=&quot;00313FD6&quot;/&gt;&lt;wsp:rsid wsp:val=&quot;003140FC&quot;/&gt;&lt;wsp:rsid wsp:val=&quot;003143BD&quot;/&gt;&lt;wsp:rsid wsp:val=&quot;003147AC&quot;/&gt;&lt;wsp:rsid wsp:val=&quot;003151A8&quot;/&gt;&lt;wsp:rsid wsp:val=&quot;003170A6&quot;/&gt;&lt;wsp:rsid wsp:val=&quot;00317173&quot;/&gt;&lt;wsp:rsid wsp:val=&quot;0032019F&quot;/&gt;&lt;wsp:rsid wsp:val=&quot;003203ED&quot;/&gt;&lt;wsp:rsid wsp:val=&quot;0032072E&quot;/&gt;&lt;wsp:rsid wsp:val=&quot;0032131B&quot;/&gt;&lt;wsp:rsid wsp:val=&quot;00321C26&quot;/&gt;&lt;wsp:rsid wsp:val=&quot;00321C4F&quot;/&gt;&lt;wsp:rsid wsp:val=&quot;00322090&quot;/&gt;&lt;wsp:rsid wsp:val=&quot;00322C9F&quot;/&gt;&lt;wsp:rsid wsp:val=&quot;003236ED&quot;/&gt;&lt;wsp:rsid wsp:val=&quot;00323A12&quot;/&gt;&lt;wsp:rsid wsp:val=&quot;0032460C&quot;/&gt;&lt;wsp:rsid wsp:val=&quot;00324718&quot;/&gt;&lt;wsp:rsid wsp:val=&quot;00324D23&quot;/&gt;&lt;wsp:rsid wsp:val=&quot;00324EA6&quot;/&gt;&lt;wsp:rsid wsp:val=&quot;00325A36&quot;/&gt;&lt;wsp:rsid wsp:val=&quot;00325BC6&quot;/&gt;&lt;wsp:rsid wsp:val=&quot;00327456&quot;/&gt;&lt;wsp:rsid wsp:val=&quot;003275D3&quot;/&gt;&lt;wsp:rsid wsp:val=&quot;00330069&quot;/&gt;&lt;wsp:rsid wsp:val=&quot;00331249&quot;/&gt;&lt;wsp:rsid wsp:val=&quot;00331751&quot;/&gt;&lt;wsp:rsid wsp:val=&quot;00331C1E&quot;/&gt;&lt;wsp:rsid wsp:val=&quot;003321E7&quot;/&gt;&lt;wsp:rsid wsp:val=&quot;00332DB2&quot;/&gt;&lt;wsp:rsid wsp:val=&quot;003340F2&quot;/&gt;&lt;wsp:rsid wsp:val=&quot;00334172&quot;/&gt;&lt;wsp:rsid wsp:val=&quot;00334579&quot;/&gt;&lt;wsp:rsid wsp:val=&quot;00335858&quot;/&gt;&lt;wsp:rsid wsp:val=&quot;00335B0C&quot;/&gt;&lt;wsp:rsid wsp:val=&quot;00336BDA&quot;/&gt;&lt;wsp:rsid wsp:val=&quot;00337B9E&quot;/&gt;&lt;wsp:rsid wsp:val=&quot;00340521&quot;/&gt;&lt;wsp:rsid wsp:val=&quot;003409C4&quot;/&gt;&lt;wsp:rsid wsp:val=&quot;00340D37&quot;/&gt;&lt;wsp:rsid wsp:val=&quot;00341060&quot;/&gt;&lt;wsp:rsid wsp:val=&quot;00342681&quot;/&gt;&lt;wsp:rsid wsp:val=&quot;003429AC&quot;/&gt;&lt;wsp:rsid wsp:val=&quot;00342BD7&quot;/&gt;&lt;wsp:rsid wsp:val=&quot;0034324A&quot;/&gt;&lt;wsp:rsid wsp:val=&quot;00345054&quot;/&gt;&lt;wsp:rsid wsp:val=&quot;00346CBE&quot;/&gt;&lt;wsp:rsid wsp:val=&quot;00346DB5&quot;/&gt;&lt;wsp:rsid wsp:val=&quot;00347407&quot;/&gt;&lt;wsp:rsid wsp:val=&quot;003477B1&quot;/&gt;&lt;wsp:rsid wsp:val=&quot;00350057&quot;/&gt;&lt;wsp:rsid wsp:val=&quot;00351246&quot;/&gt;&lt;wsp:rsid wsp:val=&quot;0035129A&quot;/&gt;&lt;wsp:rsid wsp:val=&quot;00352663&quot;/&gt;&lt;wsp:rsid wsp:val=&quot;00354011&quot;/&gt;&lt;wsp:rsid wsp:val=&quot;00354428&quot;/&gt;&lt;wsp:rsid wsp:val=&quot;0035522B&quot;/&gt;&lt;wsp:rsid wsp:val=&quot;0035713C&quot;/&gt;&lt;wsp:rsid wsp:val=&quot;00357380&quot;/&gt;&lt;wsp:rsid wsp:val=&quot;00357C70&quot;/&gt;&lt;wsp:rsid wsp:val=&quot;003602D9&quot;/&gt;&lt;wsp:rsid wsp:val=&quot;003604CE&quot;/&gt;&lt;wsp:rsid wsp:val=&quot;00360F71&quot;/&gt;&lt;wsp:rsid wsp:val=&quot;00361625&quot;/&gt;&lt;wsp:rsid wsp:val=&quot;00361BED&quot;/&gt;&lt;wsp:rsid wsp:val=&quot;00362680&quot;/&gt;&lt;wsp:rsid wsp:val=&quot;00362ADF&quot;/&gt;&lt;wsp:rsid wsp:val=&quot;00363F09&quot;/&gt;&lt;wsp:rsid wsp:val=&quot;003666AD&quot;/&gt;&lt;wsp:rsid wsp:val=&quot;0036700A&quot;/&gt;&lt;wsp:rsid wsp:val=&quot;00367803&quot;/&gt;&lt;wsp:rsid wsp:val=&quot;003678DC&quot;/&gt;&lt;wsp:rsid wsp:val=&quot;00367F4C&quot;/&gt;&lt;wsp:rsid wsp:val=&quot;003702D1&quot;/&gt;&lt;wsp:rsid wsp:val=&quot;00370E47&quot;/&gt;&lt;wsp:rsid wsp:val=&quot;00371160&quot;/&gt;&lt;wsp:rsid wsp:val=&quot;003715FC&quot;/&gt;&lt;wsp:rsid wsp:val=&quot;003719B6&quot;/&gt;&lt;wsp:rsid wsp:val=&quot;00372A03&quot;/&gt;&lt;wsp:rsid wsp:val=&quot;003730EF&quot;/&gt;&lt;wsp:rsid wsp:val=&quot;0037317A&quot;/&gt;&lt;wsp:rsid wsp:val=&quot;003739AA&quot;/&gt;&lt;wsp:rsid wsp:val=&quot;003742AC&quot;/&gt;&lt;wsp:rsid wsp:val=&quot;0037443C&quot;/&gt;&lt;wsp:rsid wsp:val=&quot;003744A0&quot;/&gt;&lt;wsp:rsid wsp:val=&quot;003750E0&quot;/&gt;&lt;wsp:rsid wsp:val=&quot;00376A36&quot;/&gt;&lt;wsp:rsid wsp:val=&quot;00376A7E&quot;/&gt;&lt;wsp:rsid wsp:val=&quot;00377CE1&quot;/&gt;&lt;wsp:rsid wsp:val=&quot;003828AE&quot;/&gt;&lt;wsp:rsid wsp:val=&quot;00383091&quot;/&gt;&lt;wsp:rsid wsp:val=&quot;003839A1&quot;/&gt;&lt;wsp:rsid wsp:val=&quot;00383C2E&quot;/&gt;&lt;wsp:rsid wsp:val=&quot;00383C85&quot;/&gt;&lt;wsp:rsid wsp:val=&quot;0038492A&quot;/&gt;&lt;wsp:rsid wsp:val=&quot;00385714&quot;/&gt;&lt;wsp:rsid wsp:val=&quot;00385BF0&quot;/&gt;&lt;wsp:rsid wsp:val=&quot;00387595&quot;/&gt;&lt;wsp:rsid wsp:val=&quot;00387B4F&quot;/&gt;&lt;wsp:rsid wsp:val=&quot;00390400&quot;/&gt;&lt;wsp:rsid wsp:val=&quot;0039057D&quot;/&gt;&lt;wsp:rsid wsp:val=&quot;003921EB&quot;/&gt;&lt;wsp:rsid wsp:val=&quot;00392D84&quot;/&gt;&lt;wsp:rsid wsp:val=&quot;00393323&quot;/&gt;&lt;wsp:rsid wsp:val=&quot;003939FF&quot;/&gt;&lt;wsp:rsid wsp:val=&quot;0039449B&quot;/&gt;&lt;wsp:rsid wsp:val=&quot;0039564B&quot;/&gt;&lt;wsp:rsid wsp:val=&quot;003956A7&quot;/&gt;&lt;wsp:rsid wsp:val=&quot;00397374&quot;/&gt;&lt;wsp:rsid wsp:val=&quot;003978C5&quot;/&gt;&lt;wsp:rsid wsp:val=&quot;003A0575&quot;/&gt;&lt;wsp:rsid wsp:val=&quot;003A1962&quot;/&gt;&lt;wsp:rsid wsp:val=&quot;003A2223&quot;/&gt;&lt;wsp:rsid wsp:val=&quot;003A2A0F&quot;/&gt;&lt;wsp:rsid wsp:val=&quot;003A3CEF&quot;/&gt;&lt;wsp:rsid wsp:val=&quot;003A45A1&quot;/&gt;&lt;wsp:rsid wsp:val=&quot;003A5B0A&quot;/&gt;&lt;wsp:rsid wsp:val=&quot;003A5BD4&quot;/&gt;&lt;wsp:rsid wsp:val=&quot;003A6BAC&quot;/&gt;&lt;wsp:rsid wsp:val=&quot;003A6C03&quot;/&gt;&lt;wsp:rsid wsp:val=&quot;003A701E&quot;/&gt;&lt;wsp:rsid wsp:val=&quot;003A7C42&quot;/&gt;&lt;wsp:rsid wsp:val=&quot;003A7EF3&quot;/&gt;&lt;wsp:rsid wsp:val=&quot;003B01EB&quot;/&gt;&lt;wsp:rsid wsp:val=&quot;003B0E26&quot;/&gt;&lt;wsp:rsid wsp:val=&quot;003B159C&quot;/&gt;&lt;wsp:rsid wsp:val=&quot;003B214D&quot;/&gt;&lt;wsp:rsid wsp:val=&quot;003B3655&quot;/&gt;&lt;wsp:rsid wsp:val=&quot;003B369F&quot;/&gt;&lt;wsp:rsid wsp:val=&quot;003B36A3&quot;/&gt;&lt;wsp:rsid wsp:val=&quot;003B4682&quot;/&gt;&lt;wsp:rsid wsp:val=&quot;003B616B&quot;/&gt;&lt;wsp:rsid wsp:val=&quot;003B6FEB&quot;/&gt;&lt;wsp:rsid wsp:val=&quot;003B7FE5&quot;/&gt;&lt;wsp:rsid wsp:val=&quot;003C0612&quot;/&gt;&lt;wsp:rsid wsp:val=&quot;003C11C8&quot;/&gt;&lt;wsp:rsid wsp:val=&quot;003C2702&quot;/&gt;&lt;wsp:rsid wsp:val=&quot;003C2978&quot;/&gt;&lt;wsp:rsid wsp:val=&quot;003C3384&quot;/&gt;&lt;wsp:rsid wsp:val=&quot;003C387F&quot;/&gt;&lt;wsp:rsid wsp:val=&quot;003C3D55&quot;/&gt;&lt;wsp:rsid wsp:val=&quot;003C5A0F&quot;/&gt;&lt;wsp:rsid wsp:val=&quot;003C5F2F&quot;/&gt;&lt;wsp:rsid wsp:val=&quot;003C600C&quot;/&gt;&lt;wsp:rsid wsp:val=&quot;003C672E&quot;/&gt;&lt;wsp:rsid wsp:val=&quot;003C6F5A&quot;/&gt;&lt;wsp:rsid wsp:val=&quot;003C713E&quot;/&gt;&lt;wsp:rsid wsp:val=&quot;003C7806&quot;/&gt;&lt;wsp:rsid wsp:val=&quot;003C78D3&quot;/&gt;&lt;wsp:rsid wsp:val=&quot;003C7AF4&quot;/&gt;&lt;wsp:rsid wsp:val=&quot;003D0851&quot;/&gt;&lt;wsp:rsid wsp:val=&quot;003D0F78&quot;/&gt;&lt;wsp:rsid wsp:val=&quot;003D106F&quot;/&gt;&lt;wsp:rsid wsp:val=&quot;003D109F&quot;/&gt;&lt;wsp:rsid wsp:val=&quot;003D12F6&quot;/&gt;&lt;wsp:rsid wsp:val=&quot;003D2478&quot;/&gt;&lt;wsp:rsid wsp:val=&quot;003D2D83&quot;/&gt;&lt;wsp:rsid wsp:val=&quot;003D3762&quot;/&gt;&lt;wsp:rsid wsp:val=&quot;003D3B7A&quot;/&gt;&lt;wsp:rsid wsp:val=&quot;003D3BFF&quot;/&gt;&lt;wsp:rsid wsp:val=&quot;003D3C45&quot;/&gt;&lt;wsp:rsid wsp:val=&quot;003D3D49&quot;/&gt;&lt;wsp:rsid wsp:val=&quot;003D4C9C&quot;/&gt;&lt;wsp:rsid wsp:val=&quot;003D4FB2&quot;/&gt;&lt;wsp:rsid wsp:val=&quot;003D5B1F&quot;/&gt;&lt;wsp:rsid wsp:val=&quot;003D6F70&quot;/&gt;&lt;wsp:rsid wsp:val=&quot;003D7401&quot;/&gt;&lt;wsp:rsid wsp:val=&quot;003D7591&quot;/&gt;&lt;wsp:rsid wsp:val=&quot;003D7967&quot;/&gt;&lt;wsp:rsid wsp:val=&quot;003E049A&quot;/&gt;&lt;wsp:rsid wsp:val=&quot;003E15FA&quot;/&gt;&lt;wsp:rsid wsp:val=&quot;003E1636&quot;/&gt;&lt;wsp:rsid wsp:val=&quot;003E23FF&quot;/&gt;&lt;wsp:rsid wsp:val=&quot;003E2CCC&quot;/&gt;&lt;wsp:rsid wsp:val=&quot;003E2E3A&quot;/&gt;&lt;wsp:rsid wsp:val=&quot;003E3636&quot;/&gt;&lt;wsp:rsid wsp:val=&quot;003E443C&quot;/&gt;&lt;wsp:rsid wsp:val=&quot;003E44E5&quot;/&gt;&lt;wsp:rsid wsp:val=&quot;003E55E4&quot;/&gt;&lt;wsp:rsid wsp:val=&quot;003E5BD2&quot;/&gt;&lt;wsp:rsid wsp:val=&quot;003E6212&quot;/&gt;&lt;wsp:rsid wsp:val=&quot;003E6322&quot;/&gt;&lt;wsp:rsid wsp:val=&quot;003E6E20&quot;/&gt;&lt;wsp:rsid wsp:val=&quot;003E74E3&quot;/&gt;&lt;wsp:rsid wsp:val=&quot;003E7DDC&quot;/&gt;&lt;wsp:rsid wsp:val=&quot;003F05C7&quot;/&gt;&lt;wsp:rsid wsp:val=&quot;003F091C&quot;/&gt;&lt;wsp:rsid wsp:val=&quot;003F21E7&quot;/&gt;&lt;wsp:rsid wsp:val=&quot;003F2CD4&quot;/&gt;&lt;wsp:rsid wsp:val=&quot;003F3012&quot;/&gt;&lt;wsp:rsid wsp:val=&quot;003F35F4&quot;/&gt;&lt;wsp:rsid wsp:val=&quot;003F36A4&quot;/&gt;&lt;wsp:rsid wsp:val=&quot;003F44DA&quot;/&gt;&lt;wsp:rsid wsp:val=&quot;003F6BBE&quot;/&gt;&lt;wsp:rsid wsp:val=&quot;003F6D1D&quot;/&gt;&lt;wsp:rsid wsp:val=&quot;003F70F0&quot;/&gt;&lt;wsp:rsid wsp:val=&quot;003F76C9&quot;/&gt;&lt;wsp:rsid wsp:val=&quot;003F7B2C&quot;/&gt;&lt;wsp:rsid wsp:val=&quot;004000E8&quot;/&gt;&lt;wsp:rsid wsp:val=&quot;00401231&quot;/&gt;&lt;wsp:rsid wsp:val=&quot;004017E9&quot;/&gt;&lt;wsp:rsid wsp:val=&quot;004019D1&quot;/&gt;&lt;wsp:rsid wsp:val=&quot;00402D3C&quot;/&gt;&lt;wsp:rsid wsp:val=&quot;00402E2B&quot;/&gt;&lt;wsp:rsid wsp:val=&quot;00403B7B&quot;/&gt;&lt;wsp:rsid wsp:val=&quot;00404A9E&quot;/&gt;&lt;wsp:rsid wsp:val=&quot;0040512B&quot;/&gt;&lt;wsp:rsid wsp:val=&quot;00405CA5&quot;/&gt;&lt;wsp:rsid wsp:val=&quot;00406699&quot;/&gt;&lt;wsp:rsid wsp:val=&quot;00407764&quot;/&gt;&lt;wsp:rsid wsp:val=&quot;00407AB5&quot;/&gt;&lt;wsp:rsid wsp:val=&quot;00407CD3&quot;/&gt;&lt;wsp:rsid wsp:val=&quot;00410134&quot;/&gt;&lt;wsp:rsid wsp:val=&quot;00410B72&quot;/&gt;&lt;wsp:rsid wsp:val=&quot;00410F12&quot;/&gt;&lt;wsp:rsid wsp:val=&quot;00410F18&quot;/&gt;&lt;wsp:rsid wsp:val=&quot;004117A3&quot;/&gt;&lt;wsp:rsid wsp:val=&quot;00411A80&quot;/&gt;&lt;wsp:rsid wsp:val=&quot;0041263E&quot;/&gt;&lt;wsp:rsid wsp:val=&quot;004129C9&quot;/&gt;&lt;wsp:rsid wsp:val=&quot;00413530&quot;/&gt;&lt;wsp:rsid wsp:val=&quot;0041398A&quot;/&gt;&lt;wsp:rsid wsp:val=&quot;00413AAC&quot;/&gt;&lt;wsp:rsid wsp:val=&quot;0041402E&quot;/&gt;&lt;wsp:rsid wsp:val=&quot;00414101&quot;/&gt;&lt;wsp:rsid wsp:val=&quot;00414717&quot;/&gt;&lt;wsp:rsid wsp:val=&quot;00414D7A&quot;/&gt;&lt;wsp:rsid wsp:val=&quot;00414E3B&quot;/&gt;&lt;wsp:rsid wsp:val=&quot;0041527D&quot;/&gt;&lt;wsp:rsid wsp:val=&quot;004158A2&quot;/&gt;&lt;wsp:rsid wsp:val=&quot;00415D0E&quot;/&gt;&lt;wsp:rsid wsp:val=&quot;00415D40&quot;/&gt;&lt;wsp:rsid wsp:val=&quot;00415FC5&quot;/&gt;&lt;wsp:rsid wsp:val=&quot;00416A2A&quot;/&gt;&lt;wsp:rsid wsp:val=&quot;00420D42&quot;/&gt;&lt;wsp:rsid wsp:val=&quot;00421105&quot;/&gt;&lt;wsp:rsid wsp:val=&quot;00421208&quot;/&gt;&lt;wsp:rsid wsp:val=&quot;004235B6&quot;/&gt;&lt;wsp:rsid wsp:val=&quot;00423815&quot;/&gt;&lt;wsp:rsid wsp:val=&quot;00423C5F&quot;/&gt;&lt;wsp:rsid wsp:val=&quot;004242F4&quot;/&gt;&lt;wsp:rsid wsp:val=&quot;00424A22&quot;/&gt;&lt;wsp:rsid wsp:val=&quot;00424D56&quot;/&gt;&lt;wsp:rsid wsp:val=&quot;00425428&quot;/&gt;&lt;wsp:rsid wsp:val=&quot;0042606A&quot;/&gt;&lt;wsp:rsid wsp:val=&quot;0042640B&quot;/&gt;&lt;wsp:rsid wsp:val=&quot;00426E60&quot;/&gt;&lt;wsp:rsid wsp:val=&quot;00427248&quot;/&gt;&lt;wsp:rsid wsp:val=&quot;00427DB4&quot;/&gt;&lt;wsp:rsid wsp:val=&quot;004318D6&quot;/&gt;&lt;wsp:rsid wsp:val=&quot;00432EA3&quot;/&gt;&lt;wsp:rsid wsp:val=&quot;0043324D&quot;/&gt;&lt;wsp:rsid wsp:val=&quot;0043517F&quot;/&gt;&lt;wsp:rsid wsp:val=&quot;004358F0&quot;/&gt;&lt;wsp:rsid wsp:val=&quot;00436850&quot;/&gt;&lt;wsp:rsid wsp:val=&quot;00437447&quot;/&gt;&lt;wsp:rsid wsp:val=&quot;00440A1E&quot;/&gt;&lt;wsp:rsid wsp:val=&quot;00440D39&quot;/&gt;&lt;wsp:rsid wsp:val=&quot;00441A92&quot;/&gt;&lt;wsp:rsid wsp:val=&quot;00442839&quot;/&gt;&lt;wsp:rsid wsp:val=&quot;004428EF&quot;/&gt;&lt;wsp:rsid wsp:val=&quot;00442F79&quot;/&gt;&lt;wsp:rsid wsp:val=&quot;004434D0&quot;/&gt;&lt;wsp:rsid wsp:val=&quot;00444B38&quot;/&gt;&lt;wsp:rsid wsp:val=&quot;00444F56&quot;/&gt;&lt;wsp:rsid wsp:val=&quot;0044528E&quot;/&gt;&lt;wsp:rsid wsp:val=&quot;004452F4&quot;/&gt;&lt;wsp:rsid wsp:val=&quot;00446488&quot;/&gt;&lt;wsp:rsid wsp:val=&quot;00450730&quot;/&gt;&lt;wsp:rsid wsp:val=&quot;00450D54&quot;/&gt;&lt;wsp:rsid wsp:val=&quot;0045109D&quot;/&gt;&lt;wsp:rsid wsp:val=&quot;004513CE&quot;/&gt;&lt;wsp:rsid wsp:val=&quot;004517AA&quot;/&gt;&lt;wsp:rsid wsp:val=&quot;00452209&quot;/&gt;&lt;wsp:rsid wsp:val=&quot;00452CAC&quot;/&gt;&lt;wsp:rsid wsp:val=&quot;00452E9A&quot;/&gt;&lt;wsp:rsid wsp:val=&quot;00452ED0&quot;/&gt;&lt;wsp:rsid wsp:val=&quot;00453252&quot;/&gt;&lt;wsp:rsid wsp:val=&quot;00453385&quot;/&gt;&lt;wsp:rsid wsp:val=&quot;0045395D&quot;/&gt;&lt;wsp:rsid wsp:val=&quot;00454082&quot;/&gt;&lt;wsp:rsid wsp:val=&quot;00454A19&quot;/&gt;&lt;wsp:rsid wsp:val=&quot;00454CCB&quot;/&gt;&lt;wsp:rsid wsp:val=&quot;00455381&quot;/&gt;&lt;wsp:rsid wsp:val=&quot;00456150&quot;/&gt;&lt;wsp:rsid wsp:val=&quot;00457565&quot;/&gt;&lt;wsp:rsid wsp:val=&quot;00457B71&quot;/&gt;&lt;wsp:rsid wsp:val=&quot;00457F2F&quot;/&gt;&lt;wsp:rsid wsp:val=&quot;0046001B&quot;/&gt;&lt;wsp:rsid wsp:val=&quot;0046083E&quot;/&gt;&lt;wsp:rsid wsp:val=&quot;00461D84&quot;/&gt;&lt;wsp:rsid wsp:val=&quot;00464C88&quot;/&gt;&lt;wsp:rsid wsp:val=&quot;00464E3D&quot;/&gt;&lt;wsp:rsid wsp:val=&quot;00464F99&quot;/&gt;&lt;wsp:rsid wsp:val=&quot;00465AF6&quot;/&gt;&lt;wsp:rsid wsp:val=&quot;00465E78&quot;/&gt;&lt;wsp:rsid wsp:val=&quot;004668A9&quot;/&gt;&lt;wsp:rsid wsp:val=&quot;0046693A&quot;/&gt;&lt;wsp:rsid wsp:val=&quot;004669E2&quot;/&gt;&lt;wsp:rsid wsp:val=&quot;00467B51&quot;/&gt;&lt;wsp:rsid wsp:val=&quot;004703FE&quot;/&gt;&lt;wsp:rsid wsp:val=&quot;004709AA&quot;/&gt;&lt;wsp:rsid wsp:val=&quot;00470C31&quot;/&gt;&lt;wsp:rsid wsp:val=&quot;004723A5&quot;/&gt;&lt;wsp:rsid wsp:val=&quot;004725E5&quot;/&gt;&lt;wsp:rsid wsp:val=&quot;004734D0&quot;/&gt;&lt;wsp:rsid wsp:val=&quot;00473F6C&quot;/&gt;&lt;wsp:rsid wsp:val=&quot;0047475A&quot;/&gt;&lt;wsp:rsid wsp:val=&quot;00474DB6&quot;/&gt;&lt;wsp:rsid wsp:val=&quot;0047556B&quot;/&gt;&lt;wsp:rsid wsp:val=&quot;0047578E&quot;/&gt;&lt;wsp:rsid wsp:val=&quot;00475C90&quot;/&gt;&lt;wsp:rsid wsp:val=&quot;00476793&quot;/&gt;&lt;wsp:rsid wsp:val=&quot;00477768&quot;/&gt;&lt;wsp:rsid wsp:val=&quot;00477958&quot;/&gt;&lt;wsp:rsid wsp:val=&quot;00477C46&quot;/&gt;&lt;wsp:rsid wsp:val=&quot;004805A1&quot;/&gt;&lt;wsp:rsid wsp:val=&quot;00480B0F&quot;/&gt;&lt;wsp:rsid wsp:val=&quot;00480EEA&quot;/&gt;&lt;wsp:rsid wsp:val=&quot;00481A46&quot;/&gt;&lt;wsp:rsid wsp:val=&quot;00482BC7&quot;/&gt;&lt;wsp:rsid wsp:val=&quot;00482CC5&quot;/&gt;&lt;wsp:rsid wsp:val=&quot;00483F00&quot;/&gt;&lt;wsp:rsid wsp:val=&quot;00483F3E&quot;/&gt;&lt;wsp:rsid wsp:val=&quot;00484771&quot;/&gt;&lt;wsp:rsid wsp:val=&quot;00484D83&quot;/&gt;&lt;wsp:rsid wsp:val=&quot;0048610D&quot;/&gt;&lt;wsp:rsid wsp:val=&quot;00486ACF&quot;/&gt;&lt;wsp:rsid wsp:val=&quot;00487287&quot;/&gt;&lt;wsp:rsid wsp:val=&quot;00487383&quot;/&gt;&lt;wsp:rsid wsp:val=&quot;00490255&quot;/&gt;&lt;wsp:rsid wsp:val=&quot;004915A6&quot;/&gt;&lt;wsp:rsid wsp:val=&quot;00492281&quot;/&gt;&lt;wsp:rsid wsp:val=&quot;00492BC5&quot;/&gt;&lt;wsp:rsid wsp:val=&quot;004944E4&quot;/&gt;&lt;wsp:rsid wsp:val=&quot;00494D60&quot;/&gt;&lt;wsp:rsid wsp:val=&quot;00495133&quot;/&gt;&lt;wsp:rsid wsp:val=&quot;004964F1&quot;/&gt;&lt;wsp:rsid wsp:val=&quot;004A080B&quot;/&gt;&lt;wsp:rsid wsp:val=&quot;004A0F7C&quot;/&gt;&lt;wsp:rsid wsp:val=&quot;004A149A&quot;/&gt;&lt;wsp:rsid wsp:val=&quot;004A16BC&quot;/&gt;&lt;wsp:rsid wsp:val=&quot;004A2B94&quot;/&gt;&lt;wsp:rsid wsp:val=&quot;004A4CB9&quot;/&gt;&lt;wsp:rsid wsp:val=&quot;004A5281&quot;/&gt;&lt;wsp:rsid wsp:val=&quot;004A5A29&quot;/&gt;&lt;wsp:rsid wsp:val=&quot;004A6206&quot;/&gt;&lt;wsp:rsid wsp:val=&quot;004A68C2&quot;/&gt;&lt;wsp:rsid wsp:val=&quot;004A7010&quot;/&gt;&lt;wsp:rsid wsp:val=&quot;004A71A6&quot;/&gt;&lt;wsp:rsid wsp:val=&quot;004A7360&quot;/&gt;&lt;wsp:rsid wsp:val=&quot;004A7419&quot;/&gt;&lt;wsp:rsid wsp:val=&quot;004A7D56&quot;/&gt;&lt;wsp:rsid wsp:val=&quot;004B0099&quot;/&gt;&lt;wsp:rsid wsp:val=&quot;004B0FDF&quot;/&gt;&lt;wsp:rsid wsp:val=&quot;004B16EA&quot;/&gt;&lt;wsp:rsid wsp:val=&quot;004B1F9A&quot;/&gt;&lt;wsp:rsid wsp:val=&quot;004B1F9D&quot;/&gt;&lt;wsp:rsid wsp:val=&quot;004B2174&quot;/&gt;&lt;wsp:rsid wsp:val=&quot;004B30BD&quot;/&gt;&lt;wsp:rsid wsp:val=&quot;004B5080&quot;/&gt;&lt;wsp:rsid wsp:val=&quot;004B640B&quot;/&gt;&lt;wsp:rsid wsp:val=&quot;004B72BA&quot;/&gt;&lt;wsp:rsid wsp:val=&quot;004B7C0C&quot;/&gt;&lt;wsp:rsid wsp:val=&quot;004C1C0D&quot;/&gt;&lt;wsp:rsid wsp:val=&quot;004C24AF&quot;/&gt;&lt;wsp:rsid wsp:val=&quot;004C2772&quot;/&gt;&lt;wsp:rsid wsp:val=&quot;004C379F&quot;/&gt;&lt;wsp:rsid wsp:val=&quot;004C3898&quot;/&gt;&lt;wsp:rsid wsp:val=&quot;004C3CBC&quot;/&gt;&lt;wsp:rsid wsp:val=&quot;004C4101&quot;/&gt;&lt;wsp:rsid wsp:val=&quot;004C5F02&quot;/&gt;&lt;wsp:rsid wsp:val=&quot;004C6DEF&quot;/&gt;&lt;wsp:rsid wsp:val=&quot;004C6E43&quot;/&gt;&lt;wsp:rsid wsp:val=&quot;004C7E2C&quot;/&gt;&lt;wsp:rsid wsp:val=&quot;004D00F2&quot;/&gt;&lt;wsp:rsid wsp:val=&quot;004D1313&quot;/&gt;&lt;wsp:rsid wsp:val=&quot;004D212A&quot;/&gt;&lt;wsp:rsid wsp:val=&quot;004D2F40&quot;/&gt;&lt;wsp:rsid wsp:val=&quot;004D36B1&quot;/&gt;&lt;wsp:rsid wsp:val=&quot;004D7E37&quot;/&gt;&lt;wsp:rsid wsp:val=&quot;004D7EBD&quot;/&gt;&lt;wsp:rsid wsp:val=&quot;004E081D&quot;/&gt;&lt;wsp:rsid wsp:val=&quot;004E23FD&quot;/&gt;&lt;wsp:rsid wsp:val=&quot;004E2680&quot;/&gt;&lt;wsp:rsid wsp:val=&quot;004E28F9&quot;/&gt;&lt;wsp:rsid wsp:val=&quot;004E3051&quot;/&gt;&lt;wsp:rsid wsp:val=&quot;004E3176&quot;/&gt;&lt;wsp:rsid wsp:val=&quot;004E365E&quot;/&gt;&lt;wsp:rsid wsp:val=&quot;004E3D13&quot;/&gt;&lt;wsp:rsid wsp:val=&quot;004E3E52&quot;/&gt;&lt;wsp:rsid wsp:val=&quot;004E3F61&quot;/&gt;&lt;wsp:rsid wsp:val=&quot;004E462E&quot;/&gt;&lt;wsp:rsid wsp:val=&quot;004E56DC&quot;/&gt;&lt;wsp:rsid wsp:val=&quot;004E6092&quot;/&gt;&lt;wsp:rsid wsp:val=&quot;004E6727&quot;/&gt;&lt;wsp:rsid wsp:val=&quot;004E72C3&quot;/&gt;&lt;wsp:rsid wsp:val=&quot;004E76F4&quot;/&gt;&lt;wsp:rsid wsp:val=&quot;004E79C6&quot;/&gt;&lt;wsp:rsid wsp:val=&quot;004E7BFA&quot;/&gt;&lt;wsp:rsid wsp:val=&quot;004E7E83&quot;/&gt;&lt;wsp:rsid wsp:val=&quot;004E7EB2&quot;/&gt;&lt;wsp:rsid wsp:val=&quot;004F0B4E&quot;/&gt;&lt;wsp:rsid wsp:val=&quot;004F0B6C&quot;/&gt;&lt;wsp:rsid wsp:val=&quot;004F0CAB&quot;/&gt;&lt;wsp:rsid wsp:val=&quot;004F1091&quot;/&gt;&lt;wsp:rsid wsp:val=&quot;004F1B9F&quot;/&gt;&lt;wsp:rsid wsp:val=&quot;004F2078&quot;/&gt;&lt;wsp:rsid wsp:val=&quot;004F2A81&quot;/&gt;&lt;wsp:rsid wsp:val=&quot;004F3935&quot;/&gt;&lt;wsp:rsid wsp:val=&quot;004F39B2&quot;/&gt;&lt;wsp:rsid wsp:val=&quot;004F4DA3&quot;/&gt;&lt;wsp:rsid wsp:val=&quot;004F5B41&quot;/&gt;&lt;wsp:rsid wsp:val=&quot;004F5D8D&quot;/&gt;&lt;wsp:rsid wsp:val=&quot;004F69DF&quot;/&gt;&lt;wsp:rsid wsp:val=&quot;004F7653&quot;/&gt;&lt;wsp:rsid wsp:val=&quot;0050039F&quot;/&gt;&lt;wsp:rsid wsp:val=&quot;00500884&quot;/&gt;&lt;wsp:rsid wsp:val=&quot;0050160A&quot;/&gt;&lt;wsp:rsid wsp:val=&quot;00501D8D&quot;/&gt;&lt;wsp:rsid wsp:val=&quot;0050278A&quot;/&gt;&lt;wsp:rsid wsp:val=&quot;00502B30&quot;/&gt;&lt;wsp:rsid wsp:val=&quot;005036F5&quot;/&gt;&lt;wsp:rsid wsp:val=&quot;00503A85&quot;/&gt;&lt;wsp:rsid wsp:val=&quot;00504452&quot;/&gt;&lt;wsp:rsid wsp:val=&quot;005044C5&quot;/&gt;&lt;wsp:rsid wsp:val=&quot;00505DD3&quot;/&gt;&lt;wsp:rsid wsp:val=&quot;00506557&quot;/&gt;&lt;wsp:rsid wsp:val=&quot;0050677A&quot;/&gt;&lt;wsp:rsid wsp:val=&quot;00506F4A&quot;/&gt;&lt;wsp:rsid wsp:val=&quot;005108D8&quot;/&gt;&lt;wsp:rsid wsp:val=&quot;005116F9&quot;/&gt;&lt;wsp:rsid wsp:val=&quot;00511A2E&quot;/&gt;&lt;wsp:rsid wsp:val=&quot;005121CC&quot;/&gt;&lt;wsp:rsid wsp:val=&quot;005148FB&quot;/&gt;&lt;wsp:rsid wsp:val=&quot;005153A7&quot;/&gt;&lt;wsp:rsid wsp:val=&quot;00517AD0&quot;/&gt;&lt;wsp:rsid wsp:val=&quot;0052037E&quot;/&gt;&lt;wsp:rsid wsp:val=&quot;00520D36&quot;/&gt;&lt;wsp:rsid wsp:val=&quot;00521593&quot;/&gt;&lt;wsp:rsid wsp:val=&quot;005215DD&quot;/&gt;&lt;wsp:rsid wsp:val=&quot;00521721&quot;/&gt;&lt;wsp:rsid wsp:val=&quot;005219CF&quot;/&gt;&lt;wsp:rsid wsp:val=&quot;00521C86&quot;/&gt;&lt;wsp:rsid wsp:val=&quot;00521CA6&quot;/&gt;&lt;wsp:rsid wsp:val=&quot;00522501&quot;/&gt;&lt;wsp:rsid wsp:val=&quot;0052257E&quot;/&gt;&lt;wsp:rsid wsp:val=&quot;005225FD&quot;/&gt;&lt;wsp:rsid wsp:val=&quot;00522842&quot;/&gt;&lt;wsp:rsid wsp:val=&quot;005232D6&quot;/&gt;&lt;wsp:rsid wsp:val=&quot;005238BB&quot;/&gt;&lt;wsp:rsid wsp:val=&quot;00523F57&quot;/&gt;&lt;wsp:rsid wsp:val=&quot;00525C4B&quot;/&gt;&lt;wsp:rsid wsp:val=&quot;00525C56&quot;/&gt;&lt;wsp:rsid wsp:val=&quot;00527027&quot;/&gt;&lt;wsp:rsid wsp:val=&quot;005272C3&quot;/&gt;&lt;wsp:rsid wsp:val=&quot;00527DF4&quot;/&gt;&lt;wsp:rsid wsp:val=&quot;00530228&quot;/&gt;&lt;wsp:rsid wsp:val=&quot;00530FD1&quot;/&gt;&lt;wsp:rsid wsp:val=&quot;0053174D&quot;/&gt;&lt;wsp:rsid wsp:val=&quot;00531A4E&quot;/&gt;&lt;wsp:rsid wsp:val=&quot;00532C7F&quot;/&gt;&lt;wsp:rsid wsp:val=&quot;00534B59&quot;/&gt;&lt;wsp:rsid wsp:val=&quot;005356DB&quot;/&gt;&lt;wsp:rsid wsp:val=&quot;00535A57&quot;/&gt;&lt;wsp:rsid wsp:val=&quot;00536036&quot;/&gt;&lt;wsp:rsid wsp:val=&quot;00536759&quot;/&gt;&lt;wsp:rsid wsp:val=&quot;005377A5&quot;/&gt;&lt;wsp:rsid wsp:val=&quot;00537C62&quot;/&gt;&lt;wsp:rsid wsp:val=&quot;005408AE&quot;/&gt;&lt;wsp:rsid wsp:val=&quot;00540966&quot;/&gt;&lt;wsp:rsid wsp:val=&quot;005421A9&quot;/&gt;&lt;wsp:rsid wsp:val=&quot;005421DC&quot;/&gt;&lt;wsp:rsid wsp:val=&quot;0054258D&quot;/&gt;&lt;wsp:rsid wsp:val=&quot;00542E05&quot;/&gt;&lt;wsp:rsid wsp:val=&quot;00543EA7&quot;/&gt;&lt;wsp:rsid wsp:val=&quot;00544436&quot;/&gt;&lt;wsp:rsid wsp:val=&quot;00545536&quot;/&gt;&lt;wsp:rsid wsp:val=&quot;0054596E&quot;/&gt;&lt;wsp:rsid wsp:val=&quot;005464F7&quot;/&gt;&lt;wsp:rsid wsp:val=&quot;00546970&quot;/&gt;&lt;wsp:rsid wsp:val=&quot;00547ED4&quot;/&gt;&lt;wsp:rsid wsp:val=&quot;0055057F&quot;/&gt;&lt;wsp:rsid wsp:val=&quot;00552203&quot;/&gt;&lt;wsp:rsid wsp:val=&quot;0055231F&quot;/&gt;&lt;wsp:rsid wsp:val=&quot;00553829&quot;/&gt;&lt;wsp:rsid wsp:val=&quot;00554E19&quot;/&gt;&lt;wsp:rsid wsp:val=&quot;00554EF7&quot;/&gt;&lt;wsp:rsid wsp:val=&quot;0055539D&quot;/&gt;&lt;wsp:rsid wsp:val=&quot;005561A7&quot;/&gt;&lt;wsp:rsid wsp:val=&quot;0055649A&quot;/&gt;&lt;wsp:rsid wsp:val=&quot;00557ECC&quot;/&gt;&lt;wsp:rsid wsp:val=&quot;0056121F&quot;/&gt;&lt;wsp:rsid wsp:val=&quot;00561375&quot;/&gt;&lt;wsp:rsid wsp:val=&quot;0056189C&quot;/&gt;&lt;wsp:rsid wsp:val=&quot;00562727&quot;/&gt;&lt;wsp:rsid wsp:val=&quot;005651B4&quot;/&gt;&lt;wsp:rsid wsp:val=&quot;00565488&quot;/&gt;&lt;wsp:rsid wsp:val=&quot;00565F25&quot;/&gt;&lt;wsp:rsid wsp:val=&quot;0056688B&quot;/&gt;&lt;wsp:rsid wsp:val=&quot;00566B36&quot;/&gt;&lt;wsp:rsid wsp:val=&quot;005678D4&quot;/&gt;&lt;wsp:rsid wsp:val=&quot;0056795E&quot;/&gt;&lt;wsp:rsid wsp:val=&quot;005709E3&quot;/&gt;&lt;wsp:rsid wsp:val=&quot;005713F7&quot;/&gt;&lt;wsp:rsid wsp:val=&quot;00572505&quot;/&gt;&lt;wsp:rsid wsp:val=&quot;00573FDA&quot;/&gt;&lt;wsp:rsid wsp:val=&quot;005745A4&quot;/&gt;&lt;wsp:rsid wsp:val=&quot;00575D07&quot;/&gt;&lt;wsp:rsid wsp:val=&quot;00576329&quot;/&gt;&lt;wsp:rsid wsp:val=&quot;0058001B&quot;/&gt;&lt;wsp:rsid wsp:val=&quot;0058206C&quot;/&gt;&lt;wsp:rsid wsp:val=&quot;005821F1&quot;/&gt;&lt;wsp:rsid wsp:val=&quot;00582809&quot;/&gt;&lt;wsp:rsid wsp:val=&quot;00584DCE&quot;/&gt;&lt;wsp:rsid wsp:val=&quot;0058798C&quot;/&gt;&lt;wsp:rsid wsp:val=&quot;00587FA9&quot;/&gt;&lt;wsp:rsid wsp:val=&quot;005900FA&quot;/&gt;&lt;wsp:rsid wsp:val=&quot;00590DC9&quot;/&gt;&lt;wsp:rsid wsp:val=&quot;0059175A&quot;/&gt;&lt;wsp:rsid wsp:val=&quot;00591876&quot;/&gt;&lt;wsp:rsid wsp:val=&quot;005919F9&quot;/&gt;&lt;wsp:rsid wsp:val=&quot;00591F8C&quot;/&gt;&lt;wsp:rsid wsp:val=&quot;0059218F&quot;/&gt;&lt;wsp:rsid wsp:val=&quot;00592A88&quot;/&gt;&lt;wsp:rsid wsp:val=&quot;00593264&quot;/&gt;&lt;wsp:rsid wsp:val=&quot;005935A4&quot;/&gt;&lt;wsp:rsid wsp:val=&quot;00593C39&quot;/&gt;&lt;wsp:rsid wsp:val=&quot;0059472E&quot;/&gt;&lt;wsp:rsid wsp:val=&quot;005948C2&quot;/&gt;&lt;wsp:rsid wsp:val=&quot;00594D60&quot;/&gt;&lt;wsp:rsid wsp:val=&quot;00595DCA&quot;/&gt;&lt;wsp:rsid wsp:val=&quot;005967E4&quot;/&gt;&lt;wsp:rsid wsp:val=&quot;0059779B&quot;/&gt;&lt;wsp:rsid wsp:val=&quot;005A0136&quot;/&gt;&lt;wsp:rsid wsp:val=&quot;005A1ECE&quot;/&gt;&lt;wsp:rsid wsp:val=&quot;005A209A&quot;/&gt;&lt;wsp:rsid wsp:val=&quot;005A3557&quot;/&gt;&lt;wsp:rsid wsp:val=&quot;005A3F00&quot;/&gt;&lt;wsp:rsid wsp:val=&quot;005A54E9&quot;/&gt;&lt;wsp:rsid wsp:val=&quot;005A649B&quot;/&gt;&lt;wsp:rsid wsp:val=&quot;005A662D&quot;/&gt;&lt;wsp:rsid wsp:val=&quot;005A68BA&quot;/&gt;&lt;wsp:rsid wsp:val=&quot;005A6A5B&quot;/&gt;&lt;wsp:rsid wsp:val=&quot;005A6D09&quot;/&gt;&lt;wsp:rsid wsp:val=&quot;005A6DE2&quot;/&gt;&lt;wsp:rsid wsp:val=&quot;005A77E5&quot;/&gt;&lt;wsp:rsid wsp:val=&quot;005A7985&quot;/&gt;&lt;wsp:rsid wsp:val=&quot;005B04A1&quot;/&gt;&lt;wsp:rsid wsp:val=&quot;005B080B&quot;/&gt;&lt;wsp:rsid wsp:val=&quot;005B1CDF&quot;/&gt;&lt;wsp:rsid wsp:val=&quot;005B2D32&quot;/&gt;&lt;wsp:rsid wsp:val=&quot;005B35D7&quot;/&gt;&lt;wsp:rsid wsp:val=&quot;005B392A&quot;/&gt;&lt;wsp:rsid wsp:val=&quot;005B3AA3&quot;/&gt;&lt;wsp:rsid wsp:val=&quot;005B6F83&quot;/&gt;&lt;wsp:rsid wsp:val=&quot;005B74C4&quot;/&gt;&lt;wsp:rsid wsp:val=&quot;005B787F&quot;/&gt;&lt;wsp:rsid wsp:val=&quot;005C1729&quot;/&gt;&lt;wsp:rsid wsp:val=&quot;005C21C8&quot;/&gt;&lt;wsp:rsid wsp:val=&quot;005C5D07&quot;/&gt;&lt;wsp:rsid wsp:val=&quot;005C74FB&quot;/&gt;&lt;wsp:rsid wsp:val=&quot;005C7503&quot;/&gt;&lt;wsp:rsid wsp:val=&quot;005C7660&quot;/&gt;&lt;wsp:rsid wsp:val=&quot;005C7946&quot;/&gt;&lt;wsp:rsid wsp:val=&quot;005C797B&quot;/&gt;&lt;wsp:rsid wsp:val=&quot;005C7F53&quot;/&gt;&lt;wsp:rsid wsp:val=&quot;005D1069&quot;/&gt;&lt;wsp:rsid wsp:val=&quot;005D1602&quot;/&gt;&lt;wsp:rsid wsp:val=&quot;005D1E87&quot;/&gt;&lt;wsp:rsid wsp:val=&quot;005D246B&quot;/&gt;&lt;wsp:rsid wsp:val=&quot;005D2B0B&quot;/&gt;&lt;wsp:rsid wsp:val=&quot;005D2D4E&quot;/&gt;&lt;wsp:rsid wsp:val=&quot;005D3966&quot;/&gt;&lt;wsp:rsid wsp:val=&quot;005D3C13&quot;/&gt;&lt;wsp:rsid wsp:val=&quot;005D4AA7&quot;/&gt;&lt;wsp:rsid wsp:val=&quot;005D4C89&quot;/&gt;&lt;wsp:rsid wsp:val=&quot;005D4E33&quot;/&gt;&lt;wsp:rsid wsp:val=&quot;005D4FFA&quot;/&gt;&lt;wsp:rsid wsp:val=&quot;005D6F32&quot;/&gt;&lt;wsp:rsid wsp:val=&quot;005D7606&quot;/&gt;&lt;wsp:rsid wsp:val=&quot;005E385F&quot;/&gt;&lt;wsp:rsid wsp:val=&quot;005E4A90&quot;/&gt;&lt;wsp:rsid wsp:val=&quot;005E4DC7&quot;/&gt;&lt;wsp:rsid wsp:val=&quot;005E53B2&quot;/&gt;&lt;wsp:rsid wsp:val=&quot;005E5834&quot;/&gt;&lt;wsp:rsid wsp:val=&quot;005E5B81&quot;/&gt;&lt;wsp:rsid wsp:val=&quot;005E653F&quot;/&gt;&lt;wsp:rsid wsp:val=&quot;005E7545&quot;/&gt;&lt;wsp:rsid wsp:val=&quot;005F2CB1&quot;/&gt;&lt;wsp:rsid wsp:val=&quot;005F3025&quot;/&gt;&lt;wsp:rsid wsp:val=&quot;005F33A8&quot;/&gt;&lt;wsp:rsid wsp:val=&quot;005F4C23&quot;/&gt;&lt;wsp:rsid wsp:val=&quot;005F618C&quot;/&gt;&lt;wsp:rsid wsp:val=&quot;005F70BD&quot;/&gt;&lt;wsp:rsid wsp:val=&quot;005F7E70&quot;/&gt;&lt;wsp:rsid wsp:val=&quot;00600F6A&quot;/&gt;&lt;wsp:rsid wsp:val=&quot;00600FE7&quot;/&gt;&lt;wsp:rsid wsp:val=&quot;0060111E&quot;/&gt;&lt;wsp:rsid wsp:val=&quot;006013C1&quot;/&gt;&lt;wsp:rsid wsp:val=&quot;0060275D&quot;/&gt;&lt;wsp:rsid wsp:val=&quot;0060283C&quot;/&gt;&lt;wsp:rsid wsp:val=&quot;00602ACA&quot;/&gt;&lt;wsp:rsid wsp:val=&quot;00603BC5&quot;/&gt;&lt;wsp:rsid wsp:val=&quot;00604F14&quot;/&gt;&lt;wsp:rsid wsp:val=&quot;0060627A&quot;/&gt;&lt;wsp:rsid wsp:val=&quot;00607D93&quot;/&gt;&lt;wsp:rsid wsp:val=&quot;006113BA&quot;/&gt;&lt;wsp:rsid wsp:val=&quot;006113BB&quot;/&gt;&lt;wsp:rsid wsp:val=&quot;00611681&quot;/&gt;&lt;wsp:rsid wsp:val=&quot;006119EF&quot;/&gt;&lt;wsp:rsid wsp:val=&quot;00611B83&quot;/&gt;&lt;wsp:rsid wsp:val=&quot;00612F83&quot;/&gt;&lt;wsp:rsid wsp:val=&quot;00613257&quot;/&gt;&lt;wsp:rsid wsp:val=&quot;00613365&quot;/&gt;&lt;wsp:rsid wsp:val=&quot;0061392D&quot;/&gt;&lt;wsp:rsid wsp:val=&quot;00615B9D&quot;/&gt;&lt;wsp:rsid wsp:val=&quot;00616882&quot;/&gt;&lt;wsp:rsid wsp:val=&quot;006204DC&quot;/&gt;&lt;wsp:rsid wsp:val=&quot;00620A71&quot;/&gt;&lt;wsp:rsid wsp:val=&quot;00620D78&quot;/&gt;&lt;wsp:rsid wsp:val=&quot;00620D80&quot;/&gt;&lt;wsp:rsid wsp:val=&quot;00620E90&quot;/&gt;&lt;wsp:rsid wsp:val=&quot;00621098&quot;/&gt;&lt;wsp:rsid wsp:val=&quot;00622F21&quot;/&gt;&lt;wsp:rsid wsp:val=&quot;006234A6&quot;/&gt;&lt;wsp:rsid wsp:val=&quot;00623923&quot;/&gt;&lt;wsp:rsid wsp:val=&quot;00623B8E&quot;/&gt;&lt;wsp:rsid wsp:val=&quot;006257BB&quot;/&gt;&lt;wsp:rsid wsp:val=&quot;0062687C&quot;/&gt;&lt;wsp:rsid wsp:val=&quot;00630001&quot;/&gt;&lt;wsp:rsid wsp:val=&quot;006301F4&quot;/&gt;&lt;wsp:rsid wsp:val=&quot;006311B3&quot;/&gt;&lt;wsp:rsid wsp:val=&quot;00631F81&quot;/&gt;&lt;wsp:rsid wsp:val=&quot;00631FE5&quot;/&gt;&lt;wsp:rsid wsp:val=&quot;006325E4&quot;/&gt;&lt;wsp:rsid wsp:val=&quot;0063284C&quot;/&gt;&lt;wsp:rsid wsp:val=&quot;00633F5A&quot;/&gt;&lt;wsp:rsid wsp:val=&quot;00633FFA&quot;/&gt;&lt;wsp:rsid wsp:val=&quot;0063438E&quot;/&gt;&lt;wsp:rsid wsp:val=&quot;0063469C&quot;/&gt;&lt;wsp:rsid wsp:val=&quot;00635693&quot;/&gt;&lt;wsp:rsid wsp:val=&quot;00636398&quot;/&gt;&lt;wsp:rsid wsp:val=&quot;006364D8&quot;/&gt;&lt;wsp:rsid wsp:val=&quot;006368D3&quot;/&gt;&lt;wsp:rsid wsp:val=&quot;006377EC&quot;/&gt;&lt;wsp:rsid wsp:val=&quot;00640715&quot;/&gt;&lt;wsp:rsid wsp:val=&quot;00640D33&quot;/&gt;&lt;wsp:rsid wsp:val=&quot;00641135&quot;/&gt;&lt;wsp:rsid wsp:val=&quot;0064151F&quot;/&gt;&lt;wsp:rsid wsp:val=&quot;00641533&quot;/&gt;&lt;wsp:rsid wsp:val=&quot;00641D36&quot;/&gt;&lt;wsp:rsid wsp:val=&quot;0064208D&quot;/&gt;&lt;wsp:rsid wsp:val=&quot;0064318D&quot;/&gt;&lt;wsp:rsid wsp:val=&quot;00643418&quot;/&gt;&lt;wsp:rsid wsp:val=&quot;00643475&quot;/&gt;&lt;wsp:rsid wsp:val=&quot;006435F2&quot;/&gt;&lt;wsp:rsid wsp:val=&quot;00643969&quot;/&gt;&lt;wsp:rsid wsp:val=&quot;0064396A&quot;/&gt;&lt;wsp:rsid wsp:val=&quot;00644348&quot;/&gt;&lt;wsp:rsid wsp:val=&quot;00644514&quot;/&gt;&lt;wsp:rsid wsp:val=&quot;006447BA&quot;/&gt;&lt;wsp:rsid wsp:val=&quot;006447BD&quot;/&gt;&lt;wsp:rsid wsp:val=&quot;00644BBD&quot;/&gt;&lt;wsp:rsid wsp:val=&quot;00644F4C&quot;/&gt;&lt;wsp:rsid wsp:val=&quot;0064502E&quot;/&gt;&lt;wsp:rsid wsp:val=&quot;00645491&quot;/&gt;&lt;wsp:rsid wsp:val=&quot;00645715&quot;/&gt;&lt;wsp:rsid wsp:val=&quot;00645C43&quot;/&gt;&lt;wsp:rsid wsp:val=&quot;0064624E&quot;/&gt;&lt;wsp:rsid wsp:val=&quot;00647629&quot;/&gt;&lt;wsp:rsid wsp:val=&quot;0065029D&quot;/&gt;&lt;wsp:rsid wsp:val=&quot;00650AB9&quot;/&gt;&lt;wsp:rsid wsp:val=&quot;006511C8&quot;/&gt;&lt;wsp:rsid wsp:val=&quot;0065121E&quot;/&gt;&lt;wsp:rsid wsp:val=&quot;00653C48&quot;/&gt;&lt;wsp:rsid wsp:val=&quot;00654E94&quot;/&gt;&lt;wsp:rsid wsp:val=&quot;006551E4&quot;/&gt;&lt;wsp:rsid wsp:val=&quot;00655733&quot;/&gt;&lt;wsp:rsid wsp:val=&quot;00655ACD&quot;/&gt;&lt;wsp:rsid wsp:val=&quot;006561FD&quot;/&gt;&lt;wsp:rsid wsp:val=&quot;00656A92&quot;/&gt;&lt;wsp:rsid wsp:val=&quot;00656DDE&quot;/&gt;&lt;wsp:rsid wsp:val=&quot;0066011D&quot;/&gt;&lt;wsp:rsid wsp:val=&quot;0066012B&quot;/&gt;&lt;wsp:rsid wsp:val=&quot;006607C0&quot;/&gt;&lt;wsp:rsid wsp:val=&quot;00660841&quot;/&gt;&lt;wsp:rsid wsp:val=&quot;0066094F&quot;/&gt;&lt;wsp:rsid wsp:val=&quot;006613A6&quot;/&gt;&lt;wsp:rsid wsp:val=&quot;006613C8&quot;/&gt;&lt;wsp:rsid wsp:val=&quot;00661866&quot;/&gt;&lt;wsp:rsid wsp:val=&quot;0066279A&quot;/&gt;&lt;wsp:rsid wsp:val=&quot;006627A2&quot;/&gt;&lt;wsp:rsid wsp:val=&quot;00663317&quot;/&gt;&lt;wsp:rsid wsp:val=&quot;006634E6&quot;/&gt;&lt;wsp:rsid wsp:val=&quot;00663B88&quot;/&gt;&lt;wsp:rsid wsp:val=&quot;00664E44&quot;/&gt;&lt;wsp:rsid wsp:val=&quot;006655EE&quot;/&gt;&lt;wsp:rsid wsp:val=&quot;00665882&quot;/&gt;&lt;wsp:rsid wsp:val=&quot;006659AA&quot;/&gt;&lt;wsp:rsid wsp:val=&quot;00665B99&quot;/&gt;&lt;wsp:rsid wsp:val=&quot;00665EDC&quot;/&gt;&lt;wsp:rsid wsp:val=&quot;006662F5&quot;/&gt;&lt;wsp:rsid wsp:val=&quot;006671C3&quot;/&gt;&lt;wsp:rsid wsp:val=&quot;00667933&quot;/&gt;&lt;wsp:rsid wsp:val=&quot;00667EE7&quot;/&gt;&lt;wsp:rsid wsp:val=&quot;006706FD&quot;/&gt;&lt;wsp:rsid wsp:val=&quot;00670922&quot;/&gt;&lt;wsp:rsid wsp:val=&quot;00670A12&quot;/&gt;&lt;wsp:rsid wsp:val=&quot;00670BE1&quot;/&gt;&lt;wsp:rsid wsp:val=&quot;00671234&quot;/&gt;&lt;wsp:rsid wsp:val=&quot;0067218F&quot;/&gt;&lt;wsp:rsid wsp:val=&quot;00673BC2&quot;/&gt;&lt;wsp:rsid wsp:val=&quot;00673DEE&quot;/&gt;&lt;wsp:rsid wsp:val=&quot;0067406A&quot;/&gt;&lt;wsp:rsid wsp:val=&quot;006741F2&quot;/&gt;&lt;wsp:rsid wsp:val=&quot;0067423A&quot;/&gt;&lt;wsp:rsid wsp:val=&quot;006743FE&quot;/&gt;&lt;wsp:rsid wsp:val=&quot;00674C38&quot;/&gt;&lt;wsp:rsid wsp:val=&quot;00674CC3&quot;/&gt;&lt;wsp:rsid wsp:val=&quot;00675695&quot;/&gt;&lt;wsp:rsid wsp:val=&quot;006758FB&quot;/&gt;&lt;wsp:rsid wsp:val=&quot;00675C72&quot;/&gt;&lt;wsp:rsid wsp:val=&quot;006771F9&quot;/&gt;&lt;wsp:rsid wsp:val=&quot;006776D7&quot;/&gt;&lt;wsp:rsid wsp:val=&quot;00680060&quot;/&gt;&lt;wsp:rsid wsp:val=&quot;00681003&quot;/&gt;&lt;wsp:rsid wsp:val=&quot;006817C9&quot;/&gt;&lt;wsp:rsid wsp:val=&quot;00681867&quot;/&gt;&lt;wsp:rsid wsp:val=&quot;00682658&quot;/&gt;&lt;wsp:rsid wsp:val=&quot;00683ECE&quot;/&gt;&lt;wsp:rsid wsp:val=&quot;00684202&quot;/&gt;&lt;wsp:rsid wsp:val=&quot;0068666C&quot;/&gt;&lt;wsp:rsid wsp:val=&quot;00690172&quot;/&gt;&lt;wsp:rsid wsp:val=&quot;006905F8&quot;/&gt;&lt;wsp:rsid wsp:val=&quot;00691DAE&quot;/&gt;&lt;wsp:rsid wsp:val=&quot;00692EDE&quot;/&gt;&lt;wsp:rsid wsp:val=&quot;00694F78&quot;/&gt;&lt;wsp:rsid wsp:val=&quot;00695FC2&quot;/&gt;&lt;wsp:rsid wsp:val=&quot;00696949&quot;/&gt;&lt;wsp:rsid wsp:val=&quot;00697052&quot;/&gt;&lt;wsp:rsid wsp:val=&quot;00697A13&quot;/&gt;&lt;wsp:rsid wsp:val=&quot;006A0E9B&quot;/&gt;&lt;wsp:rsid wsp:val=&quot;006A18D5&quot;/&gt;&lt;wsp:rsid wsp:val=&quot;006A1B0C&quot;/&gt;&lt;wsp:rsid wsp:val=&quot;006A261C&quot;/&gt;&lt;wsp:rsid wsp:val=&quot;006A46FB&quot;/&gt;&lt;wsp:rsid wsp:val=&quot;006A4A63&quot;/&gt;&lt;wsp:rsid wsp:val=&quot;006A4DB5&quot;/&gt;&lt;wsp:rsid wsp:val=&quot;006A5742&quot;/&gt;&lt;wsp:rsid wsp:val=&quot;006A582E&quot;/&gt;&lt;wsp:rsid wsp:val=&quot;006A5E1E&quot;/&gt;&lt;wsp:rsid wsp:val=&quot;006A5E28&quot;/&gt;&lt;wsp:rsid wsp:val=&quot;006A6034&quot;/&gt;&lt;wsp:rsid wsp:val=&quot;006A697B&quot;/&gt;&lt;wsp:rsid wsp:val=&quot;006A7AFF&quot;/&gt;&lt;wsp:rsid wsp:val=&quot;006B0BB5&quot;/&gt;&lt;wsp:rsid wsp:val=&quot;006B0CFA&quot;/&gt;&lt;wsp:rsid wsp:val=&quot;006B1816&quot;/&gt;&lt;wsp:rsid wsp:val=&quot;006B2099&quot;/&gt;&lt;wsp:rsid wsp:val=&quot;006B3476&quot;/&gt;&lt;wsp:rsid wsp:val=&quot;006B426C&quot;/&gt;&lt;wsp:rsid wsp:val=&quot;006B449F&quot;/&gt;&lt;wsp:rsid wsp:val=&quot;006B4665&quot;/&gt;&lt;wsp:rsid wsp:val=&quot;006B4854&quot;/&gt;&lt;wsp:rsid wsp:val=&quot;006B4D24&quot;/&gt;&lt;wsp:rsid wsp:val=&quot;006B50CF&quot;/&gt;&lt;wsp:rsid wsp:val=&quot;006B50F8&quot;/&gt;&lt;wsp:rsid wsp:val=&quot;006B5235&quot;/&gt;&lt;wsp:rsid wsp:val=&quot;006B578E&quot;/&gt;&lt;wsp:rsid wsp:val=&quot;006B6152&quot;/&gt;&lt;wsp:rsid wsp:val=&quot;006B6BE9&quot;/&gt;&lt;wsp:rsid wsp:val=&quot;006B72D9&quot;/&gt;&lt;wsp:rsid wsp:val=&quot;006B7427&quot;/&gt;&lt;wsp:rsid wsp:val=&quot;006B76D2&quot;/&gt;&lt;wsp:rsid wsp:val=&quot;006C018F&quot;/&gt;&lt;wsp:rsid wsp:val=&quot;006C03B8&quot;/&gt;&lt;wsp:rsid wsp:val=&quot;006C0870&quot;/&gt;&lt;wsp:rsid wsp:val=&quot;006C16DB&quot;/&gt;&lt;wsp:rsid wsp:val=&quot;006C23E5&quot;/&gt;&lt;wsp:rsid wsp:val=&quot;006C3D55&quot;/&gt;&lt;wsp:rsid wsp:val=&quot;006C54C6&quot;/&gt;&lt;wsp:rsid wsp:val=&quot;006C5EC9&quot;/&gt;&lt;wsp:rsid wsp:val=&quot;006C6059&quot;/&gt;&lt;wsp:rsid wsp:val=&quot;006C6940&quot;/&gt;&lt;wsp:rsid wsp:val=&quot;006C6955&quot;/&gt;&lt;wsp:rsid wsp:val=&quot;006C7522&quot;/&gt;&lt;wsp:rsid wsp:val=&quot;006C7A68&quot;/&gt;&lt;wsp:rsid wsp:val=&quot;006D20F6&quot;/&gt;&lt;wsp:rsid wsp:val=&quot;006D2683&quot;/&gt;&lt;wsp:rsid wsp:val=&quot;006D4ED9&quot;/&gt;&lt;wsp:rsid wsp:val=&quot;006D5B70&quot;/&gt;&lt;wsp:rsid wsp:val=&quot;006D5D33&quot;/&gt;&lt;wsp:rsid wsp:val=&quot;006D65B4&quot;/&gt;&lt;wsp:rsid wsp:val=&quot;006D6F08&quot;/&gt;&lt;wsp:rsid wsp:val=&quot;006D7FFB&quot;/&gt;&lt;wsp:rsid wsp:val=&quot;006E017A&quot;/&gt;&lt;wsp:rsid wsp:val=&quot;006E062C&quot;/&gt;&lt;wsp:rsid wsp:val=&quot;006E1407&quot;/&gt;&lt;wsp:rsid wsp:val=&quot;006E28B7&quot;/&gt;&lt;wsp:rsid wsp:val=&quot;006E2AA2&quot;/&gt;&lt;wsp:rsid wsp:val=&quot;006E3310&quot;/&gt;&lt;wsp:rsid wsp:val=&quot;006E4AAA&quot;/&gt;&lt;wsp:rsid wsp:val=&quot;006E4E39&quot;/&gt;&lt;wsp:rsid wsp:val=&quot;006E565E&quot;/&gt;&lt;wsp:rsid wsp:val=&quot;006E673D&quot;/&gt;&lt;wsp:rsid wsp:val=&quot;006E7D3B&quot;/&gt;&lt;wsp:rsid wsp:val=&quot;006F0446&quot;/&gt;&lt;wsp:rsid wsp:val=&quot;006F09C9&quot;/&gt;&lt;wsp:rsid wsp:val=&quot;006F0F8A&quot;/&gt;&lt;wsp:rsid wsp:val=&quot;006F0FBF&quot;/&gt;&lt;wsp:rsid wsp:val=&quot;006F1ABD&quot;/&gt;&lt;wsp:rsid wsp:val=&quot;006F1B70&quot;/&gt;&lt;wsp:rsid wsp:val=&quot;006F1C70&quot;/&gt;&lt;wsp:rsid wsp:val=&quot;006F1F06&quot;/&gt;&lt;wsp:rsid wsp:val=&quot;006F2C7B&quot;/&gt;&lt;wsp:rsid wsp:val=&quot;006F32A4&quot;/&gt;&lt;wsp:rsid wsp:val=&quot;006F341D&quot;/&gt;&lt;wsp:rsid wsp:val=&quot;006F3CDE&quot;/&gt;&lt;wsp:rsid wsp:val=&quot;006F417D&quot;/&gt;&lt;wsp:rsid wsp:val=&quot;006F432A&quot;/&gt;&lt;wsp:rsid wsp:val=&quot;006F4893&quot;/&gt;&lt;wsp:rsid wsp:val=&quot;006F4A94&quot;/&gt;&lt;wsp:rsid wsp:val=&quot;006F55E3&quot;/&gt;&lt;wsp:rsid wsp:val=&quot;006F58D4&quot;/&gt;&lt;wsp:rsid wsp:val=&quot;006F5BB9&quot;/&gt;&lt;wsp:rsid wsp:val=&quot;006F65E7&quot;/&gt;&lt;wsp:rsid wsp:val=&quot;006F72EE&quot;/&gt;&lt;wsp:rsid wsp:val=&quot;007004EF&quot;/&gt;&lt;wsp:rsid wsp:val=&quot;007006BE&quot;/&gt;&lt;wsp:rsid wsp:val=&quot;00701091&quot;/&gt;&lt;wsp:rsid wsp:val=&quot;007012DB&quot;/&gt;&lt;wsp:rsid wsp:val=&quot;00701977&quot;/&gt;&lt;wsp:rsid wsp:val=&quot;00702511&quot;/&gt;&lt;wsp:rsid wsp:val=&quot;00702E19&quot;/&gt;&lt;wsp:rsid wsp:val=&quot;0070346E&quot;/&gt;&lt;wsp:rsid wsp:val=&quot;007038FA&quot;/&gt;&lt;wsp:rsid wsp:val=&quot;00703FCE&quot;/&gt;&lt;wsp:rsid wsp:val=&quot;007043DD&quot;/&gt;&lt;wsp:rsid wsp:val=&quot;00704EDB&quot;/&gt;&lt;wsp:rsid wsp:val=&quot;00706101&quot;/&gt;&lt;wsp:rsid wsp:val=&quot;0070691F&quot;/&gt;&lt;wsp:rsid wsp:val=&quot;00706ECB&quot;/&gt;&lt;wsp:rsid wsp:val=&quot;00707072&quot;/&gt;&lt;wsp:rsid wsp:val=&quot;00707287&quot;/&gt;&lt;wsp:rsid wsp:val=&quot;007073C8&quot;/&gt;&lt;wsp:rsid wsp:val=&quot;00707D61&quot;/&gt;&lt;wsp:rsid wsp:val=&quot;00710627&quot;/&gt;&lt;wsp:rsid wsp:val=&quot;00710DF4&quot;/&gt;&lt;wsp:rsid wsp:val=&quot;00712287&quot;/&gt;&lt;wsp:rsid wsp:val=&quot;00712772&quot;/&gt;&lt;wsp:rsid wsp:val=&quot;00713A69&quot;/&gt;&lt;wsp:rsid wsp:val=&quot;007145C4&quot;/&gt;&lt;wsp:rsid wsp:val=&quot;00714676&quot;/&gt;&lt;wsp:rsid wsp:val=&quot;007148D3&quot;/&gt;&lt;wsp:rsid wsp:val=&quot;00715B9A&quot;/&gt;&lt;wsp:rsid wsp:val=&quot;00715F1C&quot;/&gt;&lt;wsp:rsid wsp:val=&quot;00717718&quot;/&gt;&lt;wsp:rsid wsp:val=&quot;007178C1&quot;/&gt;&lt;wsp:rsid wsp:val=&quot;00720817&quot;/&gt;&lt;wsp:rsid wsp:val=&quot;007218E9&quot;/&gt;&lt;wsp:rsid wsp:val=&quot;00725F9C&quot;/&gt;&lt;wsp:rsid wsp:val=&quot;00726EA6&quot;/&gt;&lt;wsp:rsid wsp:val=&quot;00727208&quot;/&gt;&lt;wsp:rsid wsp:val=&quot;00727344&quot;/&gt;&lt;wsp:rsid wsp:val=&quot;00727680&quot;/&gt;&lt;wsp:rsid wsp:val=&quot;0073225D&quot;/&gt;&lt;wsp:rsid wsp:val=&quot;0073381F&quot;/&gt;&lt;wsp:rsid wsp:val=&quot;00733D25&quot;/&gt;&lt;wsp:rsid wsp:val=&quot;00734343&quot;/&gt;&lt;wsp:rsid wsp:val=&quot;007348B1&quot;/&gt;&lt;wsp:rsid wsp:val=&quot;00734A8B&quot;/&gt;&lt;wsp:rsid wsp:val=&quot;00734D84&quot;/&gt;&lt;wsp:rsid wsp:val=&quot;00735268&quot;/&gt;&lt;wsp:rsid wsp:val=&quot;007355C4&quot;/&gt;&lt;wsp:rsid wsp:val=&quot;00735F96&quot;/&gt;&lt;wsp:rsid wsp:val=&quot;007362A6&quot;/&gt;&lt;wsp:rsid wsp:val=&quot;00736D7D&quot;/&gt;&lt;wsp:rsid wsp:val=&quot;00740E58&quot;/&gt;&lt;wsp:rsid wsp:val=&quot;007410D6&quot;/&gt;&lt;wsp:rsid wsp:val=&quot;007416B4&quot;/&gt;&lt;wsp:rsid wsp:val=&quot;00741F19&quot;/&gt;&lt;wsp:rsid wsp:val=&quot;00742624&quot;/&gt;&lt;wsp:rsid wsp:val=&quot;007438CE&quot;/&gt;&lt;wsp:rsid wsp:val=&quot;00744394&quot;/&gt;&lt;wsp:rsid wsp:val=&quot;00744440&quot;/&gt;&lt;wsp:rsid wsp:val=&quot;007445A0&quot;/&gt;&lt;wsp:rsid wsp:val=&quot;007447EF&quot;/&gt;&lt;wsp:rsid wsp:val=&quot;00744D6B&quot;/&gt;&lt;wsp:rsid wsp:val=&quot;0074524B&quot;/&gt;&lt;wsp:rsid wsp:val=&quot;00746183&quot;/&gt;&lt;wsp:rsid wsp:val=&quot;00747D8B&quot;/&gt;&lt;wsp:rsid wsp:val=&quot;007508A2&quot;/&gt;&lt;wsp:rsid wsp:val=&quot;0075093C&quot;/&gt;&lt;wsp:rsid wsp:val=&quot;00751228&quot;/&gt;&lt;wsp:rsid wsp:val=&quot;00752710&quot;/&gt;&lt;wsp:rsid wsp:val=&quot;00752D74&quot;/&gt;&lt;wsp:rsid wsp:val=&quot;00754E35&quot;/&gt;&lt;wsp:rsid wsp:val=&quot;00754E49&quot;/&gt;&lt;wsp:rsid wsp:val=&quot;00755200&quot;/&gt;&lt;wsp:rsid wsp:val=&quot;007559D1&quot;/&gt;&lt;wsp:rsid wsp:val=&quot;007571E1&quot;/&gt;&lt;wsp:rsid wsp:val=&quot;007604B2&quot;/&gt;&lt;wsp:rsid wsp:val=&quot;00760883&quot;/&gt;&lt;wsp:rsid wsp:val=&quot;00760BF6&quot;/&gt;&lt;wsp:rsid wsp:val=&quot;007614C4&quot;/&gt;&lt;wsp:rsid wsp:val=&quot;007616FD&quot;/&gt;&lt;wsp:rsid wsp:val=&quot;00762500&quot;/&gt;&lt;wsp:rsid wsp:val=&quot;00762BDD&quot;/&gt;&lt;wsp:rsid wsp:val=&quot;007650C5&quot;/&gt;&lt;wsp:rsid wsp:val=&quot;00765281&quot;/&gt;&lt;wsp:rsid wsp:val=&quot;007655FD&quot;/&gt;&lt;wsp:rsid wsp:val=&quot;007661BA&quot;/&gt;&lt;wsp:rsid wsp:val=&quot;0076641D&quot;/&gt;&lt;wsp:rsid wsp:val=&quot;00766BAD&quot;/&gt;&lt;wsp:rsid wsp:val=&quot;0076708C&quot;/&gt;&lt;wsp:rsid wsp:val=&quot;00771C35&quot;/&gt;&lt;wsp:rsid wsp:val=&quot;00773940&quot;/&gt;&lt;wsp:rsid wsp:val=&quot;00773AD7&quot;/&gt;&lt;wsp:rsid wsp:val=&quot;00773F82&quot;/&gt;&lt;wsp:rsid wsp:val=&quot;007747F3&quot;/&gt;&lt;wsp:rsid wsp:val=&quot;007755F2&quot;/&gt;&lt;wsp:rsid wsp:val=&quot;00776766&quot;/&gt;&lt;wsp:rsid wsp:val=&quot;00776971&quot;/&gt;&lt;wsp:rsid wsp:val=&quot;00777AC8&quot;/&gt;&lt;wsp:rsid wsp:val=&quot;007803C1&quot;/&gt;&lt;wsp:rsid wsp:val=&quot;007804AB&quot;/&gt;&lt;wsp:rsid wsp:val=&quot;00780DFE&quot;/&gt;&lt;wsp:rsid wsp:val=&quot;0078177E&quot;/&gt;&lt;wsp:rsid wsp:val=&quot;00781891&quot;/&gt;&lt;wsp:rsid wsp:val=&quot;00781AB7&quot;/&gt;&lt;wsp:rsid wsp:val=&quot;00782E24&quot;/&gt;&lt;wsp:rsid wsp:val=&quot;0078304C&quot;/&gt;&lt;wsp:rsid wsp:val=&quot;00783673&quot;/&gt;&lt;wsp:rsid wsp:val=&quot;00785490&quot;/&gt;&lt;wsp:rsid wsp:val=&quot;007856D1&quot;/&gt;&lt;wsp:rsid wsp:val=&quot;00785BC6&quot;/&gt;&lt;wsp:rsid wsp:val=&quot;00786C86&quot;/&gt;&lt;wsp:rsid wsp:val=&quot;007900E4&quot;/&gt;&lt;wsp:rsid wsp:val=&quot;00791FBB&quot;/&gt;&lt;wsp:rsid wsp:val=&quot;00792030&quot;/&gt;&lt;wsp:rsid wsp:val=&quot;007925EA&quot;/&gt;&lt;wsp:rsid wsp:val=&quot;00792A09&quot;/&gt;&lt;wsp:rsid wsp:val=&quot;00792D05&quot;/&gt;&lt;wsp:rsid wsp:val=&quot;007935D9&quot;/&gt;&lt;wsp:rsid wsp:val=&quot;0079382D&quot;/&gt;&lt;wsp:rsid wsp:val=&quot;00793CD8&quot;/&gt;&lt;wsp:rsid wsp:val=&quot;00793D31&quot;/&gt;&lt;wsp:rsid wsp:val=&quot;00794201&quot;/&gt;&lt;wsp:rsid wsp:val=&quot;007950A8&quot;/&gt;&lt;wsp:rsid wsp:val=&quot;00795C92&quot;/&gt;&lt;wsp:rsid wsp:val=&quot;00796231&quot;/&gt;&lt;wsp:rsid wsp:val=&quot;007966F9&quot;/&gt;&lt;wsp:rsid wsp:val=&quot;00796F94&quot;/&gt;&lt;wsp:rsid wsp:val=&quot;007976D5&quot;/&gt;&lt;wsp:rsid wsp:val=&quot;007A1CB3&quot;/&gt;&lt;wsp:rsid wsp:val=&quot;007A1D17&quot;/&gt;&lt;wsp:rsid wsp:val=&quot;007A1D90&quot;/&gt;&lt;wsp:rsid wsp:val=&quot;007A306F&quot;/&gt;&lt;wsp:rsid wsp:val=&quot;007A43A6&quot;/&gt;&lt;wsp:rsid wsp:val=&quot;007A4D15&quot;/&gt;&lt;wsp:rsid wsp:val=&quot;007A58A6&quot;/&gt;&lt;wsp:rsid wsp:val=&quot;007A6281&quot;/&gt;&lt;wsp:rsid wsp:val=&quot;007A6776&quot;/&gt;&lt;wsp:rsid wsp:val=&quot;007A6AD0&quot;/&gt;&lt;wsp:rsid wsp:val=&quot;007A719B&quot;/&gt;&lt;wsp:rsid wsp:val=&quot;007B18DD&quot;/&gt;&lt;wsp:rsid wsp:val=&quot;007B1C5F&quot;/&gt;&lt;wsp:rsid wsp:val=&quot;007B1DAF&quot;/&gt;&lt;wsp:rsid wsp:val=&quot;007B32C9&quot;/&gt;&lt;wsp:rsid wsp:val=&quot;007B3D2D&quot;/&gt;&lt;wsp:rsid wsp:val=&quot;007B48C7&quot;/&gt;&lt;wsp:rsid wsp:val=&quot;007B4F9A&quot;/&gt;&lt;wsp:rsid wsp:val=&quot;007B50AE&quot;/&gt;&lt;wsp:rsid wsp:val=&quot;007B51DF&quot;/&gt;&lt;wsp:rsid wsp:val=&quot;007B5213&quot;/&gt;&lt;wsp:rsid wsp:val=&quot;007B68C1&quot;/&gt;&lt;wsp:rsid wsp:val=&quot;007B7765&quot;/&gt;&lt;wsp:rsid wsp:val=&quot;007C05DD&quot;/&gt;&lt;wsp:rsid wsp:val=&quot;007C08C4&quot;/&gt;&lt;wsp:rsid wsp:val=&quot;007C09D3&quot;/&gt;&lt;wsp:rsid wsp:val=&quot;007C0EC3&quot;/&gt;&lt;wsp:rsid wsp:val=&quot;007C1EF9&quot;/&gt;&lt;wsp:rsid wsp:val=&quot;007C3B8C&quot;/&gt;&lt;wsp:rsid wsp:val=&quot;007C3D18&quot;/&gt;&lt;wsp:rsid wsp:val=&quot;007C44E9&quot;/&gt;&lt;wsp:rsid wsp:val=&quot;007C60BF&quot;/&gt;&lt;wsp:rsid wsp:val=&quot;007C6A07&quot;/&gt;&lt;wsp:rsid wsp:val=&quot;007C6C3E&quot;/&gt;&lt;wsp:rsid wsp:val=&quot;007C6CB3&quot;/&gt;&lt;wsp:rsid wsp:val=&quot;007C75A1&quot;/&gt;&lt;wsp:rsid wsp:val=&quot;007C77A5&quot;/&gt;&lt;wsp:rsid wsp:val=&quot;007D04E5&quot;/&gt;&lt;wsp:rsid wsp:val=&quot;007D1E1D&quot;/&gt;&lt;wsp:rsid wsp:val=&quot;007D2F63&quot;/&gt;&lt;wsp:rsid wsp:val=&quot;007D3A05&quot;/&gt;&lt;wsp:rsid wsp:val=&quot;007D3A69&quot;/&gt;&lt;wsp:rsid wsp:val=&quot;007D42B9&quot;/&gt;&lt;wsp:rsid wsp:val=&quot;007D5901&quot;/&gt;&lt;wsp:rsid wsp:val=&quot;007D5E85&quot;/&gt;&lt;wsp:rsid wsp:val=&quot;007D685B&quot;/&gt;&lt;wsp:rsid wsp:val=&quot;007D6D60&quot;/&gt;&lt;wsp:rsid wsp:val=&quot;007D71CC&quot;/&gt;&lt;wsp:rsid wsp:val=&quot;007D7526&quot;/&gt;&lt;wsp:rsid wsp:val=&quot;007E0BAF&quot;/&gt;&lt;wsp:rsid wsp:val=&quot;007E1132&quot;/&gt;&lt;wsp:rsid wsp:val=&quot;007E15FE&quot;/&gt;&lt;wsp:rsid wsp:val=&quot;007E2E4A&quot;/&gt;&lt;wsp:rsid wsp:val=&quot;007E3974&quot;/&gt;&lt;wsp:rsid wsp:val=&quot;007E43AD&quot;/&gt;&lt;wsp:rsid wsp:val=&quot;007E4610&quot;/&gt;&lt;wsp:rsid wsp:val=&quot;007E4715&quot;/&gt;&lt;wsp:rsid wsp:val=&quot;007E505B&quot;/&gt;&lt;wsp:rsid wsp:val=&quot;007E5160&quot;/&gt;&lt;wsp:rsid wsp:val=&quot;007E683C&quot;/&gt;&lt;wsp:rsid wsp:val=&quot;007E6945&quot;/&gt;&lt;wsp:rsid wsp:val=&quot;007E7091&quot;/&gt;&lt;wsp:rsid wsp:val=&quot;007E73FF&quot;/&gt;&lt;wsp:rsid wsp:val=&quot;007E784D&quot;/&gt;&lt;wsp:rsid wsp:val=&quot;007F02D0&quot;/&gt;&lt;wsp:rsid wsp:val=&quot;007F05C3&quot;/&gt;&lt;wsp:rsid wsp:val=&quot;007F3617&quot;/&gt;&lt;wsp:rsid wsp:val=&quot;007F3D8A&quot;/&gt;&lt;wsp:rsid wsp:val=&quot;007F72F1&quot;/&gt;&lt;wsp:rsid wsp:val=&quot;007F7587&quot;/&gt;&lt;wsp:rsid wsp:val=&quot;00800A23&quot;/&gt;&lt;wsp:rsid wsp:val=&quot;0080187D&quot;/&gt;&lt;wsp:rsid wsp:val=&quot;00802515&quot;/&gt;&lt;wsp:rsid wsp:val=&quot;008032B7&quot;/&gt;&lt;wsp:rsid wsp:val=&quot;00803716&quot;/&gt;&lt;wsp:rsid wsp:val=&quot;00803FAE&quot;/&gt;&lt;wsp:rsid wsp:val=&quot;0080548B&quot;/&gt;&lt;wsp:rsid wsp:val=&quot;0080605F&quot;/&gt;&lt;wsp:rsid wsp:val=&quot;008061C5&quot;/&gt;&lt;wsp:rsid wsp:val=&quot;00806E14&quot;/&gt;&lt;wsp:rsid wsp:val=&quot;008076AB&quot;/&gt;&lt;wsp:rsid wsp:val=&quot;00807786&quot;/&gt;&lt;wsp:rsid wsp:val=&quot;008114A7&quot;/&gt;&lt;wsp:rsid wsp:val=&quot;008115B5&quot;/&gt;&lt;wsp:rsid wsp:val=&quot;00811B5E&quot;/&gt;&lt;wsp:rsid wsp:val=&quot;00811FCB&quot;/&gt;&lt;wsp:rsid wsp:val=&quot;008125C7&quot;/&gt;&lt;wsp:rsid wsp:val=&quot;008128D0&quot;/&gt;&lt;wsp:rsid wsp:val=&quot;00812CC6&quot;/&gt;&lt;wsp:rsid wsp:val=&quot;00812D44&quot;/&gt;&lt;wsp:rsid wsp:val=&quot;0081387E&quot;/&gt;&lt;wsp:rsid wsp:val=&quot;0081579D&quot;/&gt;&lt;wsp:rsid wsp:val=&quot;008158A6&quot;/&gt;&lt;wsp:rsid wsp:val=&quot;008158D6&quot;/&gt;&lt;wsp:rsid wsp:val=&quot;00815CF7&quot;/&gt;&lt;wsp:rsid wsp:val=&quot;00815E12&quot;/&gt;&lt;wsp:rsid wsp:val=&quot;00817196&quot;/&gt;&lt;wsp:rsid wsp:val=&quot;008175A3&quot;/&gt;&lt;wsp:rsid wsp:val=&quot;00817924&quot;/&gt;&lt;wsp:rsid wsp:val=&quot;00820630&quot;/&gt;&lt;wsp:rsid wsp:val=&quot;00820F11&quot;/&gt;&lt;wsp:rsid wsp:val=&quot;0082106D&quot;/&gt;&lt;wsp:rsid wsp:val=&quot;00822754&quot;/&gt;&lt;wsp:rsid wsp:val=&quot;00822B2C&quot;/&gt;&lt;wsp:rsid wsp:val=&quot;00822EF9&quot;/&gt;&lt;wsp:rsid wsp:val=&quot;008235DB&quot;/&gt;&lt;wsp:rsid wsp:val=&quot;00824AB4&quot;/&gt;&lt;wsp:rsid wsp:val=&quot;00825600&quot;/&gt;&lt;wsp:rsid wsp:val=&quot;00825C42&quot;/&gt;&lt;wsp:rsid wsp:val=&quot;00825D25&quot;/&gt;&lt;wsp:rsid wsp:val=&quot;0082644F&quot;/&gt;&lt;wsp:rsid wsp:val=&quot;008264C3&quot;/&gt;&lt;wsp:rsid wsp:val=&quot;008265B8&quot;/&gt;&lt;wsp:rsid wsp:val=&quot;0082670F&quot;/&gt;&lt;wsp:rsid wsp:val=&quot;00827746&quot;/&gt;&lt;wsp:rsid wsp:val=&quot;00827D6F&quot;/&gt;&lt;wsp:rsid wsp:val=&quot;008302A1&quot;/&gt;&lt;wsp:rsid wsp:val=&quot;00830CB5&quot;/&gt;&lt;wsp:rsid wsp:val=&quot;00830D99&quot;/&gt;&lt;wsp:rsid wsp:val=&quot;008322E8&quot;/&gt;&lt;wsp:rsid wsp:val=&quot;008324A6&quot;/&gt;&lt;wsp:rsid wsp:val=&quot;00833A21&quot;/&gt;&lt;wsp:rsid wsp:val=&quot;008341D6&quot;/&gt;&lt;wsp:rsid wsp:val=&quot;00834297&quot;/&gt;&lt;wsp:rsid wsp:val=&quot;008359E7&quot;/&gt;&lt;wsp:rsid wsp:val=&quot;0083700D&quot;/&gt;&lt;wsp:rsid wsp:val=&quot;008376AC&quot;/&gt;&lt;wsp:rsid wsp:val=&quot;00837787&quot;/&gt;&lt;wsp:rsid wsp:val=&quot;00837C67&quot;/&gt;&lt;wsp:rsid wsp:val=&quot;0084028E&quot;/&gt;&lt;wsp:rsid wsp:val=&quot;008430EA&quot;/&gt;&lt;wsp:rsid wsp:val=&quot;00843190&quot;/&gt;&lt;wsp:rsid wsp:val=&quot;00843CC0&quot;/&gt;&lt;wsp:rsid wsp:val=&quot;008444E8&quot;/&gt;&lt;wsp:rsid wsp:val=&quot;00844E80&quot;/&gt;&lt;wsp:rsid wsp:val=&quot;008459EF&quot;/&gt;&lt;wsp:rsid wsp:val=&quot;00845A0E&quot;/&gt;&lt;wsp:rsid wsp:val=&quot;00845E6B&quot;/&gt;&lt;wsp:rsid wsp:val=&quot;00845F05&quot;/&gt;&lt;wsp:rsid wsp:val=&quot;00846CDF&quot;/&gt;&lt;wsp:rsid wsp:val=&quot;00846FE7&quot;/&gt;&lt;wsp:rsid wsp:val=&quot;008529B9&quot;/&gt;&lt;wsp:rsid wsp:val=&quot;00853D72&quot;/&gt;&lt;wsp:rsid wsp:val=&quot;0085412B&quot;/&gt;&lt;wsp:rsid wsp:val=&quot;0085423B&quot;/&gt;&lt;wsp:rsid wsp:val=&quot;00855BF2&quot;/&gt;&lt;wsp:rsid wsp:val=&quot;008566B2&quot;/&gt;&lt;wsp:rsid wsp:val=&quot;00856911&quot;/&gt;&lt;wsp:rsid wsp:val=&quot;008575AD&quot;/&gt;&lt;wsp:rsid wsp:val=&quot;0086079F&quot;/&gt;&lt;wsp:rsid wsp:val=&quot;008621C4&quot;/&gt;&lt;wsp:rsid wsp:val=&quot;00863863&quot;/&gt;&lt;wsp:rsid wsp:val=&quot;00865397&quot;/&gt;&lt;wsp:rsid wsp:val=&quot;00865EAC&quot;/&gt;&lt;wsp:rsid wsp:val=&quot;00866B08&quot;/&gt;&lt;wsp:rsid wsp:val=&quot;008677FD&quot;/&gt;&lt;wsp:rsid wsp:val=&quot;00870034&quot;/&gt;&lt;wsp:rsid wsp:val=&quot;008706D4&quot;/&gt;&lt;wsp:rsid wsp:val=&quot;00870F8A&quot;/&gt;&lt;wsp:rsid wsp:val=&quot;008715D0&quot;/&gt;&lt;wsp:rsid wsp:val=&quot;008719A4&quot;/&gt;&lt;wsp:rsid wsp:val=&quot;00871D23&quot;/&gt;&lt;wsp:rsid wsp:val=&quot;00871F18&quot;/&gt;&lt;wsp:rsid wsp:val=&quot;00872391&quot;/&gt;&lt;wsp:rsid wsp:val=&quot;008729BC&quot;/&gt;&lt;wsp:rsid wsp:val=&quot;008740CC&quot;/&gt;&lt;wsp:rsid wsp:val=&quot;00874312&quot;/&gt;&lt;wsp:rsid wsp:val=&quot;0087437C&quot;/&gt;&lt;wsp:rsid wsp:val=&quot;00874437&quot;/&gt;&lt;wsp:rsid wsp:val=&quot;008759C6&quot;/&gt;&lt;wsp:rsid wsp:val=&quot;00875AD6&quot;/&gt;&lt;wsp:rsid wsp:val=&quot;00875CD7&quot;/&gt;&lt;wsp:rsid wsp:val=&quot;00876517&quot;/&gt;&lt;wsp:rsid wsp:val=&quot;00876756&quot;/&gt;&lt;wsp:rsid wsp:val=&quot;00876B4D&quot;/&gt;&lt;wsp:rsid wsp:val=&quot;00877960&quot;/&gt;&lt;wsp:rsid wsp:val=&quot;00877B8D&quot;/&gt;&lt;wsp:rsid wsp:val=&quot;00877F18&quot;/&gt;&lt;wsp:rsid wsp:val=&quot;00882674&quot;/&gt;&lt;wsp:rsid wsp:val=&quot;00882863&quot;/&gt;&lt;wsp:rsid wsp:val=&quot;00882E09&quot;/&gt;&lt;wsp:rsid wsp:val=&quot;00883A23&quot;/&gt;&lt;wsp:rsid wsp:val=&quot;00884021&quot;/&gt;&lt;wsp:rsid wsp:val=&quot;00884772&quot;/&gt;&lt;wsp:rsid wsp:val=&quot;00884BB3&quot;/&gt;&lt;wsp:rsid wsp:val=&quot;0088566B&quot;/&gt;&lt;wsp:rsid wsp:val=&quot;00887F9A&quot;/&gt;&lt;wsp:rsid wsp:val=&quot;00890403&quot;/&gt;&lt;wsp:rsid wsp:val=&quot;00893720&quot;/&gt;&lt;wsp:rsid wsp:val=&quot;00893A03&quot;/&gt;&lt;wsp:rsid wsp:val=&quot;00893A13&quot;/&gt;&lt;wsp:rsid wsp:val=&quot;008949D2&quot;/&gt;&lt;wsp:rsid wsp:val=&quot;00894A88&quot;/&gt;&lt;wsp:rsid wsp:val=&quot;00895386&quot;/&gt;&lt;wsp:rsid wsp:val=&quot;00895A93&quot;/&gt;&lt;wsp:rsid wsp:val=&quot;008963CE&quot;/&gt;&lt;wsp:rsid wsp:val=&quot;00896419&quot;/&gt;&lt;wsp:rsid wsp:val=&quot;008970F3&quot;/&gt;&lt;wsp:rsid wsp:val=&quot;008972E4&quot;/&gt;&lt;wsp:rsid wsp:val=&quot;008973F4&quot;/&gt;&lt;wsp:rsid wsp:val=&quot;008A00B3&quot;/&gt;&lt;wsp:rsid wsp:val=&quot;008A0418&quot;/&gt;&lt;wsp:rsid wsp:val=&quot;008A058D&quot;/&gt;&lt;wsp:rsid wsp:val=&quot;008A0FDB&quot;/&gt;&lt;wsp:rsid wsp:val=&quot;008A213E&quot;/&gt;&lt;wsp:rsid wsp:val=&quot;008A21FF&quot;/&gt;&lt;wsp:rsid wsp:val=&quot;008A2CE2&quot;/&gt;&lt;wsp:rsid wsp:val=&quot;008A2EA5&quot;/&gt;&lt;wsp:rsid wsp:val=&quot;008A30AC&quot;/&gt;&lt;wsp:rsid wsp:val=&quot;008A3798&quot;/&gt;&lt;wsp:rsid wsp:val=&quot;008A44B8&quot;/&gt;&lt;wsp:rsid wsp:val=&quot;008A4D2B&quot;/&gt;&lt;wsp:rsid wsp:val=&quot;008A51A8&quot;/&gt;&lt;wsp:rsid wsp:val=&quot;008A54C7&quot;/&gt;&lt;wsp:rsid wsp:val=&quot;008A6324&quot;/&gt;&lt;wsp:rsid wsp:val=&quot;008A77D8&quot;/&gt;&lt;wsp:rsid wsp:val=&quot;008B0483&quot;/&gt;&lt;wsp:rsid wsp:val=&quot;008B120C&quot;/&gt;&lt;wsp:rsid wsp:val=&quot;008B22F6&quot;/&gt;&lt;wsp:rsid wsp:val=&quot;008B2713&quot;/&gt;&lt;wsp:rsid wsp:val=&quot;008B4063&quot;/&gt;&lt;wsp:rsid wsp:val=&quot;008B43B5&quot;/&gt;&lt;wsp:rsid wsp:val=&quot;008B51A0&quot;/&gt;&lt;wsp:rsid wsp:val=&quot;008B592A&quot;/&gt;&lt;wsp:rsid wsp:val=&quot;008B5D1E&quot;/&gt;&lt;wsp:rsid wsp:val=&quot;008B5DCD&quot;/&gt;&lt;wsp:rsid wsp:val=&quot;008B6058&quot;/&gt;&lt;wsp:rsid wsp:val=&quot;008B6509&quot;/&gt;&lt;wsp:rsid wsp:val=&quot;008B6EEA&quot;/&gt;&lt;wsp:rsid wsp:val=&quot;008B7B5C&quot;/&gt;&lt;wsp:rsid wsp:val=&quot;008C0C06&quot;/&gt;&lt;wsp:rsid wsp:val=&quot;008C0C99&quot;/&gt;&lt;wsp:rsid wsp:val=&quot;008C12B8&quot;/&gt;&lt;wsp:rsid wsp:val=&quot;008C18AA&quot;/&gt;&lt;wsp:rsid wsp:val=&quot;008C18CE&quot;/&gt;&lt;wsp:rsid wsp:val=&quot;008C1DD7&quot;/&gt;&lt;wsp:rsid wsp:val=&quot;008C2017&quot;/&gt;&lt;wsp:rsid wsp:val=&quot;008C4341&quot;/&gt;&lt;wsp:rsid wsp:val=&quot;008C44DA&quot;/&gt;&lt;wsp:rsid wsp:val=&quot;008C4958&quot;/&gt;&lt;wsp:rsid wsp:val=&quot;008C4BAA&quot;/&gt;&lt;wsp:rsid wsp:val=&quot;008C53D2&quot;/&gt;&lt;wsp:rsid wsp:val=&quot;008C5F40&quot;/&gt;&lt;wsp:rsid wsp:val=&quot;008C6AE8&quot;/&gt;&lt;wsp:rsid wsp:val=&quot;008C7573&quot;/&gt;&lt;wsp:rsid wsp:val=&quot;008D02ED&quot;/&gt;&lt;wsp:rsid wsp:val=&quot;008D05BC&quot;/&gt;&lt;wsp:rsid wsp:val=&quot;008D1229&quot;/&gt;&lt;wsp:rsid wsp:val=&quot;008D191C&quot;/&gt;&lt;wsp:rsid wsp:val=&quot;008D34F1&quot;/&gt;&lt;wsp:rsid wsp:val=&quot;008D386B&quot;/&gt;&lt;wsp:rsid wsp:val=&quot;008D39D8&quot;/&gt;&lt;wsp:rsid wsp:val=&quot;008D47E3&quot;/&gt;&lt;wsp:rsid wsp:val=&quot;008D50D8&quot;/&gt;&lt;wsp:rsid wsp:val=&quot;008D5516&quot;/&gt;&lt;wsp:rsid wsp:val=&quot;008D5B73&quot;/&gt;&lt;wsp:rsid wsp:val=&quot;008D6D1A&quot;/&gt;&lt;wsp:rsid wsp:val=&quot;008D74B4&quot;/&gt;&lt;wsp:rsid wsp:val=&quot;008E0211&quot;/&gt;&lt;wsp:rsid wsp:val=&quot;008E065E&quot;/&gt;&lt;wsp:rsid wsp:val=&quot;008E0927&quot;/&gt;&lt;wsp:rsid wsp:val=&quot;008E153D&quot;/&gt;&lt;wsp:rsid wsp:val=&quot;008E1909&quot;/&gt;&lt;wsp:rsid wsp:val=&quot;008E1D5E&quot;/&gt;&lt;wsp:rsid wsp:val=&quot;008E2E84&quot;/&gt;&lt;wsp:rsid wsp:val=&quot;008E3B84&quot;/&gt;&lt;wsp:rsid wsp:val=&quot;008E5D53&quot;/&gt;&lt;wsp:rsid wsp:val=&quot;008E5E0D&quot;/&gt;&lt;wsp:rsid wsp:val=&quot;008E66DA&quot;/&gt;&lt;wsp:rsid wsp:val=&quot;008E6EFC&quot;/&gt;&lt;wsp:rsid wsp:val=&quot;008F0496&quot;/&gt;&lt;wsp:rsid wsp:val=&quot;008F130D&quot;/&gt;&lt;wsp:rsid wsp:val=&quot;008F1EAB&quot;/&gt;&lt;wsp:rsid wsp:val=&quot;008F22E5&quot;/&gt;&lt;wsp:rsid wsp:val=&quot;008F33DC&quot;/&gt;&lt;wsp:rsid wsp:val=&quot;008F35FC&quot;/&gt;&lt;wsp:rsid wsp:val=&quot;008F36A6&quot;/&gt;&lt;wsp:rsid wsp:val=&quot;008F40D6&quot;/&gt;&lt;wsp:rsid wsp:val=&quot;008F40DE&quot;/&gt;&lt;wsp:rsid wsp:val=&quot;008F477F&quot;/&gt;&lt;wsp:rsid wsp:val=&quot;008F523A&quot;/&gt;&lt;wsp:rsid wsp:val=&quot;008F5648&quot;/&gt;&lt;wsp:rsid wsp:val=&quot;008F620C&quot;/&gt;&lt;wsp:rsid wsp:val=&quot;008F6232&quot;/&gt;&lt;wsp:rsid wsp:val=&quot;008F699A&quot;/&gt;&lt;wsp:rsid wsp:val=&quot;008F7805&quot;/&gt;&lt;wsp:rsid wsp:val=&quot;00900B03&quot;/&gt;&lt;wsp:rsid wsp:val=&quot;00900F39&quot;/&gt;&lt;wsp:rsid wsp:val=&quot;009018FD&quot;/&gt;&lt;wsp:rsid wsp:val=&quot;00902350&quot;/&gt;&lt;wsp:rsid wsp:val=&quot;0090331A&quot;/&gt;&lt;wsp:rsid wsp:val=&quot;0090336B&quot;/&gt;&lt;wsp:rsid wsp:val=&quot;009041DF&quot;/&gt;&lt;wsp:rsid wsp:val=&quot;009053AA&quot;/&gt;&lt;wsp:rsid wsp:val=&quot;0090581D&quot;/&gt;&lt;wsp:rsid wsp:val=&quot;00905B95&quot;/&gt;&lt;wsp:rsid wsp:val=&quot;00906939&quot;/&gt;&lt;wsp:rsid wsp:val=&quot;00906D2F&quot;/&gt;&lt;wsp:rsid wsp:val=&quot;009105E8&quot;/&gt;&lt;wsp:rsid wsp:val=&quot;00910A5A&quot;/&gt;&lt;wsp:rsid wsp:val=&quot;00910B7D&quot;/&gt;&lt;wsp:rsid wsp:val=&quot;0091162E&quot;/&gt;&lt;wsp:rsid wsp:val=&quot;00911DFB&quot;/&gt;&lt;wsp:rsid wsp:val=&quot;00911F36&quot;/&gt;&lt;wsp:rsid wsp:val=&quot;009120D3&quot;/&gt;&lt;wsp:rsid wsp:val=&quot;00912D2D&quot;/&gt;&lt;wsp:rsid wsp:val=&quot;009139D9&quot;/&gt;&lt;wsp:rsid wsp:val=&quot;00913E7C&quot;/&gt;&lt;wsp:rsid wsp:val=&quot;00914AD8&quot;/&gt;&lt;wsp:rsid wsp:val=&quot;00914C56&quot;/&gt;&lt;wsp:rsid wsp:val=&quot;009157DD&quot;/&gt;&lt;wsp:rsid wsp:val=&quot;00915D61&quot;/&gt;&lt;wsp:rsid wsp:val=&quot;00916046&quot;/&gt;&lt;wsp:rsid wsp:val=&quot;00916079&quot;/&gt;&lt;wsp:rsid wsp:val=&quot;0091643F&quot;/&gt;&lt;wsp:rsid wsp:val=&quot;00916E71&quot;/&gt;&lt;wsp:rsid wsp:val=&quot;0091759B&quot;/&gt;&lt;wsp:rsid wsp:val=&quot;00917CE9&quot;/&gt;&lt;wsp:rsid wsp:val=&quot;00917DE5&quot;/&gt;&lt;wsp:rsid wsp:val=&quot;00920BF2&quot;/&gt;&lt;wsp:rsid wsp:val=&quot;00920D5E&quot;/&gt;&lt;wsp:rsid wsp:val=&quot;00921FA6&quot;/&gt;&lt;wsp:rsid wsp:val=&quot;00922010&quot;/&gt;&lt;wsp:rsid wsp:val=&quot;00922E42&quot;/&gt;&lt;wsp:rsid wsp:val=&quot;00925C42&quot;/&gt;&lt;wsp:rsid wsp:val=&quot;009266BA&quot;/&gt;&lt;wsp:rsid wsp:val=&quot;0092761C&quot;/&gt;&lt;wsp:rsid wsp:val=&quot;00927915&quot;/&gt;&lt;wsp:rsid wsp:val=&quot;0092795E&quot;/&gt;&lt;wsp:rsid wsp:val=&quot;00931BD9&quot;/&gt;&lt;wsp:rsid wsp:val=&quot;00933E19&quot;/&gt;&lt;wsp:rsid wsp:val=&quot;0093523B&quot;/&gt;&lt;wsp:rsid wsp:val=&quot;00936403&quot;/&gt;&lt;wsp:rsid wsp:val=&quot;009368F3&quot;/&gt;&lt;wsp:rsid wsp:val=&quot;00937755&quot;/&gt;&lt;wsp:rsid wsp:val=&quot;00937B5A&quot;/&gt;&lt;wsp:rsid wsp:val=&quot;00941203&quot;/&gt;&lt;wsp:rsid wsp:val=&quot;00941636&quot;/&gt;&lt;wsp:rsid wsp:val=&quot;00942CF1&quot;/&gt;&lt;wsp:rsid wsp:val=&quot;00943742&quot;/&gt;&lt;wsp:rsid wsp:val=&quot;00945C05&quot;/&gt;&lt;wsp:rsid wsp:val=&quot;00946238&quot;/&gt;&lt;wsp:rsid wsp:val=&quot;0094628C&quot;/&gt;&lt;wsp:rsid wsp:val=&quot;00946945&quot;/&gt;&lt;wsp:rsid wsp:val=&quot;009470ED&quot;/&gt;&lt;wsp:rsid wsp:val=&quot;00947713&quot;/&gt;&lt;wsp:rsid wsp:val=&quot;00950DE7&quot;/&gt;&lt;wsp:rsid wsp:val=&quot;00951559&quot;/&gt;&lt;wsp:rsid wsp:val=&quot;00953920&quot;/&gt;&lt;wsp:rsid wsp:val=&quot;00953D47&quot;/&gt;&lt;wsp:rsid wsp:val=&quot;009540B8&quot;/&gt;&lt;wsp:rsid wsp:val=&quot;009546C1&quot;/&gt;&lt;wsp:rsid wsp:val=&quot;00954AD0&quot;/&gt;&lt;wsp:rsid wsp:val=&quot;0095681E&quot;/&gt;&lt;wsp:rsid wsp:val=&quot;0095708D&quot;/&gt;&lt;wsp:rsid wsp:val=&quot;009572D4&quot;/&gt;&lt;wsp:rsid wsp:val=&quot;00957571&quot;/&gt;&lt;wsp:rsid wsp:val=&quot;00957641&quot;/&gt;&lt;wsp:rsid wsp:val=&quot;00960E1D&quot;/&gt;&lt;wsp:rsid wsp:val=&quot;00961921&quot;/&gt;&lt;wsp:rsid wsp:val=&quot;009639C4&quot;/&gt;&lt;wsp:rsid wsp:val=&quot;00963CAF&quot;/&gt;&lt;wsp:rsid wsp:val=&quot;0096430A&quot;/&gt;&lt;wsp:rsid wsp:val=&quot;009653C6&quot;/&gt;&lt;wsp:rsid wsp:val=&quot;0096554B&quot;/&gt;&lt;wsp:rsid wsp:val=&quot;0096584A&quot;/&gt;&lt;wsp:rsid wsp:val=&quot;009659BA&quot;/&gt;&lt;wsp:rsid wsp:val=&quot;009666CE&quot;/&gt;&lt;wsp:rsid wsp:val=&quot;009666D0&quot;/&gt;&lt;wsp:rsid wsp:val=&quot;009669BD&quot;/&gt;&lt;wsp:rsid wsp:val=&quot;00966D79&quot;/&gt;&lt;wsp:rsid wsp:val=&quot;00967210&quot;/&gt;&lt;wsp:rsid wsp:val=&quot;009675AA&quot;/&gt;&lt;wsp:rsid wsp:val=&quot;009678B0&quot;/&gt;&lt;wsp:rsid wsp:val=&quot;009709C0&quot;/&gt;&lt;wsp:rsid wsp:val=&quot;009716C1&quot;/&gt;&lt;wsp:rsid wsp:val=&quot;00971E93&quot;/&gt;&lt;wsp:rsid wsp:val=&quot;00971F08&quot;/&gt;&lt;wsp:rsid wsp:val=&quot;0097202A&quot;/&gt;&lt;wsp:rsid wsp:val=&quot;00972F2F&quot;/&gt;&lt;wsp:rsid wsp:val=&quot;00973274&quot;/&gt;&lt;wsp:rsid wsp:val=&quot;00973B20&quot;/&gt;&lt;wsp:rsid wsp:val=&quot;00973E35&quot;/&gt;&lt;wsp:rsid wsp:val=&quot;009740A9&quot;/&gt;&lt;wsp:rsid wsp:val=&quot;00974DF7&quot;/&gt;&lt;wsp:rsid wsp:val=&quot;00975610&quot;/&gt;&lt;wsp:rsid wsp:val=&quot;0097603D&quot;/&gt;&lt;wsp:rsid wsp:val=&quot;009767C5&quot;/&gt;&lt;wsp:rsid wsp:val=&quot;00976949&quot;/&gt;&lt;wsp:rsid wsp:val=&quot;00976B4A&quot;/&gt;&lt;wsp:rsid wsp:val=&quot;00976CCA&quot;/&gt;&lt;wsp:rsid wsp:val=&quot;00980477&quot;/&gt;&lt;wsp:rsid wsp:val=&quot;00980580&quot;/&gt;&lt;wsp:rsid wsp:val=&quot;00980F2B&quot;/&gt;&lt;wsp:rsid wsp:val=&quot;00981E4C&quot;/&gt;&lt;wsp:rsid wsp:val=&quot;0098302D&quot;/&gt;&lt;wsp:rsid wsp:val=&quot;00983C3C&quot;/&gt;&lt;wsp:rsid wsp:val=&quot;00984174&quot;/&gt;&lt;wsp:rsid wsp:val=&quot;00984953&quot;/&gt;&lt;wsp:rsid wsp:val=&quot;00984ACF&quot;/&gt;&lt;wsp:rsid wsp:val=&quot;00985253&quot;/&gt;&lt;wsp:rsid wsp:val=&quot;009853B3&quot;/&gt;&lt;wsp:rsid wsp:val=&quot;009860D2&quot;/&gt;&lt;wsp:rsid wsp:val=&quot;00986D25&quot;/&gt;&lt;wsp:rsid wsp:val=&quot;009874B6&quot;/&gt;&lt;wsp:rsid wsp:val=&quot;00987773&quot;/&gt;&lt;wsp:rsid wsp:val=&quot;00990630&quot;/&gt;&lt;wsp:rsid wsp:val=&quot;00990A8B&quot;/&gt;&lt;wsp:rsid wsp:val=&quot;00990E53&quot;/&gt;&lt;wsp:rsid wsp:val=&quot;00991761&quot;/&gt;&lt;wsp:rsid wsp:val=&quot;00991B53&quot;/&gt;&lt;wsp:rsid wsp:val=&quot;00991EBE&quot;/&gt;&lt;wsp:rsid wsp:val=&quot;009940CF&quot;/&gt;&lt;wsp:rsid wsp:val=&quot;00994DCA&quot;/&gt;&lt;wsp:rsid wsp:val=&quot;009951B5&quot;/&gt;&lt;wsp:rsid wsp:val=&quot;009960EC&quot;/&gt;&lt;wsp:rsid wsp:val=&quot;00996124&quot;/&gt;&lt;wsp:rsid wsp:val=&quot;00996722&quot;/&gt;&lt;wsp:rsid wsp:val=&quot;00996B43&quot;/&gt;&lt;wsp:rsid wsp:val=&quot;009970DD&quot;/&gt;&lt;wsp:rsid wsp:val=&quot;00997997&quot;/&gt;&lt;wsp:rsid wsp:val=&quot;009A0948&quot;/&gt;&lt;wsp:rsid wsp:val=&quot;009A0952&quot;/&gt;&lt;wsp:rsid wsp:val=&quot;009A0C31&quot;/&gt;&lt;wsp:rsid wsp:val=&quot;009A0DA8&quot;/&gt;&lt;wsp:rsid wsp:val=&quot;009A0FB8&quot;/&gt;&lt;wsp:rsid wsp:val=&quot;009A0FBA&quot;/&gt;&lt;wsp:rsid wsp:val=&quot;009A1601&quot;/&gt;&lt;wsp:rsid wsp:val=&quot;009A1ED0&quot;/&gt;&lt;wsp:rsid wsp:val=&quot;009A2BD6&quot;/&gt;&lt;wsp:rsid wsp:val=&quot;009A35D6&quot;/&gt;&lt;wsp:rsid wsp:val=&quot;009A3CA6&quot;/&gt;&lt;wsp:rsid wsp:val=&quot;009A3E0D&quot;/&gt;&lt;wsp:rsid wsp:val=&quot;009A462D&quot;/&gt;&lt;wsp:rsid wsp:val=&quot;009A4CF2&quot;/&gt;&lt;wsp:rsid wsp:val=&quot;009A5A8D&quot;/&gt;&lt;wsp:rsid wsp:val=&quot;009A5CBA&quot;/&gt;&lt;wsp:rsid wsp:val=&quot;009A5D98&quot;/&gt;&lt;wsp:rsid wsp:val=&quot;009A6476&quot;/&gt;&lt;wsp:rsid wsp:val=&quot;009A70CC&quot;/&gt;&lt;wsp:rsid wsp:val=&quot;009A7145&quot;/&gt;&lt;wsp:rsid wsp:val=&quot;009A7298&quot;/&gt;&lt;wsp:rsid wsp:val=&quot;009A742D&quot;/&gt;&lt;wsp:rsid wsp:val=&quot;009A7566&quot;/&gt;&lt;wsp:rsid wsp:val=&quot;009A7879&quot;/&gt;&lt;wsp:rsid wsp:val=&quot;009A7E78&quot;/&gt;&lt;wsp:rsid wsp:val=&quot;009B0DA0&quot;/&gt;&lt;wsp:rsid wsp:val=&quot;009B1F30&quot;/&gt;&lt;wsp:rsid wsp:val=&quot;009B2B15&quot;/&gt;&lt;wsp:rsid wsp:val=&quot;009B2D0C&quot;/&gt;&lt;wsp:rsid wsp:val=&quot;009B3AC2&quot;/&gt;&lt;wsp:rsid wsp:val=&quot;009B465F&quot;/&gt;&lt;wsp:rsid wsp:val=&quot;009B4DF4&quot;/&gt;&lt;wsp:rsid wsp:val=&quot;009B509A&quot;/&gt;&lt;wsp:rsid wsp:val=&quot;009B564E&quot;/&gt;&lt;wsp:rsid wsp:val=&quot;009B57BB&quot;/&gt;&lt;wsp:rsid wsp:val=&quot;009B59AD&quot;/&gt;&lt;wsp:rsid wsp:val=&quot;009B621F&quot;/&gt;&lt;wsp:rsid wsp:val=&quot;009B74DD&quot;/&gt;&lt;wsp:rsid wsp:val=&quot;009B77FD&quot;/&gt;&lt;wsp:rsid wsp:val=&quot;009B7E87&quot;/&gt;&lt;wsp:rsid wsp:val=&quot;009C0FF2&quot;/&gt;&lt;wsp:rsid wsp:val=&quot;009C403E&quot;/&gt;&lt;wsp:rsid wsp:val=&quot;009C4DD5&quot;/&gt;&lt;wsp:rsid wsp:val=&quot;009C5221&quot;/&gt;&lt;wsp:rsid wsp:val=&quot;009C5543&quot;/&gt;&lt;wsp:rsid wsp:val=&quot;009C5919&quot;/&gt;&lt;wsp:rsid wsp:val=&quot;009C5BF9&quot;/&gt;&lt;wsp:rsid wsp:val=&quot;009C5D9A&quot;/&gt;&lt;wsp:rsid wsp:val=&quot;009C6B2E&quot;/&gt;&lt;wsp:rsid wsp:val=&quot;009C723B&quot;/&gt;&lt;wsp:rsid wsp:val=&quot;009C75C9&quot;/&gt;&lt;wsp:rsid wsp:val=&quot;009C7B6B&quot;/&gt;&lt;wsp:rsid wsp:val=&quot;009D0218&quot;/&gt;&lt;wsp:rsid wsp:val=&quot;009D048B&quot;/&gt;&lt;wsp:rsid wsp:val=&quot;009D228B&quot;/&gt;&lt;wsp:rsid wsp:val=&quot;009D28AD&quot;/&gt;&lt;wsp:rsid wsp:val=&quot;009D2B43&quot;/&gt;&lt;wsp:rsid wsp:val=&quot;009D4364&quot;/&gt;&lt;wsp:rsid wsp:val=&quot;009D484C&quot;/&gt;&lt;wsp:rsid wsp:val=&quot;009D4FF0&quot;/&gt;&lt;wsp:rsid wsp:val=&quot;009D5929&quot;/&gt;&lt;wsp:rsid wsp:val=&quot;009D703C&quot;/&gt;&lt;wsp:rsid wsp:val=&quot;009D718F&quot;/&gt;&lt;wsp:rsid wsp:val=&quot;009D7394&quot;/&gt;&lt;wsp:rsid wsp:val=&quot;009E053B&quot;/&gt;&lt;wsp:rsid wsp:val=&quot;009E068F&quot;/&gt;&lt;wsp:rsid wsp:val=&quot;009E06B7&quot;/&gt;&lt;wsp:rsid wsp:val=&quot;009E1146&quot;/&gt;&lt;wsp:rsid wsp:val=&quot;009E14E0&quot;/&gt;&lt;wsp:rsid wsp:val=&quot;009E17A7&quot;/&gt;&lt;wsp:rsid wsp:val=&quot;009E254E&quot;/&gt;&lt;wsp:rsid wsp:val=&quot;009E2A0A&quot;/&gt;&lt;wsp:rsid wsp:val=&quot;009E2A13&quot;/&gt;&lt;wsp:rsid wsp:val=&quot;009E2DF3&quot;/&gt;&lt;wsp:rsid wsp:val=&quot;009E35DB&quot;/&gt;&lt;wsp:rsid wsp:val=&quot;009E3929&quot;/&gt;&lt;wsp:rsid wsp:val=&quot;009E3992&quot;/&gt;&lt;wsp:rsid wsp:val=&quot;009E437C&quot;/&gt;&lt;wsp:rsid wsp:val=&quot;009E47A3&quot;/&gt;&lt;wsp:rsid wsp:val=&quot;009E4E19&quot;/&gt;&lt;wsp:rsid wsp:val=&quot;009E5B6B&quot;/&gt;&lt;wsp:rsid wsp:val=&quot;009E5F9E&quot;/&gt;&lt;wsp:rsid wsp:val=&quot;009E7B23&quot;/&gt;&lt;wsp:rsid wsp:val=&quot;009F08F3&quot;/&gt;&lt;wsp:rsid wsp:val=&quot;009F1196&quot;/&gt;&lt;wsp:rsid wsp:val=&quot;009F1CC4&quot;/&gt;&lt;wsp:rsid wsp:val=&quot;009F2CF2&quot;/&gt;&lt;wsp:rsid wsp:val=&quot;009F344F&quot;/&gt;&lt;wsp:rsid wsp:val=&quot;009F3F6E&quot;/&gt;&lt;wsp:rsid wsp:val=&quot;009F5696&quot;/&gt;&lt;wsp:rsid wsp:val=&quot;009F61D7&quot;/&gt;&lt;wsp:rsid wsp:val=&quot;009F6544&quot;/&gt;&lt;wsp:rsid wsp:val=&quot;009F7BBB&quot;/&gt;&lt;wsp:rsid wsp:val=&quot;009F7EC6&quot;/&gt;&lt;wsp:rsid wsp:val=&quot;00A010C7&quot;/&gt;&lt;wsp:rsid wsp:val=&quot;00A01963&quot;/&gt;&lt;wsp:rsid wsp:val=&quot;00A01E44&quot;/&gt;&lt;wsp:rsid wsp:val=&quot;00A01E87&quot;/&gt;&lt;wsp:rsid wsp:val=&quot;00A02B18&quot;/&gt;&lt;wsp:rsid wsp:val=&quot;00A03B4E&quot;/&gt;&lt;wsp:rsid wsp:val=&quot;00A0439F&quot;/&gt;&lt;wsp:rsid wsp:val=&quot;00A048A8&quot;/&gt;&lt;wsp:rsid wsp:val=&quot;00A049D4&quot;/&gt;&lt;wsp:rsid wsp:val=&quot;00A04C24&quot;/&gt;&lt;wsp:rsid wsp:val=&quot;00A04C77&quot;/&gt;&lt;wsp:rsid wsp:val=&quot;00A04F49&quot;/&gt;&lt;wsp:rsid wsp:val=&quot;00A05231&quot;/&gt;&lt;wsp:rsid wsp:val=&quot;00A078AA&quot;/&gt;&lt;wsp:rsid wsp:val=&quot;00A07A3D&quot;/&gt;&lt;wsp:rsid wsp:val=&quot;00A07DDA&quot;/&gt;&lt;wsp:rsid wsp:val=&quot;00A1069A&quot;/&gt;&lt;wsp:rsid wsp:val=&quot;00A10D08&quot;/&gt;&lt;wsp:rsid wsp:val=&quot;00A11339&quot;/&gt;&lt;wsp:rsid wsp:val=&quot;00A11E51&quot;/&gt;&lt;wsp:rsid wsp:val=&quot;00A11F22&quot;/&gt;&lt;wsp:rsid wsp:val=&quot;00A121BB&quot;/&gt;&lt;wsp:rsid wsp:val=&quot;00A1220E&quot;/&gt;&lt;wsp:rsid wsp:val=&quot;00A123C1&quot;/&gt;&lt;wsp:rsid wsp:val=&quot;00A126D0&quot;/&gt;&lt;wsp:rsid wsp:val=&quot;00A13E54&quot;/&gt;&lt;wsp:rsid wsp:val=&quot;00A14603&quot;/&gt;&lt;wsp:rsid wsp:val=&quot;00A15040&quot;/&gt;&lt;wsp:rsid wsp:val=&quot;00A15B70&quot;/&gt;&lt;wsp:rsid wsp:val=&quot;00A17F63&quot;/&gt;&lt;wsp:rsid wsp:val=&quot;00A20529&quot;/&gt;&lt;wsp:rsid wsp:val=&quot;00A20E0C&quot;/&gt;&lt;wsp:rsid wsp:val=&quot;00A2193B&quot;/&gt;&lt;wsp:rsid wsp:val=&quot;00A21C36&quot;/&gt;&lt;wsp:rsid wsp:val=&quot;00A2351A&quot;/&gt;&lt;wsp:rsid wsp:val=&quot;00A23FAD&quot;/&gt;&lt;wsp:rsid wsp:val=&quot;00A24F70&quot;/&gt;&lt;wsp:rsid wsp:val=&quot;00A25F47&quot;/&gt;&lt;wsp:rsid wsp:val=&quot;00A264A9&quot;/&gt;&lt;wsp:rsid wsp:val=&quot;00A26C26&quot;/&gt;&lt;wsp:rsid wsp:val=&quot;00A27785&quot;/&gt;&lt;wsp:rsid wsp:val=&quot;00A30187&quot;/&gt;&lt;wsp:rsid wsp:val=&quot;00A30AB6&quot;/&gt;&lt;wsp:rsid wsp:val=&quot;00A31C10&quot;/&gt;&lt;wsp:rsid wsp:val=&quot;00A32510&quot;/&gt;&lt;wsp:rsid wsp:val=&quot;00A32EFC&quot;/&gt;&lt;wsp:rsid wsp:val=&quot;00A332AC&quot;/&gt;&lt;wsp:rsid wsp:val=&quot;00A3448A&quot;/&gt;&lt;wsp:rsid wsp:val=&quot;00A36297&quot;/&gt;&lt;wsp:rsid wsp:val=&quot;00A365EB&quot;/&gt;&lt;wsp:rsid wsp:val=&quot;00A37063&quot;/&gt;&lt;wsp:rsid wsp:val=&quot;00A37937&quot;/&gt;&lt;wsp:rsid wsp:val=&quot;00A3793A&quot;/&gt;&lt;wsp:rsid wsp:val=&quot;00A37B58&quot;/&gt;&lt;wsp:rsid wsp:val=&quot;00A403B2&quot;/&gt;&lt;wsp:rsid wsp:val=&quot;00A40DA1&quot;/&gt;&lt;wsp:rsid wsp:val=&quot;00A4180D&quot;/&gt;&lt;wsp:rsid wsp:val=&quot;00A41B3C&quot;/&gt;&lt;wsp:rsid wsp:val=&quot;00A41E2B&quot;/&gt;&lt;wsp:rsid wsp:val=&quot;00A422A9&quot;/&gt;&lt;wsp:rsid wsp:val=&quot;00A423AE&quot;/&gt;&lt;wsp:rsid wsp:val=&quot;00A42CD8&quot;/&gt;&lt;wsp:rsid wsp:val=&quot;00A43CC2&quot;/&gt;&lt;wsp:rsid wsp:val=&quot;00A444E5&quot;/&gt;&lt;wsp:rsid wsp:val=&quot;00A45A29&quot;/&gt;&lt;wsp:rsid wsp:val=&quot;00A45A9D&quot;/&gt;&lt;wsp:rsid wsp:val=&quot;00A45B0B&quot;/&gt;&lt;wsp:rsid wsp:val=&quot;00A45B74&quot;/&gt;&lt;wsp:rsid wsp:val=&quot;00A465FC&quot;/&gt;&lt;wsp:rsid wsp:val=&quot;00A47566&quot;/&gt;&lt;wsp:rsid wsp:val=&quot;00A47891&quot;/&gt;&lt;wsp:rsid wsp:val=&quot;00A47D3E&quot;/&gt;&lt;wsp:rsid wsp:val=&quot;00A5021C&quot;/&gt;&lt;wsp:rsid wsp:val=&quot;00A5102A&quot;/&gt;&lt;wsp:rsid wsp:val=&quot;00A51B80&quot;/&gt;&lt;wsp:rsid wsp:val=&quot;00A52E1D&quot;/&gt;&lt;wsp:rsid wsp:val=&quot;00A53653&quot;/&gt;&lt;wsp:rsid wsp:val=&quot;00A53CB2&quot;/&gt;&lt;wsp:rsid wsp:val=&quot;00A54027&quot;/&gt;&lt;wsp:rsid wsp:val=&quot;00A555D3&quot;/&gt;&lt;wsp:rsid wsp:val=&quot;00A55FD2&quot;/&gt;&lt;wsp:rsid wsp:val=&quot;00A56BB4&quot;/&gt;&lt;wsp:rsid wsp:val=&quot;00A61301&quot;/&gt;&lt;wsp:rsid wsp:val=&quot;00A61499&quot;/&gt;&lt;wsp:rsid wsp:val=&quot;00A62318&quot;/&gt;&lt;wsp:rsid wsp:val=&quot;00A62A77&quot;/&gt;&lt;wsp:rsid wsp:val=&quot;00A63483&quot;/&gt;&lt;wsp:rsid wsp:val=&quot;00A64268&quot;/&gt;&lt;wsp:rsid wsp:val=&quot;00A64E18&quot;/&gt;&lt;wsp:rsid wsp:val=&quot;00A64F7C&quot;/&gt;&lt;wsp:rsid wsp:val=&quot;00A654AB&quot;/&gt;&lt;wsp:rsid wsp:val=&quot;00A657D7&quot;/&gt;&lt;wsp:rsid wsp:val=&quot;00A6607A&quot;/&gt;&lt;wsp:rsid wsp:val=&quot;00A660AC&quot;/&gt;&lt;wsp:rsid wsp:val=&quot;00A67E6C&quot;/&gt;&lt;wsp:rsid wsp:val=&quot;00A67E79&quot;/&gt;&lt;wsp:rsid wsp:val=&quot;00A701EF&quot;/&gt;&lt;wsp:rsid wsp:val=&quot;00A7147C&quot;/&gt;&lt;wsp:rsid wsp:val=&quot;00A71B99&quot;/&gt;&lt;wsp:rsid wsp:val=&quot;00A71EAB&quot;/&gt;&lt;wsp:rsid wsp:val=&quot;00A72883&quot;/&gt;&lt;wsp:rsid wsp:val=&quot;00A73256&quot;/&gt;&lt;wsp:rsid wsp:val=&quot;00A739D0&quot;/&gt;&lt;wsp:rsid wsp:val=&quot;00A74012&quot;/&gt;&lt;wsp:rsid wsp:val=&quot;00A74B03&quot;/&gt;&lt;wsp:rsid wsp:val=&quot;00A761D4&quot;/&gt;&lt;wsp:rsid wsp:val=&quot;00A7740B&quot;/&gt;&lt;wsp:rsid wsp:val=&quot;00A7798A&quot;/&gt;&lt;wsp:rsid wsp:val=&quot;00A77DC3&quot;/&gt;&lt;wsp:rsid wsp:val=&quot;00A77DD6&quot;/&gt;&lt;wsp:rsid wsp:val=&quot;00A77EC4&quot;/&gt;&lt;wsp:rsid wsp:val=&quot;00A80760&quot;/&gt;&lt;wsp:rsid wsp:val=&quot;00A81BD6&quot;/&gt;&lt;wsp:rsid wsp:val=&quot;00A8213C&quot;/&gt;&lt;wsp:rsid wsp:val=&quot;00A84219&quot;/&gt;&lt;wsp:rsid wsp:val=&quot;00A868E1&quot;/&gt;&lt;wsp:rsid wsp:val=&quot;00A8701B&quot;/&gt;&lt;wsp:rsid wsp:val=&quot;00A91370&quot;/&gt;&lt;wsp:rsid wsp:val=&quot;00A924AB&quot;/&gt;&lt;wsp:rsid wsp:val=&quot;00A92879&quot;/&gt;&lt;wsp:rsid wsp:val=&quot;00A9350E&quot;/&gt;&lt;wsp:rsid wsp:val=&quot;00A937F3&quot;/&gt;&lt;wsp:rsid wsp:val=&quot;00A9442A&quot;/&gt;&lt;wsp:rsid wsp:val=&quot;00A948F0&quot;/&gt;&lt;wsp:rsid wsp:val=&quot;00A94DFC&quot;/&gt;&lt;wsp:rsid wsp:val=&quot;00A94EC5&quot;/&gt;&lt;wsp:rsid wsp:val=&quot;00A95184&quot;/&gt;&lt;wsp:rsid wsp:val=&quot;00A95E16&quot;/&gt;&lt;wsp:rsid wsp:val=&quot;00A95ED4&quot;/&gt;&lt;wsp:rsid wsp:val=&quot;00A9635E&quot;/&gt;&lt;wsp:rsid wsp:val=&quot;00A96508&quot;/&gt;&lt;wsp:rsid wsp:val=&quot;00AA016F&quot;/&gt;&lt;wsp:rsid wsp:val=&quot;00AA117C&quot;/&gt;&lt;wsp:rsid wsp:val=&quot;00AA1E89&quot;/&gt;&lt;wsp:rsid wsp:val=&quot;00AA1ED6&quot;/&gt;&lt;wsp:rsid wsp:val=&quot;00AA4091&quot;/&gt;&lt;wsp:rsid wsp:val=&quot;00AA40A0&quot;/&gt;&lt;wsp:rsid wsp:val=&quot;00AA45F0&quot;/&gt;&lt;wsp:rsid wsp:val=&quot;00AA497A&quot;/&gt;&lt;wsp:rsid wsp:val=&quot;00AA4F83&quot;/&gt;&lt;wsp:rsid wsp:val=&quot;00AA51D6&quot;/&gt;&lt;wsp:rsid wsp:val=&quot;00AA60EE&quot;/&gt;&lt;wsp:rsid wsp:val=&quot;00AA6F92&quot;/&gt;&lt;wsp:rsid wsp:val=&quot;00AA7466&quot;/&gt;&lt;wsp:rsid wsp:val=&quot;00AA7770&quot;/&gt;&lt;wsp:rsid wsp:val=&quot;00AB03DB&quot;/&gt;&lt;wsp:rsid wsp:val=&quot;00AB046E&quot;/&gt;&lt;wsp:rsid wsp:val=&quot;00AB0BC8&quot;/&gt;&lt;wsp:rsid wsp:val=&quot;00AB0D89&quot;/&gt;&lt;wsp:rsid wsp:val=&quot;00AB0E41&quot;/&gt;&lt;wsp:rsid wsp:val=&quot;00AB11CA&quot;/&gt;&lt;wsp:rsid wsp:val=&quot;00AB14D9&quot;/&gt;&lt;wsp:rsid wsp:val=&quot;00AB3A79&quot;/&gt;&lt;wsp:rsid wsp:val=&quot;00AB3FAC&quot;/&gt;&lt;wsp:rsid wsp:val=&quot;00AB4633&quot;/&gt;&lt;wsp:rsid wsp:val=&quot;00AB4AB8&quot;/&gt;&lt;wsp:rsid wsp:val=&quot;00AB5B4A&quot;/&gt;&lt;wsp:rsid wsp:val=&quot;00AB655E&quot;/&gt;&lt;wsp:rsid wsp:val=&quot;00AB7122&quot;/&gt;&lt;wsp:rsid wsp:val=&quot;00AB7AAD&quot;/&gt;&lt;wsp:rsid wsp:val=&quot;00AB7C4F&quot;/&gt;&lt;wsp:rsid wsp:val=&quot;00AC007F&quot;/&gt;&lt;wsp:rsid wsp:val=&quot;00AC065C&quot;/&gt;&lt;wsp:rsid wsp:val=&quot;00AC1419&quot;/&gt;&lt;wsp:rsid wsp:val=&quot;00AC1E0A&quot;/&gt;&lt;wsp:rsid wsp:val=&quot;00AC1FF4&quot;/&gt;&lt;wsp:rsid wsp:val=&quot;00AC2E1D&quot;/&gt;&lt;wsp:rsid wsp:val=&quot;00AC2ECD&quot;/&gt;&lt;wsp:rsid wsp:val=&quot;00AC3119&quot;/&gt;&lt;wsp:rsid wsp:val=&quot;00AC33A0&quot;/&gt;&lt;wsp:rsid wsp:val=&quot;00AC37AB&quot;/&gt;&lt;wsp:rsid wsp:val=&quot;00AC414C&quot;/&gt;&lt;wsp:rsid wsp:val=&quot;00AC49FB&quot;/&gt;&lt;wsp:rsid wsp:val=&quot;00AC4CBF&quot;/&gt;&lt;wsp:rsid wsp:val=&quot;00AC500C&quot;/&gt;&lt;wsp:rsid wsp:val=&quot;00AC506E&quot;/&gt;&lt;wsp:rsid wsp:val=&quot;00AC5A10&quot;/&gt;&lt;wsp:rsid wsp:val=&quot;00AC5DD1&quot;/&gt;&lt;wsp:rsid wsp:val=&quot;00AC66BE&quot;/&gt;&lt;wsp:rsid wsp:val=&quot;00AC734F&quot;/&gt;&lt;wsp:rsid wsp:val=&quot;00AC7D88&quot;/&gt;&lt;wsp:rsid wsp:val=&quot;00AD0905&quot;/&gt;&lt;wsp:rsid wsp:val=&quot;00AD0AA3&quot;/&gt;&lt;wsp:rsid wsp:val=&quot;00AD0F45&quot;/&gt;&lt;wsp:rsid wsp:val=&quot;00AD109B&quot;/&gt;&lt;wsp:rsid wsp:val=&quot;00AD10A8&quot;/&gt;&lt;wsp:rsid wsp:val=&quot;00AD1D0F&quot;/&gt;&lt;wsp:rsid wsp:val=&quot;00AD1D66&quot;/&gt;&lt;wsp:rsid wsp:val=&quot;00AD22A7&quot;/&gt;&lt;wsp:rsid wsp:val=&quot;00AD3222&quot;/&gt;&lt;wsp:rsid wsp:val=&quot;00AD3F94&quot;/&gt;&lt;wsp:rsid wsp:val=&quot;00AD4A5A&quot;/&gt;&lt;wsp:rsid wsp:val=&quot;00AD5681&quot;/&gt;&lt;wsp:rsid wsp:val=&quot;00AD5947&quot;/&gt;&lt;wsp:rsid wsp:val=&quot;00AD6998&quot;/&gt;&lt;wsp:rsid wsp:val=&quot;00AE1541&quot;/&gt;&lt;wsp:rsid wsp:val=&quot;00AE27AC&quot;/&gt;&lt;wsp:rsid wsp:val=&quot;00AE2F7E&quot;/&gt;&lt;wsp:rsid wsp:val=&quot;00AE40E0&quot;/&gt;&lt;wsp:rsid wsp:val=&quot;00AE4136&quot;/&gt;&lt;wsp:rsid wsp:val=&quot;00AE43A0&quot;/&gt;&lt;wsp:rsid wsp:val=&quot;00AE4DBA&quot;/&gt;&lt;wsp:rsid wsp:val=&quot;00AE4F07&quot;/&gt;&lt;wsp:rsid wsp:val=&quot;00AE4F92&quot;/&gt;&lt;wsp:rsid wsp:val=&quot;00AE5B45&quot;/&gt;&lt;wsp:rsid wsp:val=&quot;00AE6EFC&quot;/&gt;&lt;wsp:rsid wsp:val=&quot;00AE7BD1&quot;/&gt;&lt;wsp:rsid wsp:val=&quot;00AE7C50&quot;/&gt;&lt;wsp:rsid wsp:val=&quot;00AF168D&quot;/&gt;&lt;wsp:rsid wsp:val=&quot;00AF1C5D&quot;/&gt;&lt;wsp:rsid wsp:val=&quot;00AF2608&quot;/&gt;&lt;wsp:rsid wsp:val=&quot;00AF2B46&quot;/&gt;&lt;wsp:rsid wsp:val=&quot;00AF2D03&quot;/&gt;&lt;wsp:rsid wsp:val=&quot;00AF3358&quot;/&gt;&lt;wsp:rsid wsp:val=&quot;00AF3D63&quot;/&gt;&lt;wsp:rsid wsp:val=&quot;00AF42D7&quot;/&gt;&lt;wsp:rsid wsp:val=&quot;00AF5F6B&quot;/&gt;&lt;wsp:rsid wsp:val=&quot;00AF658A&quot;/&gt;&lt;wsp:rsid wsp:val=&quot;00AF6AB8&quot;/&gt;&lt;wsp:rsid wsp:val=&quot;00AF70B2&quot;/&gt;&lt;wsp:rsid wsp:val=&quot;00AF7982&quot;/&gt;&lt;wsp:rsid wsp:val=&quot;00B00067&quot;/&gt;&lt;wsp:rsid wsp:val=&quot;00B006FE&quot;/&gt;&lt;wsp:rsid wsp:val=&quot;00B007CB&quot;/&gt;&lt;wsp:rsid wsp:val=&quot;00B00C0C&quot;/&gt;&lt;wsp:rsid wsp:val=&quot;00B02AA9&quot;/&gt;&lt;wsp:rsid wsp:val=&quot;00B02FA3&quot;/&gt;&lt;wsp:rsid wsp:val=&quot;00B03A18&quot;/&gt;&lt;wsp:rsid wsp:val=&quot;00B05084&quot;/&gt;&lt;wsp:rsid wsp:val=&quot;00B069E1&quot;/&gt;&lt;wsp:rsid wsp:val=&quot;00B069F1&quot;/&gt;&lt;wsp:rsid wsp:val=&quot;00B06E54&quot;/&gt;&lt;wsp:rsid wsp:val=&quot;00B11E1B&quot;/&gt;&lt;wsp:rsid wsp:val=&quot;00B11F39&quot;/&gt;&lt;wsp:rsid wsp:val=&quot;00B127B3&quot;/&gt;&lt;wsp:rsid wsp:val=&quot;00B157F9&quot;/&gt;&lt;wsp:rsid wsp:val=&quot;00B17DF8&quot;/&gt;&lt;wsp:rsid wsp:val=&quot;00B20256&quot;/&gt;&lt;wsp:rsid wsp:val=&quot;00B20672&quot;/&gt;&lt;wsp:rsid wsp:val=&quot;00B20D09&quot;/&gt;&lt;wsp:rsid wsp:val=&quot;00B21264&quot;/&gt;&lt;wsp:rsid wsp:val=&quot;00B22452&quot;/&gt;&lt;wsp:rsid wsp:val=&quot;00B225A5&quot;/&gt;&lt;wsp:rsid wsp:val=&quot;00B23120&quot;/&gt;&lt;wsp:rsid wsp:val=&quot;00B23206&quot;/&gt;&lt;wsp:rsid wsp:val=&quot;00B23E28&quot;/&gt;&lt;wsp:rsid wsp:val=&quot;00B248C4&quot;/&gt;&lt;wsp:rsid wsp:val=&quot;00B252F9&quot;/&gt;&lt;wsp:rsid wsp:val=&quot;00B25849&quot;/&gt;&lt;wsp:rsid wsp:val=&quot;00B2686F&quot;/&gt;&lt;wsp:rsid wsp:val=&quot;00B273F9&quot;/&gt;&lt;wsp:rsid wsp:val=&quot;00B2763F&quot;/&gt;&lt;wsp:rsid wsp:val=&quot;00B27AAC&quot;/&gt;&lt;wsp:rsid wsp:val=&quot;00B303B7&quot;/&gt;&lt;wsp:rsid wsp:val=&quot;00B30431&quot;/&gt;&lt;wsp:rsid wsp:val=&quot;00B3057C&quot;/&gt;&lt;wsp:rsid wsp:val=&quot;00B30929&quot;/&gt;&lt;wsp:rsid wsp:val=&quot;00B3114E&quot;/&gt;&lt;wsp:rsid wsp:val=&quot;00B3166A&quot;/&gt;&lt;wsp:rsid wsp:val=&quot;00B3242A&quot;/&gt;&lt;wsp:rsid wsp:val=&quot;00B3328B&quot;/&gt;&lt;wsp:rsid wsp:val=&quot;00B33D37&quot;/&gt;&lt;wsp:rsid wsp:val=&quot;00B33F95&quot;/&gt;&lt;wsp:rsid wsp:val=&quot;00B34A10&quot;/&gt;&lt;wsp:rsid wsp:val=&quot;00B34D55&quot;/&gt;&lt;wsp:rsid wsp:val=&quot;00B35CA3&quot;/&gt;&lt;wsp:rsid wsp:val=&quot;00B35D65&quot;/&gt;&lt;wsp:rsid wsp:val=&quot;00B370FB&quot;/&gt;&lt;wsp:rsid wsp:val=&quot;00B372AA&quot;/&gt;&lt;wsp:rsid wsp:val=&quot;00B373FD&quot;/&gt;&lt;wsp:rsid wsp:val=&quot;00B37748&quot;/&gt;&lt;wsp:rsid wsp:val=&quot;00B40445&quot;/&gt;&lt;wsp:rsid wsp:val=&quot;00B404AA&quot;/&gt;&lt;wsp:rsid wsp:val=&quot;00B40622&quot;/&gt;&lt;wsp:rsid wsp:val=&quot;00B40A5E&quot;/&gt;&lt;wsp:rsid wsp:val=&quot;00B410DE&quot;/&gt;&lt;wsp:rsid wsp:val=&quot;00B41888&quot;/&gt;&lt;wsp:rsid wsp:val=&quot;00B423F2&quot;/&gt;&lt;wsp:rsid wsp:val=&quot;00B45A52&quot;/&gt;&lt;wsp:rsid wsp:val=&quot;00B46175&quot;/&gt;&lt;wsp:rsid wsp:val=&quot;00B503A6&quot;/&gt;&lt;wsp:rsid wsp:val=&quot;00B5100C&quot;/&gt;&lt;wsp:rsid wsp:val=&quot;00B53384&quot;/&gt;&lt;wsp:rsid wsp:val=&quot;00B5418C&quot;/&gt;&lt;wsp:rsid wsp:val=&quot;00B55392&quot;/&gt;&lt;wsp:rsid wsp:val=&quot;00B55537&quot;/&gt;&lt;wsp:rsid wsp:val=&quot;00B56E43&quot;/&gt;&lt;wsp:rsid wsp:val=&quot;00B570D4&quot;/&gt;&lt;wsp:rsid wsp:val=&quot;00B579D7&quot;/&gt;&lt;wsp:rsid wsp:val=&quot;00B57F89&quot;/&gt;&lt;wsp:rsid wsp:val=&quot;00B61D8B&quot;/&gt;&lt;wsp:rsid wsp:val=&quot;00B61F93&quot;/&gt;&lt;wsp:rsid wsp:val=&quot;00B621FC&quot;/&gt;&lt;wsp:rsid wsp:val=&quot;00B62CC2&quot;/&gt;&lt;wsp:rsid wsp:val=&quot;00B63280&quot;/&gt;&lt;wsp:rsid wsp:val=&quot;00B635FA&quot;/&gt;&lt;wsp:rsid wsp:val=&quot;00B64ABA&quot;/&gt;&lt;wsp:rsid wsp:val=&quot;00B64CE0&quot;/&gt;&lt;wsp:rsid wsp:val=&quot;00B64D8F&quot;/&gt;&lt;wsp:rsid wsp:val=&quot;00B65131&quot;/&gt;&lt;wsp:rsid wsp:val=&quot;00B6566A&quot;/&gt;&lt;wsp:rsid wsp:val=&quot;00B66262&quot;/&gt;&lt;wsp:rsid wsp:val=&quot;00B664C7&quot;/&gt;&lt;wsp:rsid wsp:val=&quot;00B66A36&quot;/&gt;&lt;wsp:rsid wsp:val=&quot;00B67627&quot;/&gt;&lt;wsp:rsid wsp:val=&quot;00B70074&quot;/&gt;&lt;wsp:rsid wsp:val=&quot;00B739F6&quot;/&gt;&lt;wsp:rsid wsp:val=&quot;00B75EBA&quot;/&gt;&lt;wsp:rsid wsp:val=&quot;00B7618F&quot;/&gt;&lt;wsp:rsid wsp:val=&quot;00B7693E&quot;/&gt;&lt;wsp:rsid wsp:val=&quot;00B7735D&quot;/&gt;&lt;wsp:rsid wsp:val=&quot;00B8088E&quot;/&gt;&lt;wsp:rsid wsp:val=&quot;00B815C4&quot;/&gt;&lt;wsp:rsid wsp:val=&quot;00B816EA&quot;/&gt;&lt;wsp:rsid wsp:val=&quot;00B81A6C&quot;/&gt;&lt;wsp:rsid wsp:val=&quot;00B81B0D&quot;/&gt;&lt;wsp:rsid wsp:val=&quot;00B82B98&quot;/&gt;&lt;wsp:rsid wsp:val=&quot;00B82C37&quot;/&gt;&lt;wsp:rsid wsp:val=&quot;00B832F1&quot;/&gt;&lt;wsp:rsid wsp:val=&quot;00B836EC&quot;/&gt;&lt;wsp:rsid wsp:val=&quot;00B83BC0&quot;/&gt;&lt;wsp:rsid wsp:val=&quot;00B856E1&quot;/&gt;&lt;wsp:rsid wsp:val=&quot;00B85B7E&quot;/&gt;&lt;wsp:rsid wsp:val=&quot;00B85DE5&quot;/&gt;&lt;wsp:rsid wsp:val=&quot;00B85EB0&quot;/&gt;&lt;wsp:rsid wsp:val=&quot;00B860A0&quot;/&gt;&lt;wsp:rsid wsp:val=&quot;00B87391&quot;/&gt;&lt;wsp:rsid wsp:val=&quot;00B90301&quot;/&gt;&lt;wsp:rsid wsp:val=&quot;00B9077F&quot;/&gt;&lt;wsp:rsid wsp:val=&quot;00B90F73&quot;/&gt;&lt;wsp:rsid wsp:val=&quot;00B9234A&quot;/&gt;&lt;wsp:rsid wsp:val=&quot;00B92AFD&quot;/&gt;&lt;wsp:rsid wsp:val=&quot;00B92EA3&quot;/&gt;&lt;wsp:rsid wsp:val=&quot;00B93B59&quot;/&gt;&lt;wsp:rsid wsp:val=&quot;00B93EE0&quot;/&gt;&lt;wsp:rsid wsp:val=&quot;00B9406A&quot;/&gt;&lt;wsp:rsid wsp:val=&quot;00B95277&quot;/&gt;&lt;wsp:rsid wsp:val=&quot;00B978E9&quot;/&gt;&lt;wsp:rsid wsp:val=&quot;00BA07BA&quot;/&gt;&lt;wsp:rsid wsp:val=&quot;00BA2280&quot;/&gt;&lt;wsp:rsid wsp:val=&quot;00BA2864&quot;/&gt;&lt;wsp:rsid wsp:val=&quot;00BA2A08&quot;/&gt;&lt;wsp:rsid wsp:val=&quot;00BA5319&quot;/&gt;&lt;wsp:rsid wsp:val=&quot;00BA5421&quot;/&gt;&lt;wsp:rsid wsp:val=&quot;00BA56D2&quot;/&gt;&lt;wsp:rsid wsp:val=&quot;00BA76E0&quot;/&gt;&lt;wsp:rsid wsp:val=&quot;00BA7AA4&quot;/&gt;&lt;wsp:rsid wsp:val=&quot;00BB1371&quot;/&gt;&lt;wsp:rsid wsp:val=&quot;00BB19ED&quot;/&gt;&lt;wsp:rsid wsp:val=&quot;00BB1C39&quot;/&gt;&lt;wsp:rsid wsp:val=&quot;00BB246D&quot;/&gt;&lt;wsp:rsid wsp:val=&quot;00BB2551&quot;/&gt;&lt;wsp:rsid wsp:val=&quot;00BB2A25&quot;/&gt;&lt;wsp:rsid wsp:val=&quot;00BB51E9&quot;/&gt;&lt;wsp:rsid wsp:val=&quot;00BB52C3&quot;/&gt;&lt;wsp:rsid wsp:val=&quot;00BB59A7&quot;/&gt;&lt;wsp:rsid wsp:val=&quot;00BB5C8F&quot;/&gt;&lt;wsp:rsid wsp:val=&quot;00BB601E&quot;/&gt;&lt;wsp:rsid wsp:val=&quot;00BB62F3&quot;/&gt;&lt;wsp:rsid wsp:val=&quot;00BB7AFF&quot;/&gt;&lt;wsp:rsid wsp:val=&quot;00BC00E8&quot;/&gt;&lt;wsp:rsid wsp:val=&quot;00BC0881&quot;/&gt;&lt;wsp:rsid wsp:val=&quot;00BC0FDC&quot;/&gt;&lt;wsp:rsid wsp:val=&quot;00BC128B&quot;/&gt;&lt;wsp:rsid wsp:val=&quot;00BC15A2&quot;/&gt;&lt;wsp:rsid wsp:val=&quot;00BC3053&quot;/&gt;&lt;wsp:rsid wsp:val=&quot;00BC34D2&quot;/&gt;&lt;wsp:rsid wsp:val=&quot;00BC3B15&quot;/&gt;&lt;wsp:rsid wsp:val=&quot;00BC4D2E&quot;/&gt;&lt;wsp:rsid wsp:val=&quot;00BC4DB2&quot;/&gt;&lt;wsp:rsid wsp:val=&quot;00BC704D&quot;/&gt;&lt;wsp:rsid wsp:val=&quot;00BC7A33&quot;/&gt;&lt;wsp:rsid wsp:val=&quot;00BC7E05&quot;/&gt;&lt;wsp:rsid wsp:val=&quot;00BD0057&quot;/&gt;&lt;wsp:rsid wsp:val=&quot;00BD06A1&quot;/&gt;&lt;wsp:rsid wsp:val=&quot;00BD09F7&quot;/&gt;&lt;wsp:rsid wsp:val=&quot;00BD0E47&quot;/&gt;&lt;wsp:rsid wsp:val=&quot;00BD1804&quot;/&gt;&lt;wsp:rsid wsp:val=&quot;00BD184A&quot;/&gt;&lt;wsp:rsid wsp:val=&quot;00BD1D00&quot;/&gt;&lt;wsp:rsid wsp:val=&quot;00BD227E&quot;/&gt;&lt;wsp:rsid wsp:val=&quot;00BD42D4&quot;/&gt;&lt;wsp:rsid wsp:val=&quot;00BD48AC&quot;/&gt;&lt;wsp:rsid wsp:val=&quot;00BD54DE&quot;/&gt;&lt;wsp:rsid wsp:val=&quot;00BD5F1A&quot;/&gt;&lt;wsp:rsid wsp:val=&quot;00BD6117&quot;/&gt;&lt;wsp:rsid wsp:val=&quot;00BD6A78&quot;/&gt;&lt;wsp:rsid wsp:val=&quot;00BD7E37&quot;/&gt;&lt;wsp:rsid wsp:val=&quot;00BE05C2&quot;/&gt;&lt;wsp:rsid wsp:val=&quot;00BE0BB9&quot;/&gt;&lt;wsp:rsid wsp:val=&quot;00BE1234&quot;/&gt;&lt;wsp:rsid wsp:val=&quot;00BE19D0&quot;/&gt;&lt;wsp:rsid wsp:val=&quot;00BE2F7C&quot;/&gt;&lt;wsp:rsid wsp:val=&quot;00BE2FA6&quot;/&gt;&lt;wsp:rsid wsp:val=&quot;00BE333F&quot;/&gt;&lt;wsp:rsid wsp:val=&quot;00BE449F&quot;/&gt;&lt;wsp:rsid wsp:val=&quot;00BE7406&quot;/&gt;&lt;wsp:rsid wsp:val=&quot;00BE7603&quot;/&gt;&lt;wsp:rsid wsp:val=&quot;00BE7E1B&quot;/&gt;&lt;wsp:rsid wsp:val=&quot;00BF190E&quot;/&gt;&lt;wsp:rsid wsp:val=&quot;00BF1C90&quot;/&gt;&lt;wsp:rsid wsp:val=&quot;00BF2431&quot;/&gt;&lt;wsp:rsid wsp:val=&quot;00BF288F&quot;/&gt;&lt;wsp:rsid wsp:val=&quot;00BF2E38&quot;/&gt;&lt;wsp:rsid wsp:val=&quot;00BF3279&quot;/&gt;&lt;wsp:rsid wsp:val=&quot;00BF41C5&quot;/&gt;&lt;wsp:rsid wsp:val=&quot;00BF4B60&quot;/&gt;&lt;wsp:rsid wsp:val=&quot;00BF4CF0&quot;/&gt;&lt;wsp:rsid wsp:val=&quot;00BF4ECF&quot;/&gt;&lt;wsp:rsid wsp:val=&quot;00BF5070&quot;/&gt;&lt;wsp:rsid wsp:val=&quot;00BF74C7&quot;/&gt;&lt;wsp:rsid wsp:val=&quot;00BF7FAD&quot;/&gt;&lt;wsp:rsid wsp:val=&quot;00C015F1&quot;/&gt;&lt;wsp:rsid wsp:val=&quot;00C01F33&quot;/&gt;&lt;wsp:rsid wsp:val=&quot;00C01F59&quot;/&gt;&lt;wsp:rsid wsp:val=&quot;00C02CC6&quot;/&gt;&lt;wsp:rsid wsp:val=&quot;00C03BBC&quot;/&gt;&lt;wsp:rsid wsp:val=&quot;00C040F7&quot;/&gt;&lt;wsp:rsid wsp:val=&quot;00C044AB&quot;/&gt;&lt;wsp:rsid wsp:val=&quot;00C04824&quot;/&gt;&lt;wsp:rsid wsp:val=&quot;00C04DD2&quot;/&gt;&lt;wsp:rsid wsp:val=&quot;00C04F22&quot;/&gt;&lt;wsp:rsid wsp:val=&quot;00C05199&quot;/&gt;&lt;wsp:rsid wsp:val=&quot;00C053BC&quot;/&gt;&lt;wsp:rsid wsp:val=&quot;00C05706&quot;/&gt;&lt;wsp:rsid wsp:val=&quot;00C0624B&quot;/&gt;&lt;wsp:rsid wsp:val=&quot;00C063C0&quot;/&gt;&lt;wsp:rsid wsp:val=&quot;00C0690A&quot;/&gt;&lt;wsp:rsid wsp:val=&quot;00C07377&quot;/&gt;&lt;wsp:rsid wsp:val=&quot;00C079E8&quot;/&gt;&lt;wsp:rsid wsp:val=&quot;00C10478&quot;/&gt;&lt;wsp:rsid wsp:val=&quot;00C10F3D&quot;/&gt;&lt;wsp:rsid wsp:val=&quot;00C112C4&quot;/&gt;&lt;wsp:rsid wsp:val=&quot;00C12107&quot;/&gt;&lt;wsp:rsid wsp:val=&quot;00C1236B&quot;/&gt;&lt;wsp:rsid wsp:val=&quot;00C12473&quot;/&gt;&lt;wsp:rsid wsp:val=&quot;00C12EDF&quot;/&gt;&lt;wsp:rsid wsp:val=&quot;00C138D1&quot;/&gt;&lt;wsp:rsid wsp:val=&quot;00C13E3D&quot;/&gt;&lt;wsp:rsid wsp:val=&quot;00C13F62&quot;/&gt;&lt;wsp:rsid wsp:val=&quot;00C14AEC&quot;/&gt;&lt;wsp:rsid wsp:val=&quot;00C14B2C&quot;/&gt;&lt;wsp:rsid wsp:val=&quot;00C14D4B&quot;/&gt;&lt;wsp:rsid wsp:val=&quot;00C15485&quot;/&gt;&lt;wsp:rsid wsp:val=&quot;00C154BB&quot;/&gt;&lt;wsp:rsid wsp:val=&quot;00C15EA1&quot;/&gt;&lt;wsp:rsid wsp:val=&quot;00C17B3E&quot;/&gt;&lt;wsp:rsid wsp:val=&quot;00C17D05&quot;/&gt;&lt;wsp:rsid wsp:val=&quot;00C20923&quot;/&gt;&lt;wsp:rsid wsp:val=&quot;00C20B11&quot;/&gt;&lt;wsp:rsid wsp:val=&quot;00C22738&quot;/&gt;&lt;wsp:rsid wsp:val=&quot;00C23FE3&quot;/&gt;&lt;wsp:rsid wsp:val=&quot;00C25A1F&quot;/&gt;&lt;wsp:rsid wsp:val=&quot;00C25B67&quot;/&gt;&lt;wsp:rsid wsp:val=&quot;00C26B19&quot;/&gt;&lt;wsp:rsid wsp:val=&quot;00C279B5&quot;/&gt;&lt;wsp:rsid wsp:val=&quot;00C27C45&quot;/&gt;&lt;wsp:rsid wsp:val=&quot;00C30827&quot;/&gt;&lt;wsp:rsid wsp:val=&quot;00C3253D&quot;/&gt;&lt;wsp:rsid wsp:val=&quot;00C3347C&quot;/&gt;&lt;wsp:rsid wsp:val=&quot;00C33836&quot;/&gt;&lt;wsp:rsid wsp:val=&quot;00C35CC8&quot;/&gt;&lt;wsp:rsid wsp:val=&quot;00C36612&quot;/&gt;&lt;wsp:rsid wsp:val=&quot;00C36C34&quot;/&gt;&lt;wsp:rsid wsp:val=&quot;00C3719D&quot;/&gt;&lt;wsp:rsid wsp:val=&quot;00C428CF&quot;/&gt;&lt;wsp:rsid wsp:val=&quot;00C43902&quot;/&gt;&lt;wsp:rsid wsp:val=&quot;00C44187&quot;/&gt;&lt;wsp:rsid wsp:val=&quot;00C45571&quot;/&gt;&lt;wsp:rsid wsp:val=&quot;00C4642B&quot;/&gt;&lt;wsp:rsid wsp:val=&quot;00C465CE&quot;/&gt;&lt;wsp:rsid wsp:val=&quot;00C4713E&quot;/&gt;&lt;wsp:rsid wsp:val=&quot;00C4771A&quot;/&gt;&lt;wsp:rsid wsp:val=&quot;00C477D1&quot;/&gt;&lt;wsp:rsid wsp:val=&quot;00C47A08&quot;/&gt;&lt;wsp:rsid wsp:val=&quot;00C47A41&quot;/&gt;&lt;wsp:rsid wsp:val=&quot;00C5181E&quot;/&gt;&lt;wsp:rsid wsp:val=&quot;00C51E22&quot;/&gt;&lt;wsp:rsid wsp:val=&quot;00C521A1&quot;/&gt;&lt;wsp:rsid wsp:val=&quot;00C54094&quot;/&gt;&lt;wsp:rsid wsp:val=&quot;00C54995&quot;/&gt;&lt;wsp:rsid wsp:val=&quot;00C54D41&quot;/&gt;&lt;wsp:rsid wsp:val=&quot;00C54E55&quot;/&gt;&lt;wsp:rsid wsp:val=&quot;00C55E52&quot;/&gt;&lt;wsp:rsid wsp:val=&quot;00C5754D&quot;/&gt;&lt;wsp:rsid wsp:val=&quot;00C57D20&quot;/&gt;&lt;wsp:rsid wsp:val=&quot;00C57EDD&quot;/&gt;&lt;wsp:rsid wsp:val=&quot;00C6030C&quot;/&gt;&lt;wsp:rsid wsp:val=&quot;00C60783&quot;/&gt;&lt;wsp:rsid wsp:val=&quot;00C60C16&quot;/&gt;&lt;wsp:rsid wsp:val=&quot;00C60D03&quot;/&gt;&lt;wsp:rsid wsp:val=&quot;00C612F8&quot;/&gt;&lt;wsp:rsid wsp:val=&quot;00C61FD4&quot;/&gt;&lt;wsp:rsid wsp:val=&quot;00C6255D&quot;/&gt;&lt;wsp:rsid wsp:val=&quot;00C6320F&quot;/&gt;&lt;wsp:rsid wsp:val=&quot;00C63680&quot;/&gt;&lt;wsp:rsid wsp:val=&quot;00C63BA2&quot;/&gt;&lt;wsp:rsid wsp:val=&quot;00C643FC&quot;/&gt;&lt;wsp:rsid wsp:val=&quot;00C64672&quot;/&gt;&lt;wsp:rsid wsp:val=&quot;00C65A22&quot;/&gt;&lt;wsp:rsid wsp:val=&quot;00C6636F&quot;/&gt;&lt;wsp:rsid wsp:val=&quot;00C66D2D&quot;/&gt;&lt;wsp:rsid wsp:val=&quot;00C67765&quot;/&gt;&lt;wsp:rsid wsp:val=&quot;00C67DD1&quot;/&gt;&lt;wsp:rsid wsp:val=&quot;00C70697&quot;/&gt;&lt;wsp:rsid wsp:val=&quot;00C70803&quot;/&gt;&lt;wsp:rsid wsp:val=&quot;00C71AD0&quot;/&gt;&lt;wsp:rsid wsp:val=&quot;00C72EF4&quot;/&gt;&lt;wsp:rsid wsp:val=&quot;00C73395&quot;/&gt;&lt;wsp:rsid wsp:val=&quot;00C74071&quot;/&gt;&lt;wsp:rsid wsp:val=&quot;00C75741&quot;/&gt;&lt;wsp:rsid wsp:val=&quot;00C75D2F&quot;/&gt;&lt;wsp:rsid wsp:val=&quot;00C76164&quot;/&gt;&lt;wsp:rsid wsp:val=&quot;00C7617B&quot;/&gt;&lt;wsp:rsid wsp:val=&quot;00C767BE&quot;/&gt;&lt;wsp:rsid wsp:val=&quot;00C76E3C&quot;/&gt;&lt;wsp:rsid wsp:val=&quot;00C770DA&quot;/&gt;&lt;wsp:rsid wsp:val=&quot;00C8004C&quot;/&gt;&lt;wsp:rsid wsp:val=&quot;00C8063A&quot;/&gt;&lt;wsp:rsid wsp:val=&quot;00C81214&quot;/&gt;&lt;wsp:rsid wsp:val=&quot;00C814EB&quot;/&gt;&lt;wsp:rsid wsp:val=&quot;00C81568&quot;/&gt;&lt;wsp:rsid wsp:val=&quot;00C815C7&quot;/&gt;&lt;wsp:rsid wsp:val=&quot;00C81938&quot;/&gt;&lt;wsp:rsid wsp:val=&quot;00C8398A&quot;/&gt;&lt;wsp:rsid wsp:val=&quot;00C8452F&quot;/&gt;&lt;wsp:rsid wsp:val=&quot;00C851B1&quot;/&gt;&lt;wsp:rsid wsp:val=&quot;00C8588B&quot;/&gt;&lt;wsp:rsid wsp:val=&quot;00C861AD&quot;/&gt;&lt;wsp:rsid wsp:val=&quot;00C86690&quot;/&gt;&lt;wsp:rsid wsp:val=&quot;00C8725C&quot;/&gt;&lt;wsp:rsid wsp:val=&quot;00C8739A&quot;/&gt;&lt;wsp:rsid wsp:val=&quot;00C9027A&quot;/&gt;&lt;wsp:rsid wsp:val=&quot;00C9055F&quot;/&gt;&lt;wsp:rsid wsp:val=&quot;00C9068E&quot;/&gt;&lt;wsp:rsid wsp:val=&quot;00C909B3&quot;/&gt;&lt;wsp:rsid wsp:val=&quot;00C91C62&quot;/&gt;&lt;wsp:rsid wsp:val=&quot;00C92664&quot;/&gt;&lt;wsp:rsid wsp:val=&quot;00C93599&quot;/&gt;&lt;wsp:rsid wsp:val=&quot;00C93C4B&quot;/&gt;&lt;wsp:rsid wsp:val=&quot;00C94308&quot;/&gt;&lt;wsp:rsid wsp:val=&quot;00C944AB&quot;/&gt;&lt;wsp:rsid wsp:val=&quot;00C949D6&quot;/&gt;&lt;wsp:rsid wsp:val=&quot;00C9581F&quot;/&gt;&lt;wsp:rsid wsp:val=&quot;00C95B40&quot;/&gt;&lt;wsp:rsid wsp:val=&quot;00C97E6C&quot;/&gt;&lt;wsp:rsid wsp:val=&quot;00CA0282&quot;/&gt;&lt;wsp:rsid wsp:val=&quot;00CA0740&quot;/&gt;&lt;wsp:rsid wsp:val=&quot;00CA0EF9&quot;/&gt;&lt;wsp:rsid wsp:val=&quot;00CA1ED8&quot;/&gt;&lt;wsp:rsid wsp:val=&quot;00CA2A88&quot;/&gt;&lt;wsp:rsid wsp:val=&quot;00CA2F98&quot;/&gt;&lt;wsp:rsid wsp:val=&quot;00CA3A9D&quot;/&gt;&lt;wsp:rsid wsp:val=&quot;00CA3C03&quot;/&gt;&lt;wsp:rsid wsp:val=&quot;00CA59EF&quot;/&gt;&lt;wsp:rsid wsp:val=&quot;00CA5C94&quot;/&gt;&lt;wsp:rsid wsp:val=&quot;00CA6E13&quot;/&gt;&lt;wsp:rsid wsp:val=&quot;00CA70A8&quot;/&gt;&lt;wsp:rsid wsp:val=&quot;00CA7968&quot;/&gt;&lt;wsp:rsid wsp:val=&quot;00CA7C25&quot;/&gt;&lt;wsp:rsid wsp:val=&quot;00CB17C0&quot;/&gt;&lt;wsp:rsid wsp:val=&quot;00CB1F63&quot;/&gt;&lt;wsp:rsid wsp:val=&quot;00CB27BD&quot;/&gt;&lt;wsp:rsid wsp:val=&quot;00CB36F0&quot;/&gt;&lt;wsp:rsid wsp:val=&quot;00CB4D7F&quot;/&gt;&lt;wsp:rsid wsp:val=&quot;00CB5069&quot;/&gt;&lt;wsp:rsid wsp:val=&quot;00CB5153&quot;/&gt;&lt;wsp:rsid wsp:val=&quot;00CB5C17&quot;/&gt;&lt;wsp:rsid wsp:val=&quot;00CB687E&quot;/&gt;&lt;wsp:rsid wsp:val=&quot;00CB6BF9&quot;/&gt;&lt;wsp:rsid wsp:val=&quot;00CB7170&quot;/&gt;&lt;wsp:rsid wsp:val=&quot;00CB745E&quot;/&gt;&lt;wsp:rsid wsp:val=&quot;00CC040E&quot;/&gt;&lt;wsp:rsid wsp:val=&quot;00CC0977&quot;/&gt;&lt;wsp:rsid wsp:val=&quot;00CC0A4E&quot;/&gt;&lt;wsp:rsid wsp:val=&quot;00CC0FCA&quot;/&gt;&lt;wsp:rsid wsp:val=&quot;00CC111F&quot;/&gt;&lt;wsp:rsid wsp:val=&quot;00CC1C88&quot;/&gt;&lt;wsp:rsid wsp:val=&quot;00CC2011&quot;/&gt;&lt;wsp:rsid wsp:val=&quot;00CC3C7F&quot;/&gt;&lt;wsp:rsid wsp:val=&quot;00CC3EA0&quot;/&gt;&lt;wsp:rsid wsp:val=&quot;00CC4A6D&quot;/&gt;&lt;wsp:rsid wsp:val=&quot;00CC7B45&quot;/&gt;&lt;wsp:rsid wsp:val=&quot;00CD0931&quot;/&gt;&lt;wsp:rsid wsp:val=&quot;00CD1188&quot;/&gt;&lt;wsp:rsid wsp:val=&quot;00CD159A&quot;/&gt;&lt;wsp:rsid wsp:val=&quot;00CD1BCB&quot;/&gt;&lt;wsp:rsid wsp:val=&quot;00CD1EB4&quot;/&gt;&lt;wsp:rsid wsp:val=&quot;00CD2109&quot;/&gt;&lt;wsp:rsid wsp:val=&quot;00CD2D4B&quot;/&gt;&lt;wsp:rsid wsp:val=&quot;00CD2ED1&quot;/&gt;&lt;wsp:rsid wsp:val=&quot;00CD31BF&quot;/&gt;&lt;wsp:rsid wsp:val=&quot;00CD337B&quot;/&gt;&lt;wsp:rsid wsp:val=&quot;00CD3BE8&quot;/&gt;&lt;wsp:rsid wsp:val=&quot;00CD6EB6&quot;/&gt;&lt;wsp:rsid wsp:val=&quot;00CD6F0C&quot;/&gt;&lt;wsp:rsid wsp:val=&quot;00CD7B07&quot;/&gt;&lt;wsp:rsid wsp:val=&quot;00CD7C62&quot;/&gt;&lt;wsp:rsid wsp:val=&quot;00CE0424&quot;/&gt;&lt;wsp:rsid wsp:val=&quot;00CE5075&quot;/&gt;&lt;wsp:rsid wsp:val=&quot;00CE51CD&quot;/&gt;&lt;wsp:rsid wsp:val=&quot;00CE521A&quot;/&gt;&lt;wsp:rsid wsp:val=&quot;00CE5B35&quot;/&gt;&lt;wsp:rsid wsp:val=&quot;00CE6894&quot;/&gt;&lt;wsp:rsid wsp:val=&quot;00CE704C&quot;/&gt;&lt;wsp:rsid wsp:val=&quot;00CE7371&quot;/&gt;&lt;wsp:rsid wsp:val=&quot;00CE7561&quot;/&gt;&lt;wsp:rsid wsp:val=&quot;00CE7D5C&quot;/&gt;&lt;wsp:rsid wsp:val=&quot;00CF0715&quot;/&gt;&lt;wsp:rsid wsp:val=&quot;00CF08EC&quot;/&gt;&lt;wsp:rsid wsp:val=&quot;00CF11A7&quot;/&gt;&lt;wsp:rsid wsp:val=&quot;00CF1354&quot;/&gt;&lt;wsp:rsid wsp:val=&quot;00CF19C2&quot;/&gt;&lt;wsp:rsid wsp:val=&quot;00CF2186&quot;/&gt;&lt;wsp:rsid wsp:val=&quot;00CF3369&quot;/&gt;&lt;wsp:rsid wsp:val=&quot;00CF3A10&quot;/&gt;&lt;wsp:rsid wsp:val=&quot;00CF3B1F&quot;/&gt;&lt;wsp:rsid wsp:val=&quot;00CF3BF6&quot;/&gt;&lt;wsp:rsid wsp:val=&quot;00CF5233&quot;/&gt;&lt;wsp:rsid wsp:val=&quot;00CF5292&quot;/&gt;&lt;wsp:rsid wsp:val=&quot;00CF625B&quot;/&gt;&lt;wsp:rsid wsp:val=&quot;00CF687E&quot;/&gt;&lt;wsp:rsid wsp:val=&quot;00CF6A7B&quot;/&gt;&lt;wsp:rsid wsp:val=&quot;00CF75C3&quot;/&gt;&lt;wsp:rsid wsp:val=&quot;00CF79A9&quot;/&gt;&lt;wsp:rsid wsp:val=&quot;00CF7A61&quot;/&gt;&lt;wsp:rsid wsp:val=&quot;00D00AE7&quot;/&gt;&lt;wsp:rsid wsp:val=&quot;00D017DC&quot;/&gt;&lt;wsp:rsid wsp:val=&quot;00D01957&quot;/&gt;&lt;wsp:rsid wsp:val=&quot;00D01CFC&quot;/&gt;&lt;wsp:rsid wsp:val=&quot;00D020CB&quot;/&gt;&lt;wsp:rsid wsp:val=&quot;00D0349B&quot;/&gt;&lt;wsp:rsid wsp:val=&quot;00D068D4&quot;/&gt;&lt;wsp:rsid wsp:val=&quot;00D06D76&quot;/&gt;&lt;wsp:rsid wsp:val=&quot;00D07DC9&quot;/&gt;&lt;wsp:rsid wsp:val=&quot;00D10249&quot;/&gt;&lt;wsp:rsid wsp:val=&quot;00D10327&quot;/&gt;&lt;wsp:rsid wsp:val=&quot;00D115B6&quot;/&gt;&lt;wsp:rsid wsp:val=&quot;00D115C3&quot;/&gt;&lt;wsp:rsid wsp:val=&quot;00D11897&quot;/&gt;&lt;wsp:rsid wsp:val=&quot;00D13135&quot;/&gt;&lt;wsp:rsid wsp:val=&quot;00D13E4E&quot;/&gt;&lt;wsp:rsid wsp:val=&quot;00D1403B&quot;/&gt;&lt;wsp:rsid wsp:val=&quot;00D140E7&quot;/&gt;&lt;wsp:rsid wsp:val=&quot;00D1437F&quot;/&gt;&lt;wsp:rsid wsp:val=&quot;00D1450F&quot;/&gt;&lt;wsp:rsid wsp:val=&quot;00D14CF7&quot;/&gt;&lt;wsp:rsid wsp:val=&quot;00D155EC&quot;/&gt;&lt;wsp:rsid wsp:val=&quot;00D15DB0&quot;/&gt;&lt;wsp:rsid wsp:val=&quot;00D16335&quot;/&gt;&lt;wsp:rsid wsp:val=&quot;00D16A19&quot;/&gt;&lt;wsp:rsid wsp:val=&quot;00D17EC9&quot;/&gt;&lt;wsp:rsid wsp:val=&quot;00D20319&quot;/&gt;&lt;wsp:rsid wsp:val=&quot;00D22EDC&quot;/&gt;&lt;wsp:rsid wsp:val=&quot;00D23636&quot;/&gt;&lt;wsp:rsid wsp:val=&quot;00D239A7&quot;/&gt;&lt;wsp:rsid wsp:val=&quot;00D23B65&quot;/&gt;&lt;wsp:rsid wsp:val=&quot;00D23F47&quot;/&gt;&lt;wsp:rsid wsp:val=&quot;00D24230&quot;/&gt;&lt;wsp:rsid wsp:val=&quot;00D252CD&quot;/&gt;&lt;wsp:rsid wsp:val=&quot;00D25712&quot;/&gt;&lt;wsp:rsid wsp:val=&quot;00D25792&quot;/&gt;&lt;wsp:rsid wsp:val=&quot;00D25942&quot;/&gt;&lt;wsp:rsid wsp:val=&quot;00D26362&quot;/&gt;&lt;wsp:rsid wsp:val=&quot;00D31491&quot;/&gt;&lt;wsp:rsid wsp:val=&quot;00D31649&quot;/&gt;&lt;wsp:rsid wsp:val=&quot;00D319A3&quot;/&gt;&lt;wsp:rsid wsp:val=&quot;00D31F65&quot;/&gt;&lt;wsp:rsid wsp:val=&quot;00D323FD&quot;/&gt;&lt;wsp:rsid wsp:val=&quot;00D32A9B&quot;/&gt;&lt;wsp:rsid wsp:val=&quot;00D32B9E&quot;/&gt;&lt;wsp:rsid wsp:val=&quot;00D348DB&quot;/&gt;&lt;wsp:rsid wsp:val=&quot;00D34E9D&quot;/&gt;&lt;wsp:rsid wsp:val=&quot;00D36E71&quot;/&gt;&lt;wsp:rsid wsp:val=&quot;00D3710F&quot;/&gt;&lt;wsp:rsid wsp:val=&quot;00D37987&quot;/&gt;&lt;wsp:rsid wsp:val=&quot;00D37CE5&quot;/&gt;&lt;wsp:rsid wsp:val=&quot;00D37D87&quot;/&gt;&lt;wsp:rsid wsp:val=&quot;00D40A3B&quot;/&gt;&lt;wsp:rsid wsp:val=&quot;00D40B33&quot;/&gt;&lt;wsp:rsid wsp:val=&quot;00D42A80&quot;/&gt;&lt;wsp:rsid wsp:val=&quot;00D4318F&quot;/&gt;&lt;wsp:rsid wsp:val=&quot;00D436CD&quot;/&gt;&lt;wsp:rsid wsp:val=&quot;00D438BF&quot;/&gt;&lt;wsp:rsid wsp:val=&quot;00D440F8&quot;/&gt;&lt;wsp:rsid wsp:val=&quot;00D4474F&quot;/&gt;&lt;wsp:rsid wsp:val=&quot;00D4483C&quot;/&gt;&lt;wsp:rsid wsp:val=&quot;00D44A1E&quot;/&gt;&lt;wsp:rsid wsp:val=&quot;00D44B86&quot;/&gt;&lt;wsp:rsid wsp:val=&quot;00D4506A&quot;/&gt;&lt;wsp:rsid wsp:val=&quot;00D457FF&quot;/&gt;&lt;wsp:rsid wsp:val=&quot;00D46D11&quot;/&gt;&lt;wsp:rsid wsp:val=&quot;00D52945&quot;/&gt;&lt;wsp:rsid wsp:val=&quot;00D53467&quot;/&gt;&lt;wsp:rsid wsp:val=&quot;00D53E60&quot;/&gt;&lt;wsp:rsid wsp:val=&quot;00D53EA1&quot;/&gt;&lt;wsp:rsid wsp:val=&quot;00D546C3&quot;/&gt;&lt;wsp:rsid wsp:val=&quot;00D546FF&quot;/&gt;&lt;wsp:rsid wsp:val=&quot;00D55422&quot;/&gt;&lt;wsp:rsid wsp:val=&quot;00D55AD5&quot;/&gt;&lt;wsp:rsid wsp:val=&quot;00D56E6F&quot;/&gt;&lt;wsp:rsid wsp:val=&quot;00D576CA&quot;/&gt;&lt;wsp:rsid wsp:val=&quot;00D57F21&quot;/&gt;&lt;wsp:rsid wsp:val=&quot;00D61A0F&quot;/&gt;&lt;wsp:rsid wsp:val=&quot;00D61A4A&quot;/&gt;&lt;wsp:rsid wsp:val=&quot;00D61AF5&quot;/&gt;&lt;wsp:rsid wsp:val=&quot;00D62143&quot;/&gt;&lt;wsp:rsid wsp:val=&quot;00D62504&quot;/&gt;&lt;wsp:rsid wsp:val=&quot;00D63745&quot;/&gt;&lt;wsp:rsid wsp:val=&quot;00D64306&quot;/&gt;&lt;wsp:rsid wsp:val=&quot;00D64479&quot;/&gt;&lt;wsp:rsid wsp:val=&quot;00D652B5&quot;/&gt;&lt;wsp:rsid wsp:val=&quot;00D65D5B&quot;/&gt;&lt;wsp:rsid wsp:val=&quot;00D66155&quot;/&gt;&lt;wsp:rsid wsp:val=&quot;00D66719&quot;/&gt;&lt;wsp:rsid wsp:val=&quot;00D70075&quot;/&gt;&lt;wsp:rsid wsp:val=&quot;00D708B0&quot;/&gt;&lt;wsp:rsid wsp:val=&quot;00D746B5&quot;/&gt;&lt;wsp:rsid wsp:val=&quot;00D74F6A&quot;/&gt;&lt;wsp:rsid wsp:val=&quot;00D75535&quot;/&gt;&lt;wsp:rsid wsp:val=&quot;00D762BB&quot;/&gt;&lt;wsp:rsid wsp:val=&quot;00D76EB2&quot;/&gt;&lt;wsp:rsid wsp:val=&quot;00D77B1D&quot;/&gt;&lt;wsp:rsid wsp:val=&quot;00D8021F&quot;/&gt;&lt;wsp:rsid wsp:val=&quot;00D80383&quot;/&gt;&lt;wsp:rsid wsp:val=&quot;00D80AC8&quot;/&gt;&lt;wsp:rsid wsp:val=&quot;00D823C6&quot;/&gt;&lt;wsp:rsid wsp:val=&quot;00D831F1&quot;/&gt;&lt;wsp:rsid wsp:val=&quot;00D8348E&quot;/&gt;&lt;wsp:rsid wsp:val=&quot;00D83CB2&quot;/&gt;&lt;wsp:rsid wsp:val=&quot;00D860BF&quot;/&gt;&lt;wsp:rsid wsp:val=&quot;00D86CA3&quot;/&gt;&lt;wsp:rsid wsp:val=&quot;00D871CE&quot;/&gt;&lt;wsp:rsid wsp:val=&quot;00D875B9&quot;/&gt;&lt;wsp:rsid wsp:val=&quot;00D87CB9&quot;/&gt;&lt;wsp:rsid wsp:val=&quot;00D90038&quot;/&gt;&lt;wsp:rsid wsp:val=&quot;00D90091&quot;/&gt;&lt;wsp:rsid wsp:val=&quot;00D9019E&quot;/&gt;&lt;wsp:rsid wsp:val=&quot;00D910AB&quot;/&gt;&lt;wsp:rsid wsp:val=&quot;00D9196D&quot;/&gt;&lt;wsp:rsid wsp:val=&quot;00D91BC7&quot;/&gt;&lt;wsp:rsid wsp:val=&quot;00D925D1&quot;/&gt;&lt;wsp:rsid wsp:val=&quot;00D92982&quot;/&gt;&lt;wsp:rsid wsp:val=&quot;00D93087&quot;/&gt;&lt;wsp:rsid wsp:val=&quot;00D94A76&quot;/&gt;&lt;wsp:rsid wsp:val=&quot;00D95B58&quot;/&gt;&lt;wsp:rsid wsp:val=&quot;00D95B8F&quot;/&gt;&lt;wsp:rsid wsp:val=&quot;00D95DF5&quot;/&gt;&lt;wsp:rsid wsp:val=&quot;00D963D9&quot;/&gt;&lt;wsp:rsid wsp:val=&quot;00D968AB&quot;/&gt;&lt;wsp:rsid wsp:val=&quot;00D9717B&quot;/&gt;&lt;wsp:rsid wsp:val=&quot;00D9764F&quot;/&gt;&lt;wsp:rsid wsp:val=&quot;00D9793E&quot;/&gt;&lt;wsp:rsid wsp:val=&quot;00DA02AF&quot;/&gt;&lt;wsp:rsid wsp:val=&quot;00DA0DC6&quot;/&gt;&lt;wsp:rsid wsp:val=&quot;00DA0F41&quot;/&gt;&lt;wsp:rsid wsp:val=&quot;00DA17F0&quot;/&gt;&lt;wsp:rsid wsp:val=&quot;00DA305E&quot;/&gt;&lt;wsp:rsid wsp:val=&quot;00DA4152&quot;/&gt;&lt;wsp:rsid wsp:val=&quot;00DA459F&quot;/&gt;&lt;wsp:rsid wsp:val=&quot;00DA5417&quot;/&gt;&lt;wsp:rsid wsp:val=&quot;00DA56E8&quot;/&gt;&lt;wsp:rsid wsp:val=&quot;00DA76B4&quot;/&gt;&lt;wsp:rsid wsp:val=&quot;00DB0A9F&quot;/&gt;&lt;wsp:rsid wsp:val=&quot;00DB0CC2&quot;/&gt;&lt;wsp:rsid wsp:val=&quot;00DB1EAD&quot;/&gt;&lt;wsp:rsid wsp:val=&quot;00DB1EC6&quot;/&gt;&lt;wsp:rsid wsp:val=&quot;00DB1F8B&quot;/&gt;&lt;wsp:rsid wsp:val=&quot;00DB2B16&quot;/&gt;&lt;wsp:rsid wsp:val=&quot;00DB35DA&quot;/&gt;&lt;wsp:rsid wsp:val=&quot;00DB377D&quot;/&gt;&lt;wsp:rsid wsp:val=&quot;00DB4BEC&quot;/&gt;&lt;wsp:rsid wsp:val=&quot;00DB4FC3&quot;/&gt;&lt;wsp:rsid wsp:val=&quot;00DB5FED&quot;/&gt;&lt;wsp:rsid wsp:val=&quot;00DB68E8&quot;/&gt;&lt;wsp:rsid wsp:val=&quot;00DB72B7&quot;/&gt;&lt;wsp:rsid wsp:val=&quot;00DC037E&quot;/&gt;&lt;wsp:rsid wsp:val=&quot;00DC0937&quot;/&gt;&lt;wsp:rsid wsp:val=&quot;00DC0D8C&quot;/&gt;&lt;wsp:rsid wsp:val=&quot;00DC1C50&quot;/&gt;&lt;wsp:rsid wsp:val=&quot;00DC1C7E&quot;/&gt;&lt;wsp:rsid wsp:val=&quot;00DC236E&quot;/&gt;&lt;wsp:rsid wsp:val=&quot;00DC2D36&quot;/&gt;&lt;wsp:rsid wsp:val=&quot;00DC3247&quot;/&gt;&lt;wsp:rsid wsp:val=&quot;00DC3A1C&quot;/&gt;&lt;wsp:rsid wsp:val=&quot;00DC431C&quot;/&gt;&lt;wsp:rsid wsp:val=&quot;00DC4C7D&quot;/&gt;&lt;wsp:rsid wsp:val=&quot;00DC53EF&quot;/&gt;&lt;wsp:rsid wsp:val=&quot;00DC5465&quot;/&gt;&lt;wsp:rsid wsp:val=&quot;00DC5477&quot;/&gt;&lt;wsp:rsid wsp:val=&quot;00DC7AAB&quot;/&gt;&lt;wsp:rsid wsp:val=&quot;00DD03DC&quot;/&gt;&lt;wsp:rsid wsp:val=&quot;00DD2334&quot;/&gt;&lt;wsp:rsid wsp:val=&quot;00DD269E&quot;/&gt;&lt;wsp:rsid wsp:val=&quot;00DD2D90&quot;/&gt;&lt;wsp:rsid wsp:val=&quot;00DD543E&quot;/&gt;&lt;wsp:rsid wsp:val=&quot;00DD6051&quot;/&gt;&lt;wsp:rsid wsp:val=&quot;00DD68A2&quot;/&gt;&lt;wsp:rsid wsp:val=&quot;00DD6BE3&quot;/&gt;&lt;wsp:rsid wsp:val=&quot;00DD6CA7&quot;/&gt;&lt;wsp:rsid wsp:val=&quot;00DD766F&quot;/&gt;&lt;wsp:rsid wsp:val=&quot;00DE1106&quot;/&gt;&lt;wsp:rsid wsp:val=&quot;00DE1653&quot;/&gt;&lt;wsp:rsid wsp:val=&quot;00DE2293&quot;/&gt;&lt;wsp:rsid wsp:val=&quot;00DE2AB7&quot;/&gt;&lt;wsp:rsid wsp:val=&quot;00DE3326&quot;/&gt;&lt;wsp:rsid wsp:val=&quot;00DE33E5&quot;/&gt;&lt;wsp:rsid wsp:val=&quot;00DE36E2&quot;/&gt;&lt;wsp:rsid wsp:val=&quot;00DE3BDC&quot;/&gt;&lt;wsp:rsid wsp:val=&quot;00DE4B72&quot;/&gt;&lt;wsp:rsid wsp:val=&quot;00DE5608&quot;/&gt;&lt;wsp:rsid wsp:val=&quot;00DE58D0&quot;/&gt;&lt;wsp:rsid wsp:val=&quot;00DE654F&quot;/&gt;&lt;wsp:rsid wsp:val=&quot;00DE6C7B&quot;/&gt;&lt;wsp:rsid wsp:val=&quot;00DE7704&quot;/&gt;&lt;wsp:rsid wsp:val=&quot;00DF0B45&quot;/&gt;&lt;wsp:rsid wsp:val=&quot;00DF0B6E&quot;/&gt;&lt;wsp:rsid wsp:val=&quot;00DF0F93&quot;/&gt;&lt;wsp:rsid wsp:val=&quot;00DF15E0&quot;/&gt;&lt;wsp:rsid wsp:val=&quot;00DF3642&quot;/&gt;&lt;wsp:rsid wsp:val=&quot;00DF37A0&quot;/&gt;&lt;wsp:rsid wsp:val=&quot;00DF39B3&quot;/&gt;&lt;wsp:rsid wsp:val=&quot;00DF39EA&quot;/&gt;&lt;wsp:rsid wsp:val=&quot;00DF40E1&quot;/&gt;&lt;wsp:rsid wsp:val=&quot;00DF440D&quot;/&gt;&lt;wsp:rsid wsp:val=&quot;00DF49D4&quot;/&gt;&lt;wsp:rsid wsp:val=&quot;00DF502E&quot;/&gt;&lt;wsp:rsid wsp:val=&quot;00DF51CE&quot;/&gt;&lt;wsp:rsid wsp:val=&quot;00DF5401&quot;/&gt;&lt;wsp:rsid wsp:val=&quot;00DF5521&quot;/&gt;&lt;wsp:rsid wsp:val=&quot;00DF58FF&quot;/&gt;&lt;wsp:rsid wsp:val=&quot;00DF59AB&quot;/&gt;&lt;wsp:rsid wsp:val=&quot;00DF5FDD&quot;/&gt;&lt;wsp:rsid wsp:val=&quot;00DF5FF5&quot;/&gt;&lt;wsp:rsid wsp:val=&quot;00DF6B2C&quot;/&gt;&lt;wsp:rsid wsp:val=&quot;00DF7229&quot;/&gt;&lt;wsp:rsid wsp:val=&quot;00DF7467&quot;/&gt;&lt;wsp:rsid wsp:val=&quot;00DF7ABB&quot;/&gt;&lt;wsp:rsid wsp:val=&quot;00E00600&quot;/&gt;&lt;wsp:rsid wsp:val=&quot;00E00660&quot;/&gt;&lt;wsp:rsid wsp:val=&quot;00E00748&quot;/&gt;&lt;wsp:rsid wsp:val=&quot;00E00BE1&quot;/&gt;&lt;wsp:rsid wsp:val=&quot;00E00DC4&quot;/&gt;&lt;wsp:rsid wsp:val=&quot;00E0110B&quot;/&gt;&lt;wsp:rsid wsp:val=&quot;00E027AC&quot;/&gt;&lt;wsp:rsid wsp:val=&quot;00E0352E&quot;/&gt;&lt;wsp:rsid wsp:val=&quot;00E035F1&quot;/&gt;&lt;wsp:rsid wsp:val=&quot;00E03FE9&quot;/&gt;&lt;wsp:rsid wsp:val=&quot;00E0431F&quot;/&gt;&lt;wsp:rsid wsp:val=&quot;00E04772&quot;/&gt;&lt;wsp:rsid wsp:val=&quot;00E05356&quot;/&gt;&lt;wsp:rsid wsp:val=&quot;00E058B8&quot;/&gt;&lt;wsp:rsid wsp:val=&quot;00E069DE&quot;/&gt;&lt;wsp:rsid wsp:val=&quot;00E0780B&quot;/&gt;&lt;wsp:rsid wsp:val=&quot;00E07842&quot;/&gt;&lt;wsp:rsid wsp:val=&quot;00E10804&quot;/&gt;&lt;wsp:rsid wsp:val=&quot;00E110E7&quot;/&gt;&lt;wsp:rsid wsp:val=&quot;00E11B20&quot;/&gt;&lt;wsp:rsid wsp:val=&quot;00E12BA4&quot;/&gt;&lt;wsp:rsid wsp:val=&quot;00E1315E&quot;/&gt;&lt;wsp:rsid wsp:val=&quot;00E138BB&quot;/&gt;&lt;wsp:rsid wsp:val=&quot;00E1426A&quot;/&gt;&lt;wsp:rsid wsp:val=&quot;00E1444A&quot;/&gt;&lt;wsp:rsid wsp:val=&quot;00E14AAB&quot;/&gt;&lt;wsp:rsid wsp:val=&quot;00E14C07&quot;/&gt;&lt;wsp:rsid wsp:val=&quot;00E161E8&quot;/&gt;&lt;wsp:rsid wsp:val=&quot;00E16AF4&quot;/&gt;&lt;wsp:rsid wsp:val=&quot;00E16F84&quot;/&gt;&lt;wsp:rsid wsp:val=&quot;00E177A7&quot;/&gt;&lt;wsp:rsid wsp:val=&quot;00E17FA2&quot;/&gt;&lt;wsp:rsid wsp:val=&quot;00E20C14&quot;/&gt;&lt;wsp:rsid wsp:val=&quot;00E22330&quot;/&gt;&lt;wsp:rsid wsp:val=&quot;00E22393&quot;/&gt;&lt;wsp:rsid wsp:val=&quot;00E24340&quot;/&gt;&lt;wsp:rsid wsp:val=&quot;00E24725&quot;/&gt;&lt;wsp:rsid wsp:val=&quot;00E24B25&quot;/&gt;&lt;wsp:rsid wsp:val=&quot;00E24C13&quot;/&gt;&lt;wsp:rsid wsp:val=&quot;00E26713&quot;/&gt;&lt;wsp:rsid wsp:val=&quot;00E2747D&quot;/&gt;&lt;wsp:rsid wsp:val=&quot;00E27869&quot;/&gt;&lt;wsp:rsid wsp:val=&quot;00E27BED&quot;/&gt;&lt;wsp:rsid wsp:val=&quot;00E30B5A&quot;/&gt;&lt;wsp:rsid wsp:val=&quot;00E30EB6&quot;/&gt;&lt;wsp:rsid wsp:val=&quot;00E30FCA&quot;/&gt;&lt;wsp:rsid wsp:val=&quot;00E31178&quot;/&gt;&lt;wsp:rsid wsp:val=&quot;00E3123D&quot;/&gt;&lt;wsp:rsid wsp:val=&quot;00E31461&quot;/&gt;&lt;wsp:rsid wsp:val=&quot;00E31D43&quot;/&gt;&lt;wsp:rsid wsp:val=&quot;00E324A0&quot;/&gt;&lt;wsp:rsid wsp:val=&quot;00E32608&quot;/&gt;&lt;wsp:rsid wsp:val=&quot;00E34188&quot;/&gt;&lt;wsp:rsid wsp:val=&quot;00E34B6E&quot;/&gt;&lt;wsp:rsid wsp:val=&quot;00E35559&quot;/&gt;&lt;wsp:rsid wsp:val=&quot;00E35B4E&quot;/&gt;&lt;wsp:rsid wsp:val=&quot;00E36B64&quot;/&gt;&lt;wsp:rsid wsp:val=&quot;00E36C78&quot;/&gt;&lt;wsp:rsid wsp:val=&quot;00E3723A&quot;/&gt;&lt;wsp:rsid wsp:val=&quot;00E37860&quot;/&gt;&lt;wsp:rsid wsp:val=&quot;00E4177D&quot;/&gt;&lt;wsp:rsid wsp:val=&quot;00E41846&quot;/&gt;&lt;wsp:rsid wsp:val=&quot;00E41ACE&quot;/&gt;&lt;wsp:rsid wsp:val=&quot;00E42357&quot;/&gt;&lt;wsp:rsid wsp:val=&quot;00E42FFE&quot;/&gt;&lt;wsp:rsid wsp:val=&quot;00E431F1&quot;/&gt;&lt;wsp:rsid wsp:val=&quot;00E446F1&quot;/&gt;&lt;wsp:rsid wsp:val=&quot;00E45F91&quot;/&gt;&lt;wsp:rsid wsp:val=&quot;00E46070&quot;/&gt;&lt;wsp:rsid wsp:val=&quot;00E467B4&quot;/&gt;&lt;wsp:rsid wsp:val=&quot;00E46886&quot;/&gt;&lt;wsp:rsid wsp:val=&quot;00E4712A&quot;/&gt;&lt;wsp:rsid wsp:val=&quot;00E47AEF&quot;/&gt;&lt;wsp:rsid wsp:val=&quot;00E500F6&quot;/&gt;&lt;wsp:rsid wsp:val=&quot;00E5204A&quot;/&gt;&lt;wsp:rsid wsp:val=&quot;00E52A05&quot;/&gt;&lt;wsp:rsid wsp:val=&quot;00E53B75&quot;/&gt;&lt;wsp:rsid wsp:val=&quot;00E54D45&quot;/&gt;&lt;wsp:rsid wsp:val=&quot;00E54E3B&quot;/&gt;&lt;wsp:rsid wsp:val=&quot;00E55AA9&quot;/&gt;&lt;wsp:rsid wsp:val=&quot;00E55EC8&quot;/&gt;&lt;wsp:rsid wsp:val=&quot;00E56AF8&quot;/&gt;&lt;wsp:rsid wsp:val=&quot;00E57565&quot;/&gt;&lt;wsp:rsid wsp:val=&quot;00E57AFA&quot;/&gt;&lt;wsp:rsid wsp:val=&quot;00E61CFF&quot;/&gt;&lt;wsp:rsid wsp:val=&quot;00E6200A&quot;/&gt;&lt;wsp:rsid wsp:val=&quot;00E62F33&quot;/&gt;&lt;wsp:rsid wsp:val=&quot;00E63838&quot;/&gt;&lt;wsp:rsid wsp:val=&quot;00E63995&quot;/&gt;&lt;wsp:rsid wsp:val=&quot;00E64434&quot;/&gt;&lt;wsp:rsid wsp:val=&quot;00E661E8&quot;/&gt;&lt;wsp:rsid wsp:val=&quot;00E66C38&quot;/&gt;&lt;wsp:rsid wsp:val=&quot;00E66FF6&quot;/&gt;&lt;wsp:rsid wsp:val=&quot;00E67C51&quot;/&gt;&lt;wsp:rsid wsp:val=&quot;00E708CF&quot;/&gt;&lt;wsp:rsid wsp:val=&quot;00E716A1&quot;/&gt;&lt;wsp:rsid wsp:val=&quot;00E71996&quot;/&gt;&lt;wsp:rsid wsp:val=&quot;00E71AF2&quot;/&gt;&lt;wsp:rsid wsp:val=&quot;00E7252F&quot;/&gt;&lt;wsp:rsid wsp:val=&quot;00E72630&quot;/&gt;&lt;wsp:rsid wsp:val=&quot;00E7280F&quot;/&gt;&lt;wsp:rsid wsp:val=&quot;00E72EFC&quot;/&gt;&lt;wsp:rsid wsp:val=&quot;00E73781&quot;/&gt;&lt;wsp:rsid wsp:val=&quot;00E7489C&quot;/&gt;&lt;wsp:rsid wsp:val=&quot;00E74AA3&quot;/&gt;&lt;wsp:rsid wsp:val=&quot;00E758EC&quot;/&gt;&lt;wsp:rsid wsp:val=&quot;00E76E1C&quot;/&gt;&lt;wsp:rsid wsp:val=&quot;00E773D8&quot;/&gt;&lt;wsp:rsid wsp:val=&quot;00E81481&quot;/&gt;&lt;wsp:rsid wsp:val=&quot;00E81A8D&quot;/&gt;&lt;wsp:rsid wsp:val=&quot;00E8234C&quot;/&gt;&lt;wsp:rsid wsp:val=&quot;00E83AA9&quot;/&gt;&lt;wsp:rsid wsp:val=&quot;00E83CCB&quot;/&gt;&lt;wsp:rsid wsp:val=&quot;00E8436F&quot;/&gt;&lt;wsp:rsid wsp:val=&quot;00E84825&quot;/&gt;&lt;wsp:rsid wsp:val=&quot;00E84ADB&quot;/&gt;&lt;wsp:rsid wsp:val=&quot;00E85928&quot;/&gt;&lt;wsp:rsid wsp:val=&quot;00E85FD0&quot;/&gt;&lt;wsp:rsid wsp:val=&quot;00E861DA&quot;/&gt;&lt;wsp:rsid wsp:val=&quot;00E863D0&quot;/&gt;&lt;wsp:rsid wsp:val=&quot;00E87822&quot;/&gt;&lt;wsp:rsid wsp:val=&quot;00E87B84&quot;/&gt;&lt;wsp:rsid wsp:val=&quot;00E87E5D&quot;/&gt;&lt;wsp:rsid wsp:val=&quot;00E90395&quot;/&gt;&lt;wsp:rsid wsp:val=&quot;00E90E49&quot;/&gt;&lt;wsp:rsid wsp:val=&quot;00E91004&quot;/&gt;&lt;wsp:rsid wsp:val=&quot;00E91005&quot;/&gt;&lt;wsp:rsid wsp:val=&quot;00E917F9&quot;/&gt;&lt;wsp:rsid wsp:val=&quot;00E9291C&quot;/&gt;&lt;wsp:rsid wsp:val=&quot;00E92E3F&quot;/&gt;&lt;wsp:rsid wsp:val=&quot;00E9312E&quot;/&gt;&lt;wsp:rsid wsp:val=&quot;00E93FFE&quot;/&gt;&lt;wsp:rsid wsp:val=&quot;00E94A0E&quot;/&gt;&lt;wsp:rsid wsp:val=&quot;00E94F8A&quot;/&gt;&lt;wsp:rsid wsp:val=&quot;00E951EC&quot;/&gt;&lt;wsp:rsid wsp:val=&quot;00E95714&quot;/&gt;&lt;wsp:rsid wsp:val=&quot;00E95B06&quot;/&gt;&lt;wsp:rsid wsp:val=&quot;00E95F33&quot;/&gt;&lt;wsp:rsid wsp:val=&quot;00E9702A&quot;/&gt;&lt;wsp:rsid wsp:val=&quot;00E970DB&quot;/&gt;&lt;wsp:rsid wsp:val=&quot;00E9752B&quot;/&gt;&lt;wsp:rsid wsp:val=&quot;00EA0245&quot;/&gt;&lt;wsp:rsid wsp:val=&quot;00EA0AE8&quot;/&gt;&lt;wsp:rsid wsp:val=&quot;00EA225B&quot;/&gt;&lt;wsp:rsid wsp:val=&quot;00EA2D48&quot;/&gt;&lt;wsp:rsid wsp:val=&quot;00EA324B&quot;/&gt;&lt;wsp:rsid wsp:val=&quot;00EA3CF0&quot;/&gt;&lt;wsp:rsid wsp:val=&quot;00EA3E45&quot;/&gt;&lt;wsp:rsid wsp:val=&quot;00EA4C57&quot;/&gt;&lt;wsp:rsid wsp:val=&quot;00EA6612&quot;/&gt;&lt;wsp:rsid wsp:val=&quot;00EA6851&quot;/&gt;&lt;wsp:rsid wsp:val=&quot;00EA707E&quot;/&gt;&lt;wsp:rsid wsp:val=&quot;00EA7A41&quot;/&gt;&lt;wsp:rsid wsp:val=&quot;00EB031C&quot;/&gt;&lt;wsp:rsid wsp:val=&quot;00EB06E8&quot;/&gt;&lt;wsp:rsid wsp:val=&quot;00EB077B&quot;/&gt;&lt;wsp:rsid wsp:val=&quot;00EB1031&quot;/&gt;&lt;wsp:rsid wsp:val=&quot;00EB1829&quot;/&gt;&lt;wsp:rsid wsp:val=&quot;00EB287A&quot;/&gt;&lt;wsp:rsid wsp:val=&quot;00EB2889&quot;/&gt;&lt;wsp:rsid wsp:val=&quot;00EB4EA2&quot;/&gt;&lt;wsp:rsid wsp:val=&quot;00EB6249&quot;/&gt;&lt;wsp:rsid wsp:val=&quot;00EB7BAE&quot;/&gt;&lt;wsp:rsid wsp:val=&quot;00EC0A28&quot;/&gt;&lt;wsp:rsid wsp:val=&quot;00EC0BFD&quot;/&gt;&lt;wsp:rsid wsp:val=&quot;00EC1720&quot;/&gt;&lt;wsp:rsid wsp:val=&quot;00EC1E56&quot;/&gt;&lt;wsp:rsid wsp:val=&quot;00EC1E6C&quot;/&gt;&lt;wsp:rsid wsp:val=&quot;00EC27C6&quot;/&gt;&lt;wsp:rsid wsp:val=&quot;00EC4207&quot;/&gt;&lt;wsp:rsid wsp:val=&quot;00EC43E2&quot;/&gt;&lt;wsp:rsid wsp:val=&quot;00EC4851&quot;/&gt;&lt;wsp:rsid wsp:val=&quot;00EC5653&quot;/&gt;&lt;wsp:rsid wsp:val=&quot;00EC5BF9&quot;/&gt;&lt;wsp:rsid wsp:val=&quot;00EC71CE&quot;/&gt;&lt;wsp:rsid wsp:val=&quot;00EC7A4A&quot;/&gt;&lt;wsp:rsid wsp:val=&quot;00ED0573&quot;/&gt;&lt;wsp:rsid wsp:val=&quot;00ED1006&quot;/&gt;&lt;wsp:rsid wsp:val=&quot;00ED2AAD&quot;/&gt;&lt;wsp:rsid wsp:val=&quot;00ED2EE6&quot;/&gt;&lt;wsp:rsid wsp:val=&quot;00ED3A5F&quot;/&gt;&lt;wsp:rsid wsp:val=&quot;00ED3B74&quot;/&gt;&lt;wsp:rsid wsp:val=&quot;00ED4733&quot;/&gt;&lt;wsp:rsid wsp:val=&quot;00ED47DC&quot;/&gt;&lt;wsp:rsid wsp:val=&quot;00ED6BC9&quot;/&gt;&lt;wsp:rsid wsp:val=&quot;00EE0177&quot;/&gt;&lt;wsp:rsid wsp:val=&quot;00EE0239&quot;/&gt;&lt;wsp:rsid wsp:val=&quot;00EE1001&quot;/&gt;&lt;wsp:rsid wsp:val=&quot;00EE16C0&quot;/&gt;&lt;wsp:rsid wsp:val=&quot;00EE3010&quot;/&gt;&lt;wsp:rsid wsp:val=&quot;00EE303E&quot;/&gt;&lt;wsp:rsid wsp:val=&quot;00EE3318&quot;/&gt;&lt;wsp:rsid wsp:val=&quot;00EE4B0C&quot;/&gt;&lt;wsp:rsid wsp:val=&quot;00EE531A&quot;/&gt;&lt;wsp:rsid wsp:val=&quot;00EF00DC&quot;/&gt;&lt;wsp:rsid wsp:val=&quot;00EF0D2C&quot;/&gt;&lt;wsp:rsid wsp:val=&quot;00EF16EC&quot;/&gt;&lt;wsp:rsid wsp:val=&quot;00EF18FE&quot;/&gt;&lt;wsp:rsid wsp:val=&quot;00EF22D6&quot;/&gt;&lt;wsp:rsid wsp:val=&quot;00EF2505&quot;/&gt;&lt;wsp:rsid wsp:val=&quot;00EF268B&quot;/&gt;&lt;wsp:rsid wsp:val=&quot;00EF3C81&quot;/&gt;&lt;wsp:rsid wsp:val=&quot;00EF4221&quot;/&gt;&lt;wsp:rsid wsp:val=&quot;00EF4C30&quot;/&gt;&lt;wsp:rsid wsp:val=&quot;00EF4C70&quot;/&gt;&lt;wsp:rsid wsp:val=&quot;00EF5738&quot;/&gt;&lt;wsp:rsid wsp:val=&quot;00EF5787&quot;/&gt;&lt;wsp:rsid wsp:val=&quot;00EF60D0&quot;/&gt;&lt;wsp:rsid wsp:val=&quot;00EF6B2F&quot;/&gt;&lt;wsp:rsid wsp:val=&quot;00EF7114&quot;/&gt;&lt;wsp:rsid wsp:val=&quot;00EF7AE6&quot;/&gt;&lt;wsp:rsid wsp:val=&quot;00F0237D&quot;/&gt;&lt;wsp:rsid wsp:val=&quot;00F02C8C&quot;/&gt;&lt;wsp:rsid wsp:val=&quot;00F03448&quot;/&gt;&lt;wsp:rsid wsp:val=&quot;00F0528D&quot;/&gt;&lt;wsp:rsid wsp:val=&quot;00F06253&quot;/&gt;&lt;wsp:rsid wsp:val=&quot;00F06C67&quot;/&gt;&lt;wsp:rsid wsp:val=&quot;00F06DFD&quot;/&gt;&lt;wsp:rsid wsp:val=&quot;00F071D1&quot;/&gt;&lt;wsp:rsid wsp:val=&quot;00F07533&quot;/&gt;&lt;wsp:rsid wsp:val=&quot;00F079AD&quot;/&gt;&lt;wsp:rsid wsp:val=&quot;00F10595&quot;/&gt;&lt;wsp:rsid wsp:val=&quot;00F10629&quot;/&gt;&lt;wsp:rsid wsp:val=&quot;00F10A03&quot;/&gt;&lt;wsp:rsid wsp:val=&quot;00F10E11&quot;/&gt;&lt;wsp:rsid wsp:val=&quot;00F1236C&quot;/&gt;&lt;wsp:rsid wsp:val=&quot;00F12A51&quot;/&gt;&lt;wsp:rsid wsp:val=&quot;00F131A6&quot;/&gt;&lt;wsp:rsid wsp:val=&quot;00F1382D&quot;/&gt;&lt;wsp:rsid wsp:val=&quot;00F13AB6&quot;/&gt;&lt;wsp:rsid wsp:val=&quot;00F15CA4&quot;/&gt;&lt;wsp:rsid wsp:val=&quot;00F15FA5&quot;/&gt;&lt;wsp:rsid wsp:val=&quot;00F16310&quot;/&gt;&lt;wsp:rsid wsp:val=&quot;00F16445&quot;/&gt;&lt;wsp:rsid wsp:val=&quot;00F16628&quot;/&gt;&lt;wsp:rsid wsp:val=&quot;00F16FE2&quot;/&gt;&lt;wsp:rsid wsp:val=&quot;00F17E36&quot;/&gt;&lt;wsp:rsid wsp:val=&quot;00F209B7&quot;/&gt;&lt;wsp:rsid wsp:val=&quot;00F209E8&quot;/&gt;&lt;wsp:rsid wsp:val=&quot;00F21488&quot;/&gt;&lt;wsp:rsid wsp:val=&quot;00F21D7A&quot;/&gt;&lt;wsp:rsid wsp:val=&quot;00F22D70&quot;/&gt;&lt;wsp:rsid wsp:val=&quot;00F2376F&quot;/&gt;&lt;wsp:rsid wsp:val=&quot;00F243D8&quot;/&gt;&lt;wsp:rsid wsp:val=&quot;00F24E22&quot;/&gt;&lt;wsp:rsid wsp:val=&quot;00F25796&quot;/&gt;&lt;wsp:rsid wsp:val=&quot;00F25DC6&quot;/&gt;&lt;wsp:rsid wsp:val=&quot;00F261D5&quot;/&gt;&lt;wsp:rsid wsp:val=&quot;00F26260&quot;/&gt;&lt;wsp:rsid wsp:val=&quot;00F269B7&quot;/&gt;&lt;wsp:rsid wsp:val=&quot;00F26A44&quot;/&gt;&lt;wsp:rsid wsp:val=&quot;00F26CCE&quot;/&gt;&lt;wsp:rsid wsp:val=&quot;00F303D2&quot;/&gt;&lt;wsp:rsid wsp:val=&quot;00F304D7&quot;/&gt;&lt;wsp:rsid wsp:val=&quot;00F30828&quot;/&gt;&lt;wsp:rsid wsp:val=&quot;00F30BD6&quot;/&gt;&lt;wsp:rsid wsp:val=&quot;00F313D6&quot;/&gt;&lt;wsp:rsid wsp:val=&quot;00F36E17&quot;/&gt;&lt;wsp:rsid wsp:val=&quot;00F37024&quot;/&gt;&lt;wsp:rsid wsp:val=&quot;00F37087&quot;/&gt;&lt;wsp:rsid wsp:val=&quot;00F40F0C&quot;/&gt;&lt;wsp:rsid wsp:val=&quot;00F41206&quot;/&gt;&lt;wsp:rsid wsp:val=&quot;00F42239&quot;/&gt;&lt;wsp:rsid wsp:val=&quot;00F42841&quot;/&gt;&lt;wsp:rsid wsp:val=&quot;00F4337C&quot;/&gt;&lt;wsp:rsid wsp:val=&quot;00F433D8&quot;/&gt;&lt;wsp:rsid wsp:val=&quot;00F43995&quot;/&gt;&lt;wsp:rsid wsp:val=&quot;00F43DF9&quot;/&gt;&lt;wsp:rsid wsp:val=&quot;00F44216&quot;/&gt;&lt;wsp:rsid wsp:val=&quot;00F44EFA&quot;/&gt;&lt;wsp:rsid wsp:val=&quot;00F45221&quot;/&gt;&lt;wsp:rsid wsp:val=&quot;00F45B75&quot;/&gt;&lt;wsp:rsid wsp:val=&quot;00F4660E&quot;/&gt;&lt;wsp:rsid wsp:val=&quot;00F46DAE&quot;/&gt;&lt;wsp:rsid wsp:val=&quot;00F47306&quot;/&gt;&lt;wsp:rsid wsp:val=&quot;00F4766C&quot;/&gt;&lt;wsp:rsid wsp:val=&quot;00F50548&quot;/&gt;&lt;wsp:rsid wsp:val=&quot;00F507D1&quot;/&gt;&lt;wsp:rsid wsp:val=&quot;00F50C04&quot;/&gt;&lt;wsp:rsid wsp:val=&quot;00F519CE&quot;/&gt;&lt;wsp:rsid wsp:val=&quot;00F51ADA&quot;/&gt;&lt;wsp:rsid wsp:val=&quot;00F522EF&quot;/&gt;&lt;wsp:rsid wsp:val=&quot;00F53BFB&quot;/&gt;&lt;wsp:rsid wsp:val=&quot;00F53F15&quot;/&gt;&lt;wsp:rsid wsp:val=&quot;00F544F2&quot;/&gt;&lt;wsp:rsid wsp:val=&quot;00F54E69&quot;/&gt;&lt;wsp:rsid wsp:val=&quot;00F55398&quot;/&gt;&lt;wsp:rsid wsp:val=&quot;00F55E28&quot;/&gt;&lt;wsp:rsid wsp:val=&quot;00F56091&quot;/&gt;&lt;wsp:rsid wsp:val=&quot;00F568CA&quot;/&gt;&lt;wsp:rsid wsp:val=&quot;00F60107&quot;/&gt;&lt;wsp:rsid wsp:val=&quot;00F60490&quot;/&gt;&lt;wsp:rsid wsp:val=&quot;00F607C5&quot;/&gt;&lt;wsp:rsid wsp:val=&quot;00F60B74&quot;/&gt;&lt;wsp:rsid wsp:val=&quot;00F60DEA&quot;/&gt;&lt;wsp:rsid wsp:val=&quot;00F615AB&quot;/&gt;&lt;wsp:rsid wsp:val=&quot;00F62AAF&quot;/&gt;&lt;wsp:rsid wsp:val=&quot;00F6302A&quot;/&gt;&lt;wsp:rsid wsp:val=&quot;00F63647&quot;/&gt;&lt;wsp:rsid wsp:val=&quot;00F639E4&quot;/&gt;&lt;wsp:rsid wsp:val=&quot;00F6491F&quot;/&gt;&lt;wsp:rsid wsp:val=&quot;00F64C2B&quot;/&gt;&lt;wsp:rsid wsp:val=&quot;00F651BE&quot;/&gt;&lt;wsp:rsid wsp:val=&quot;00F6538E&quot;/&gt;&lt;wsp:rsid wsp:val=&quot;00F65A8B&quot;/&gt;&lt;wsp:rsid wsp:val=&quot;00F65EBB&quot;/&gt;&lt;wsp:rsid wsp:val=&quot;00F66910&quot;/&gt;&lt;wsp:rsid wsp:val=&quot;00F67B8E&quot;/&gt;&lt;wsp:rsid wsp:val=&quot;00F67F53&quot;/&gt;&lt;wsp:rsid wsp:val=&quot;00F703BE&quot;/&gt;&lt;wsp:rsid wsp:val=&quot;00F70B93&quot;/&gt;&lt;wsp:rsid wsp:val=&quot;00F71316&quot;/&gt;&lt;wsp:rsid wsp:val=&quot;00F71F69&quot;/&gt;&lt;wsp:rsid wsp:val=&quot;00F72B72&quot;/&gt;&lt;wsp:rsid wsp:val=&quot;00F7418E&quot;/&gt;&lt;wsp:rsid wsp:val=&quot;00F74BB9&quot;/&gt;&lt;wsp:rsid wsp:val=&quot;00F74D41&quot;/&gt;&lt;wsp:rsid wsp:val=&quot;00F75582&quot;/&gt;&lt;wsp:rsid wsp:val=&quot;00F76EFA&quot;/&gt;&lt;wsp:rsid wsp:val=&quot;00F8033E&quot;/&gt;&lt;wsp:rsid wsp:val=&quot;00F804BE&quot;/&gt;&lt;wsp:rsid wsp:val=&quot;00F817CE&quot;/&gt;&lt;wsp:rsid wsp:val=&quot;00F81AF6&quot;/&gt;&lt;wsp:rsid wsp:val=&quot;00F82812&quot;/&gt;&lt;wsp:rsid wsp:val=&quot;00F835D4&quot;/&gt;&lt;wsp:rsid wsp:val=&quot;00F835FC&quot;/&gt;&lt;wsp:rsid wsp:val=&quot;00F83D6D&quot;/&gt;&lt;wsp:rsid wsp:val=&quot;00F8456C&quot;/&gt;&lt;wsp:rsid wsp:val=&quot;00F848DD&quot;/&gt;&lt;wsp:rsid wsp:val=&quot;00F84C9C&quot;/&gt;&lt;wsp:rsid wsp:val=&quot;00F8542C&quot;/&gt;&lt;wsp:rsid wsp:val=&quot;00F859D8&quot;/&gt;&lt;wsp:rsid wsp:val=&quot;00F85A8D&quot;/&gt;&lt;wsp:rsid wsp:val=&quot;00F85CDA&quot;/&gt;&lt;wsp:rsid wsp:val=&quot;00F868F5&quot;/&gt;&lt;wsp:rsid wsp:val=&quot;00F879E8&quot;/&gt;&lt;wsp:rsid wsp:val=&quot;00F87AB5&quot;/&gt;&lt;wsp:rsid wsp:val=&quot;00F87D83&quot;/&gt;&lt;wsp:rsid wsp:val=&quot;00F9056A&quot;/&gt;&lt;wsp:rsid wsp:val=&quot;00F90A97&quot;/&gt;&lt;wsp:rsid wsp:val=&quot;00F90AC0&quot;/&gt;&lt;wsp:rsid wsp:val=&quot;00F90EA9&quot;/&gt;&lt;wsp:rsid wsp:val=&quot;00F90F8D&quot;/&gt;&lt;wsp:rsid wsp:val=&quot;00F91D40&quot;/&gt;&lt;wsp:rsid wsp:val=&quot;00F92782&quot;/&gt;&lt;wsp:rsid wsp:val=&quot;00F92AE3&quot;/&gt;&lt;wsp:rsid wsp:val=&quot;00F92D04&quot;/&gt;&lt;wsp:rsid wsp:val=&quot;00F93A82&quot;/&gt;&lt;wsp:rsid wsp:val=&quot;00F93AA9&quot;/&gt;&lt;wsp:rsid wsp:val=&quot;00F96985&quot;/&gt;&lt;wsp:rsid wsp:val=&quot;00F969C0&quot;/&gt;&lt;wsp:rsid wsp:val=&quot;00F974D0&quot;/&gt;&lt;wsp:rsid wsp:val=&quot;00F97838&quot;/&gt;&lt;wsp:rsid wsp:val=&quot;00FA0162&quot;/&gt;&lt;wsp:rsid wsp:val=&quot;00FA0CDC&quot;/&gt;&lt;wsp:rsid wsp:val=&quot;00FA1FEF&quot;/&gt;&lt;wsp:rsid wsp:val=&quot;00FA2BB3&quot;/&gt;&lt;wsp:rsid wsp:val=&quot;00FA3545&quot;/&gt;&lt;wsp:rsid wsp:val=&quot;00FA46D9&quot;/&gt;&lt;wsp:rsid wsp:val=&quot;00FA5085&quot;/&gt;&lt;wsp:rsid wsp:val=&quot;00FA5137&quot;/&gt;&lt;wsp:rsid wsp:val=&quot;00FA5E93&quot;/&gt;&lt;wsp:rsid wsp:val=&quot;00FB0C15&quot;/&gt;&lt;wsp:rsid wsp:val=&quot;00FB0E70&quot;/&gt;&lt;wsp:rsid wsp:val=&quot;00FB0F06&quot;/&gt;&lt;wsp:rsid wsp:val=&quot;00FB1944&quot;/&gt;&lt;wsp:rsid wsp:val=&quot;00FB2039&quot;/&gt;&lt;wsp:rsid wsp:val=&quot;00FB216B&quot;/&gt;&lt;wsp:rsid wsp:val=&quot;00FB368B&quot;/&gt;&lt;wsp:rsid wsp:val=&quot;00FB3B05&quot;/&gt;&lt;wsp:rsid wsp:val=&quot;00FB3F9E&quot;/&gt;&lt;wsp:rsid wsp:val=&quot;00FB4C80&quot;/&gt;&lt;wsp:rsid wsp:val=&quot;00FB5317&quot;/&gt;&lt;wsp:rsid wsp:val=&quot;00FB64DC&quot;/&gt;&lt;wsp:rsid wsp:val=&quot;00FB6A6A&quot;/&gt;&lt;wsp:rsid wsp:val=&quot;00FB7F1D&quot;/&gt;&lt;wsp:rsid wsp:val=&quot;00FC188E&quot;/&gt;&lt;wsp:rsid wsp:val=&quot;00FC1B60&quot;/&gt;&lt;wsp:rsid wsp:val=&quot;00FC4236&quot;/&gt;&lt;wsp:rsid wsp:val=&quot;00FC4CA0&quot;/&gt;&lt;wsp:rsid wsp:val=&quot;00FC4E33&quot;/&gt;&lt;wsp:rsid wsp:val=&quot;00FC5417&quot;/&gt;&lt;wsp:rsid wsp:val=&quot;00FC5706&quot;/&gt;&lt;wsp:rsid wsp:val=&quot;00FC7429&quot;/&gt;&lt;wsp:rsid wsp:val=&quot;00FC7493&quot;/&gt;&lt;wsp:rsid wsp:val=&quot;00FD07F6&quot;/&gt;&lt;wsp:rsid wsp:val=&quot;00FD0EE5&quot;/&gt;&lt;wsp:rsid wsp:val=&quot;00FD1588&quot;/&gt;&lt;wsp:rsid wsp:val=&quot;00FD1EC8&quot;/&gt;&lt;wsp:rsid wsp:val=&quot;00FD2354&quot;/&gt;&lt;wsp:rsid wsp:val=&quot;00FD295B&quot;/&gt;&lt;wsp:rsid wsp:val=&quot;00FD40D3&quot;/&gt;&lt;wsp:rsid wsp:val=&quot;00FD47ED&quot;/&gt;&lt;wsp:rsid wsp:val=&quot;00FD4AEC&quot;/&gt;&lt;wsp:rsid wsp:val=&quot;00FD4D8E&quot;/&gt;&lt;wsp:rsid wsp:val=&quot;00FD577E&quot;/&gt;&lt;wsp:rsid wsp:val=&quot;00FD6C3D&quot;/&gt;&lt;wsp:rsid wsp:val=&quot;00FD7263&quot;/&gt;&lt;wsp:rsid wsp:val=&quot;00FD74DB&quot;/&gt;&lt;wsp:rsid wsp:val=&quot;00FD7660&quot;/&gt;&lt;wsp:rsid wsp:val=&quot;00FE0655&quot;/&gt;&lt;wsp:rsid wsp:val=&quot;00FE1816&quot;/&gt;&lt;wsp:rsid wsp:val=&quot;00FE1D6D&quot;/&gt;&lt;wsp:rsid wsp:val=&quot;00FE1E40&quot;/&gt;&lt;wsp:rsid wsp:val=&quot;00FE1E49&quot;/&gt;&lt;wsp:rsid wsp:val=&quot;00FE2365&quot;/&gt;&lt;wsp:rsid wsp:val=&quot;00FE253A&quot;/&gt;&lt;wsp:rsid wsp:val=&quot;00FE2ABC&quot;/&gt;&lt;wsp:rsid wsp:val=&quot;00FE2CC1&quot;/&gt;&lt;wsp:rsid wsp:val=&quot;00FE44B3&quot;/&gt;&lt;wsp:rsid wsp:val=&quot;00FE4BE5&quot;/&gt;&lt;wsp:rsid wsp:val=&quot;00FE4C7B&quot;/&gt;&lt;wsp:rsid wsp:val=&quot;00FE7336&quot;/&gt;&lt;wsp:rsid wsp:val=&quot;00FE787C&quot;/&gt;&lt;wsp:rsid wsp:val=&quot;00FE7BEC&quot;/&gt;&lt;wsp:rsid wsp:val=&quot;00FF1E79&quot;/&gt;&lt;wsp:rsid wsp:val=&quot;00FF44FC&quot;/&gt;&lt;wsp:rsid wsp:val=&quot;00FF45A5&quot;/&gt;&lt;wsp:rsid wsp:val=&quot;00FF4FA1&quot;/&gt;&lt;wsp:rsid wsp:val=&quot;00FF5C91&quot;/&gt;&lt;wsp:rsid wsp:val=&quot;00FF71DE&quot;/&gt;&lt;wsp:rsid wsp:val=&quot;013541E7&quot;/&gt;&lt;wsp:rsid wsp:val=&quot;013806E4&quot;/&gt;&lt;wsp:rsid wsp:val=&quot;01461C76&quot;/&gt;&lt;wsp:rsid wsp:val=&quot;01561D45&quot;/&gt;&lt;wsp:rsid wsp:val=&quot;015657F1&quot;/&gt;&lt;wsp:rsid wsp:val=&quot;01AC5475&quot;/&gt;&lt;wsp:rsid wsp:val=&quot;01D32756&quot;/&gt;&lt;wsp:rsid wsp:val=&quot;01DA25C1&quot;/&gt;&lt;wsp:rsid wsp:val=&quot;02145E12&quot;/&gt;&lt;wsp:rsid wsp:val=&quot;02180553&quot;/&gt;&lt;wsp:rsid wsp:val=&quot;0219309B&quot;/&gt;&lt;wsp:rsid wsp:val=&quot;0231289C&quot;/&gt;&lt;wsp:rsid wsp:val=&quot;023E41A6&quot;/&gt;&lt;wsp:rsid wsp:val=&quot;024E19D4&quot;/&gt;&lt;wsp:rsid wsp:val=&quot;025B0489&quot;/&gt;&lt;wsp:rsid wsp:val=&quot;026443DB&quot;/&gt;&lt;wsp:rsid wsp:val=&quot;026A4912&quot;/&gt;&lt;wsp:rsid wsp:val=&quot;026B3AB7&quot;/&gt;&lt;wsp:rsid wsp:val=&quot;02967534&quot;/&gt;&lt;wsp:rsid wsp:val=&quot;02B05570&quot;/&gt;&lt;wsp:rsid wsp:val=&quot;02B3575D&quot;/&gt;&lt;wsp:rsid wsp:val=&quot;02CB08C5&quot;/&gt;&lt;wsp:rsid wsp:val=&quot;02F83CF3&quot;/&gt;&lt;wsp:rsid wsp:val=&quot;02FA1C63&quot;/&gt;&lt;wsp:rsid wsp:val=&quot;031D2E8B&quot;/&gt;&lt;wsp:rsid wsp:val=&quot;032378EB&quot;/&gt;&lt;wsp:rsid wsp:val=&quot;03587AFD&quot;/&gt;&lt;wsp:rsid wsp:val=&quot;035D43EA&quot;/&gt;&lt;wsp:rsid wsp:val=&quot;036822DF&quot;/&gt;&lt;wsp:rsid wsp:val=&quot;037A7565&quot;/&gt;&lt;wsp:rsid wsp:val=&quot;037C37B6&quot;/&gt;&lt;wsp:rsid wsp:val=&quot;03985759&quot;/&gt;&lt;wsp:rsid wsp:val=&quot;03A57FDD&quot;/&gt;&lt;wsp:rsid wsp:val=&quot;03B46949&quot;/&gt;&lt;wsp:rsid wsp:val=&quot;03B601CC&quot;/&gt;&lt;wsp:rsid wsp:val=&quot;03B86D13&quot;/&gt;&lt;wsp:rsid wsp:val=&quot;03BE152A&quot;/&gt;&lt;wsp:rsid wsp:val=&quot;03CB31F5&quot;/&gt;&lt;wsp:rsid wsp:val=&quot;03D81ECC&quot;/&gt;&lt;wsp:rsid wsp:val=&quot;03E8020D&quot;/&gt;&lt;wsp:rsid wsp:val=&quot;03EB4421&quot;/&gt;&lt;wsp:rsid wsp:val=&quot;03F30C98&quot;/&gt;&lt;wsp:rsid wsp:val=&quot;043428F5&quot;/&gt;&lt;wsp:rsid wsp:val=&quot;043E3ECA&quot;/&gt;&lt;wsp:rsid wsp:val=&quot;04715444&quot;/&gt;&lt;wsp:rsid wsp:val=&quot;04864EF6&quot;/&gt;&lt;wsp:rsid wsp:val=&quot;049A6C7F&quot;/&gt;&lt;wsp:rsid wsp:val=&quot;04A81473&quot;/&gt;&lt;wsp:rsid wsp:val=&quot;04B664A0&quot;/&gt;&lt;wsp:rsid wsp:val=&quot;04C305D0&quot;/&gt;&lt;wsp:rsid wsp:val=&quot;04D307EF&quot;/&gt;&lt;wsp:rsid wsp:val=&quot;04F642A2&quot;/&gt;&lt;wsp:rsid wsp:val=&quot;04FC1B32&quot;/&gt;&lt;wsp:rsid wsp:val=&quot;05101CB6&quot;/&gt;&lt;wsp:rsid wsp:val=&quot;052C10F7&quot;/&gt;&lt;wsp:rsid wsp:val=&quot;054F208C&quot;/&gt;&lt;wsp:rsid wsp:val=&quot;055512A6&quot;/&gt;&lt;wsp:rsid wsp:val=&quot;05670527&quot;/&gt;&lt;wsp:rsid wsp:val=&quot;05712F2F&quot;/&gt;&lt;wsp:rsid wsp:val=&quot;05741A01&quot;/&gt;&lt;wsp:rsid wsp:val=&quot;05821442&quot;/&gt;&lt;wsp:rsid wsp:val=&quot;05853CC9&quot;/&gt;&lt;wsp:rsid wsp:val=&quot;05881FAA&quot;/&gt;&lt;wsp:rsid wsp:val=&quot;058A75AB&quot;/&gt;&lt;wsp:rsid wsp:val=&quot;05A101AC&quot;/&gt;&lt;wsp:rsid wsp:val=&quot;05B955E3&quot;/&gt;&lt;wsp:rsid wsp:val=&quot;05BC4CD0&quot;/&gt;&lt;wsp:rsid wsp:val=&quot;05D52902&quot;/&gt;&lt;wsp:rsid wsp:val=&quot;05DC6704&quot;/&gt;&lt;wsp:rsid wsp:val=&quot;063C2B68&quot;/&gt;&lt;wsp:rsid wsp:val=&quot;065108BA&quot;/&gt;&lt;wsp:rsid wsp:val=&quot;06785C79&quot;/&gt;&lt;wsp:rsid wsp:val=&quot;069A2A17&quot;/&gt;&lt;wsp:rsid wsp:val=&quot;06A35961&quot;/&gt;&lt;wsp:rsid wsp:val=&quot;06C80FE2&quot;/&gt;&lt;wsp:rsid wsp:val=&quot;06F647E4&quot;/&gt;&lt;wsp:rsid wsp:val=&quot;07041C42&quot;/&gt;&lt;wsp:rsid wsp:val=&quot;071E3178&quot;/&gt;&lt;wsp:rsid wsp:val=&quot;0746040F&quot;/&gt;&lt;wsp:rsid wsp:val=&quot;07550736&quot;/&gt;&lt;wsp:rsid wsp:val=&quot;076624AB&quot;/&gt;&lt;wsp:rsid wsp:val=&quot;077475A6&quot;/&gt;&lt;wsp:rsid wsp:val=&quot;077A1AD3&quot;/&gt;&lt;wsp:rsid wsp:val=&quot;0783258B&quot;/&gt;&lt;wsp:rsid wsp:val=&quot;07BC5ECC&quot;/&gt;&lt;wsp:rsid wsp:val=&quot;07E45595&quot;/&gt;&lt;wsp:rsid wsp:val=&quot;08110D4B&quot;/&gt;&lt;wsp:rsid wsp:val=&quot;08153BBB&quot;/&gt;&lt;wsp:rsid wsp:val=&quot;08271EE0&quot;/&gt;&lt;wsp:rsid wsp:val=&quot;08317C80&quot;/&gt;&lt;wsp:rsid wsp:val=&quot;08463407&quot;/&gt;&lt;wsp:rsid wsp:val=&quot;087010AC&quot;/&gt;&lt;wsp:rsid wsp:val=&quot;08731BC4&quot;/&gt;&lt;wsp:rsid wsp:val=&quot;087468C8&quot;/&gt;&lt;wsp:rsid wsp:val=&quot;0885251F&quot;/&gt;&lt;wsp:rsid wsp:val=&quot;088E12B0&quot;/&gt;&lt;wsp:rsid wsp:val=&quot;08AF6658&quot;/&gt;&lt;wsp:rsid wsp:val=&quot;08B719D4&quot;/&gt;&lt;wsp:rsid wsp:val=&quot;08E033B1&quot;/&gt;&lt;wsp:rsid wsp:val=&quot;08FD3143&quot;/&gt;&lt;wsp:rsid wsp:val=&quot;09020445&quot;/&gt;&lt;wsp:rsid wsp:val=&quot;090617B9&quot;/&gt;&lt;wsp:rsid wsp:val=&quot;090E3DB5&quot;/&gt;&lt;wsp:rsid wsp:val=&quot;09380EFC&quot;/&gt;&lt;wsp:rsid wsp:val=&quot;095F3EC4&quot;/&gt;&lt;wsp:rsid wsp:val=&quot;096D5EBA&quot;/&gt;&lt;wsp:rsid wsp:val=&quot;09717D75&quot;/&gt;&lt;wsp:rsid wsp:val=&quot;09A050BA&quot;/&gt;&lt;wsp:rsid wsp:val=&quot;09AA6E0E&quot;/&gt;&lt;wsp:rsid wsp:val=&quot;09AB6F1C&quot;/&gt;&lt;wsp:rsid wsp:val=&quot;09BA1875&quot;/&gt;&lt;wsp:rsid wsp:val=&quot;09D24F84&quot;/&gt;&lt;wsp:rsid wsp:val=&quot;09E03B9A&quot;/&gt;&lt;wsp:rsid wsp:val=&quot;09E838C4&quot;/&gt;&lt;wsp:rsid wsp:val=&quot;09F75B31&quot;/&gt;&lt;wsp:rsid wsp:val=&quot;09FB30FA&quot;/&gt;&lt;wsp:rsid wsp:val=&quot;09FD58A2&quot;/&gt;&lt;wsp:rsid wsp:val=&quot;0A026632&quot;/&gt;&lt;wsp:rsid wsp:val=&quot;0A273218&quot;/&gt;&lt;wsp:rsid wsp:val=&quot;0A604117&quot;/&gt;&lt;wsp:rsid wsp:val=&quot;0A705545&quot;/&gt;&lt;wsp:rsid wsp:val=&quot;0A8165AA&quot;/&gt;&lt;wsp:rsid wsp:val=&quot;0A8B7334&quot;/&gt;&lt;wsp:rsid wsp:val=&quot;0A9C0145&quot;/&gt;&lt;wsp:rsid wsp:val=&quot;0AA766E3&quot;/&gt;&lt;wsp:rsid wsp:val=&quot;0AAF4BA1&quot;/&gt;&lt;wsp:rsid wsp:val=&quot;0ACB7008&quot;/&gt;&lt;wsp:rsid wsp:val=&quot;0AD21CFD&quot;/&gt;&lt;wsp:rsid wsp:val=&quot;0AD878F9&quot;/&gt;&lt;wsp:rsid wsp:val=&quot;0AD93EE0&quot;/&gt;&lt;wsp:rsid wsp:val=&quot;0AF339CE&quot;/&gt;&lt;wsp:rsid wsp:val=&quot;0AFB3398&quot;/&gt;&lt;wsp:rsid wsp:val=&quot;0AFF2DB1&quot;/&gt;&lt;wsp:rsid wsp:val=&quot;0B253616&quot;/&gt;&lt;wsp:rsid wsp:val=&quot;0B2C4D65&quot;/&gt;&lt;wsp:rsid wsp:val=&quot;0B2D6220&quot;/&gt;&lt;wsp:rsid wsp:val=&quot;0B402297&quot;/&gt;&lt;wsp:rsid wsp:val=&quot;0B5D6CA0&quot;/&gt;&lt;wsp:rsid wsp:val=&quot;0B676E89&quot;/&gt;&lt;wsp:rsid wsp:val=&quot;0B6C05A1&quot;/&gt;&lt;wsp:rsid wsp:val=&quot;0B810497&quot;/&gt;&lt;wsp:rsid wsp:val=&quot;0B815A74&quot;/&gt;&lt;wsp:rsid wsp:val=&quot;0B980DF9&quot;/&gt;&lt;wsp:rsid wsp:val=&quot;0BA81461&quot;/&gt;&lt;wsp:rsid wsp:val=&quot;0BC45FF7&quot;/&gt;&lt;wsp:rsid wsp:val=&quot;0BC74B65&quot;/&gt;&lt;wsp:rsid wsp:val=&quot;0BD32A25&quot;/&gt;&lt;wsp:rsid wsp:val=&quot;0BDA1356&quot;/&gt;&lt;wsp:rsid wsp:val=&quot;0BDB3C5E&quot;/&gt;&lt;wsp:rsid wsp:val=&quot;0BDF5C98&quot;/&gt;&lt;wsp:rsid wsp:val=&quot;0BE468E8&quot;/&gt;&lt;wsp:rsid wsp:val=&quot;0BF24728&quot;/&gt;&lt;wsp:rsid wsp:val=&quot;0BFE2F75&quot;/&gt;&lt;wsp:rsid wsp:val=&quot;0C1366BE&quot;/&gt;&lt;wsp:rsid wsp:val=&quot;0C291679&quot;/&gt;&lt;wsp:rsid wsp:val=&quot;0C2B3515&quot;/&gt;&lt;wsp:rsid wsp:val=&quot;0C4B3872&quot;/&gt;&lt;wsp:rsid wsp:val=&quot;0C7901E6&quot;/&gt;&lt;wsp:rsid wsp:val=&quot;0C874E31&quot;/&gt;&lt;wsp:rsid wsp:val=&quot;0C8D1B83&quot;/&gt;&lt;wsp:rsid wsp:val=&quot;0C96103A&quot;/&gt;&lt;wsp:rsid wsp:val=&quot;0CA46BE1&quot;/&gt;&lt;wsp:rsid wsp:val=&quot;0CA46C1F&quot;/&gt;&lt;wsp:rsid wsp:val=&quot;0CC65349&quot;/&gt;&lt;wsp:rsid wsp:val=&quot;0CD37188&quot;/&gt;&lt;wsp:rsid wsp:val=&quot;0CE27273&quot;/&gt;&lt;wsp:rsid wsp:val=&quot;0CF56A1F&quot;/&gt;&lt;wsp:rsid wsp:val=&quot;0D0D0C60&quot;/&gt;&lt;wsp:rsid wsp:val=&quot;0D2F29AB&quot;/&gt;&lt;wsp:rsid wsp:val=&quot;0D5E2E35&quot;/&gt;&lt;wsp:rsid wsp:val=&quot;0D8415A0&quot;/&gt;&lt;wsp:rsid wsp:val=&quot;0D893220&quot;/&gt;&lt;wsp:rsid wsp:val=&quot;0D8D0E80&quot;/&gt;&lt;wsp:rsid wsp:val=&quot;0DB4550B&quot;/&gt;&lt;wsp:rsid wsp:val=&quot;0DC172C9&quot;/&gt;&lt;wsp:rsid wsp:val=&quot;0DD50D48&quot;/&gt;&lt;wsp:rsid wsp:val=&quot;0DDC679D&quot;/&gt;&lt;wsp:rsid wsp:val=&quot;0E2E2735&quot;/&gt;&lt;wsp:rsid wsp:val=&quot;0E3E5687&quot;/&gt;&lt;wsp:rsid wsp:val=&quot;0E4B57A3&quot;/&gt;&lt;wsp:rsid wsp:val=&quot;0E5637A5&quot;/&gt;&lt;wsp:rsid wsp:val=&quot;0E5B1950&quot;/&gt;&lt;wsp:rsid wsp:val=&quot;0E6F07B9&quot;/&gt;&lt;wsp:rsid wsp:val=&quot;0E7200C4&quot;/&gt;&lt;wsp:rsid wsp:val=&quot;0EA00C2D&quot;/&gt;&lt;wsp:rsid wsp:val=&quot;0EB04406&quot;/&gt;&lt;wsp:rsid wsp:val=&quot;0EB2671A&quot;/&gt;&lt;wsp:rsid wsp:val=&quot;0EBC51B1&quot;/&gt;&lt;wsp:rsid wsp:val=&quot;0EC74083&quot;/&gt;&lt;wsp:rsid wsp:val=&quot;0ED26AFC&quot;/&gt;&lt;wsp:rsid wsp:val=&quot;0ED61D5A&quot;/&gt;&lt;wsp:rsid wsp:val=&quot;0EF70C36&quot;/&gt;&lt;wsp:rsid wsp:val=&quot;0EF86E8D&quot;/&gt;&lt;wsp:rsid wsp:val=&quot;0F043DCC&quot;/&gt;&lt;wsp:rsid wsp:val=&quot;0F130AD7&quot;/&gt;&lt;wsp:rsid wsp:val=&quot;0F5A0D44&quot;/&gt;&lt;wsp:rsid wsp:val=&quot;0F770058&quot;/&gt;&lt;wsp:rsid wsp:val=&quot;0F965A1B&quot;/&gt;&lt;wsp:rsid wsp:val=&quot;0FDD57A6&quot;/&gt;&lt;wsp:rsid wsp:val=&quot;0FFF0A44&quot;/&gt;&lt;wsp:rsid wsp:val=&quot;10122E9E&quot;/&gt;&lt;wsp:rsid wsp:val=&quot;10315193&quot;/&gt;&lt;wsp:rsid wsp:val=&quot;10355DD8&quot;/&gt;&lt;wsp:rsid wsp:val=&quot;103A33E6&quot;/&gt;&lt;wsp:rsid wsp:val=&quot;10410E8E&quot;/&gt;&lt;wsp:rsid wsp:val=&quot;10457338&quot;/&gt;&lt;wsp:rsid wsp:val=&quot;104A60E5&quot;/&gt;&lt;wsp:rsid wsp:val=&quot;104F6A33&quot;/&gt;&lt;wsp:rsid wsp:val=&quot;105503E6&quot;/&gt;&lt;wsp:rsid wsp:val=&quot;10631AA2&quot;/&gt;&lt;wsp:rsid wsp:val=&quot;108C0DF2&quot;/&gt;&lt;wsp:rsid wsp:val=&quot;108D5BC6&quot;/&gt;&lt;wsp:rsid wsp:val=&quot;10A55728&quot;/&gt;&lt;wsp:rsid wsp:val=&quot;10CD4ADF&quot;/&gt;&lt;wsp:rsid wsp:val=&quot;10E93D3A&quot;/&gt;&lt;wsp:rsid wsp:val=&quot;10F108BA&quot;/&gt;&lt;wsp:rsid wsp:val=&quot;10F9155B&quot;/&gt;&lt;wsp:rsid wsp:val=&quot;11274B35&quot;/&gt;&lt;wsp:rsid wsp:val=&quot;11327CE4&quot;/&gt;&lt;wsp:rsid wsp:val=&quot;113F04DF&quot;/&gt;&lt;wsp:rsid wsp:val=&quot;11482C18&quot;/&gt;&lt;wsp:rsid wsp:val=&quot;11544F30&quot;/&gt;&lt;wsp:rsid wsp:val=&quot;1169501C&quot;/&gt;&lt;wsp:rsid wsp:val=&quot;11767D5F&quot;/&gt;&lt;wsp:rsid wsp:val=&quot;119235EA&quot;/&gt;&lt;wsp:rsid wsp:val=&quot;11AB45A9&quot;/&gt;&lt;wsp:rsid wsp:val=&quot;11B233B6&quot;/&gt;&lt;wsp:rsid wsp:val=&quot;11D5628C&quot;/&gt;&lt;wsp:rsid wsp:val=&quot;12050491&quot;/&gt;&lt;wsp:rsid wsp:val=&quot;12105B25&quot;/&gt;&lt;wsp:rsid wsp:val=&quot;121325A0&quot;/&gt;&lt;wsp:rsid wsp:val=&quot;12136B6E&quot;/&gt;&lt;wsp:rsid wsp:val=&quot;121E7A3D&quot;/&gt;&lt;wsp:rsid wsp:val=&quot;122A24A9&quot;/&gt;&lt;wsp:rsid wsp:val=&quot;123D2FF3&quot;/&gt;&lt;wsp:rsid wsp:val=&quot;126636AE&quot;/&gt;&lt;wsp:rsid wsp:val=&quot;1269084A&quot;/&gt;&lt;wsp:rsid wsp:val=&quot;126B5F05&quot;/&gt;&lt;wsp:rsid wsp:val=&quot;12773057&quot;/&gt;&lt;wsp:rsid wsp:val=&quot;12865094&quot;/&gt;&lt;wsp:rsid wsp:val=&quot;128D5AFB&quot;/&gt;&lt;wsp:rsid wsp:val=&quot;12992C57&quot;/&gt;&lt;wsp:rsid wsp:val=&quot;12995FE4&quot;/&gt;&lt;wsp:rsid wsp:val=&quot;12A415F1&quot;/&gt;&lt;wsp:rsid wsp:val=&quot;12C123FA&quot;/&gt;&lt;wsp:rsid wsp:val=&quot;12C54973&quot;/&gt;&lt;wsp:rsid wsp:val=&quot;12C760B7&quot;/&gt;&lt;wsp:rsid wsp:val=&quot;12F3594C&quot;/&gt;&lt;wsp:rsid wsp:val=&quot;12FA3CDA&quot;/&gt;&lt;wsp:rsid wsp:val=&quot;12FF62B4&quot;/&gt;&lt;wsp:rsid wsp:val=&quot;13020CC3&quot;/&gt;&lt;wsp:rsid wsp:val=&quot;13143949&quot;/&gt;&lt;wsp:rsid wsp:val=&quot;133F359A&quot;/&gt;&lt;wsp:rsid wsp:val=&quot;133F4E2F&quot;/&gt;&lt;wsp:rsid wsp:val=&quot;135F45A9&quot;/&gt;&lt;wsp:rsid wsp:val=&quot;13634902&quot;/&gt;&lt;wsp:rsid wsp:val=&quot;1367610C&quot;/&gt;&lt;wsp:rsid wsp:val=&quot;136853C2&quot;/&gt;&lt;wsp:rsid wsp:val=&quot;136B2A57&quot;/&gt;&lt;wsp:rsid wsp:val=&quot;137E6553&quot;/&gt;&lt;wsp:rsid wsp:val=&quot;139B14DE&quot;/&gt;&lt;wsp:rsid wsp:val=&quot;13BD3353&quot;/&gt;&lt;wsp:rsid wsp:val=&quot;13BE5C75&quot;/&gt;&lt;wsp:rsid wsp:val=&quot;13C72FD8&quot;/&gt;&lt;wsp:rsid wsp:val=&quot;13C75798&quot;/&gt;&lt;wsp:rsid wsp:val=&quot;13E10C57&quot;/&gt;&lt;wsp:rsid wsp:val=&quot;13E731F1&quot;/&gt;&lt;wsp:rsid wsp:val=&quot;13ED34B2&quot;/&gt;&lt;wsp:rsid wsp:val=&quot;13FA55A5&quot;/&gt;&lt;wsp:rsid wsp:val=&quot;14060CF9&quot;/&gt;&lt;wsp:rsid wsp:val=&quot;14134D07&quot;/&gt;&lt;wsp:rsid wsp:val=&quot;142206F2&quot;/&gt;&lt;wsp:rsid wsp:val=&quot;14237A47&quot;/&gt;&lt;wsp:rsid wsp:val=&quot;142545B4&quot;/&gt;&lt;wsp:rsid wsp:val=&quot;142A6D85&quot;/&gt;&lt;wsp:rsid wsp:val=&quot;14317C39&quot;/&gt;&lt;wsp:rsid wsp:val=&quot;14324B43&quot;/&gt;&lt;wsp:rsid wsp:val=&quot;14342983&quot;/&gt;&lt;wsp:rsid wsp:val=&quot;143B4A0B&quot;/&gt;&lt;wsp:rsid wsp:val=&quot;14776288&quot;/&gt;&lt;wsp:rsid wsp:val=&quot;14803A99&quot;/&gt;&lt;wsp:rsid wsp:val=&quot;14A52837&quot;/&gt;&lt;wsp:rsid wsp:val=&quot;14A96297&quot;/&gt;&lt;wsp:rsid wsp:val=&quot;14C34B8B&quot;/&gt;&lt;wsp:rsid wsp:val=&quot;14C7408C&quot;/&gt;&lt;wsp:rsid wsp:val=&quot;14F52558&quot;/&gt;&lt;wsp:rsid wsp:val=&quot;150C6EB1&quot;/&gt;&lt;wsp:rsid wsp:val=&quot;157C6BEC&quot;/&gt;&lt;wsp:rsid wsp:val=&quot;158372F5&quot;/&gt;&lt;wsp:rsid wsp:val=&quot;15860CA6&quot;/&gt;&lt;wsp:rsid wsp:val=&quot;158A6A26&quot;/&gt;&lt;wsp:rsid wsp:val=&quot;15972D7F&quot;/&gt;&lt;wsp:rsid wsp:val=&quot;15A62D35&quot;/&gt;&lt;wsp:rsid wsp:val=&quot;15D216CA&quot;/&gt;&lt;wsp:rsid wsp:val=&quot;15E21BE0&quot;/&gt;&lt;wsp:rsid wsp:val=&quot;15E35FC4&quot;/&gt;&lt;wsp:rsid wsp:val=&quot;15E95798&quot;/&gt;&lt;wsp:rsid wsp:val=&quot;15EA0A61&quot;/&gt;&lt;wsp:rsid wsp:val=&quot;15F12924&quot;/&gt;&lt;wsp:rsid wsp:val=&quot;160740E5&quot;/&gt;&lt;wsp:rsid wsp:val=&quot;16116867&quot;/&gt;&lt;wsp:rsid wsp:val=&quot;16164225&quot;/&gt;&lt;wsp:rsid wsp:val=&quot;161D3C1B&quot;/&gt;&lt;wsp:rsid wsp:val=&quot;1623506F&quot;/&gt;&lt;wsp:rsid wsp:val=&quot;16321981&quot;/&gt;&lt;wsp:rsid wsp:val=&quot;1649742C&quot;/&gt;&lt;wsp:rsid wsp:val=&quot;164D7932&quot;/&gt;&lt;wsp:rsid wsp:val=&quot;16631A48&quot;/&gt;&lt;wsp:rsid wsp:val=&quot;16635A35&quot;/&gt;&lt;wsp:rsid wsp:val=&quot;16747E84&quot;/&gt;&lt;wsp:rsid wsp:val=&quot;16831196&quot;/&gt;&lt;wsp:rsid wsp:val=&quot;16982D0E&quot;/&gt;&lt;wsp:rsid wsp:val=&quot;16A04D8E&quot;/&gt;&lt;wsp:rsid wsp:val=&quot;16AE258A&quot;/&gt;&lt;wsp:rsid wsp:val=&quot;16C24DD6&quot;/&gt;&lt;wsp:rsid wsp:val=&quot;16D62F12&quot;/&gt;&lt;wsp:rsid wsp:val=&quot;171C6F6F&quot;/&gt;&lt;wsp:rsid wsp:val=&quot;172F5C6D&quot;/&gt;&lt;wsp:rsid wsp:val=&quot;17374334&quot;/&gt;&lt;wsp:rsid wsp:val=&quot;176D3891&quot;/&gt;&lt;wsp:rsid wsp:val=&quot;177975C0&quot;/&gt;&lt;wsp:rsid wsp:val=&quot;177B666D&quot;/&gt;&lt;wsp:rsid wsp:val=&quot;17851F25&quot;/&gt;&lt;wsp:rsid wsp:val=&quot;17952D6C&quot;/&gt;&lt;wsp:rsid wsp:val=&quot;17A40864&quot;/&gt;&lt;wsp:rsid wsp:val=&quot;17BE4EEA&quot;/&gt;&lt;wsp:rsid wsp:val=&quot;17C24AA1&quot;/&gt;&lt;wsp:rsid wsp:val=&quot;17E838FB&quot;/&gt;&lt;wsp:rsid wsp:val=&quot;17F813DC&quot;/&gt;&lt;wsp:rsid wsp:val=&quot;17FF6828&quot;/&gt;&lt;wsp:rsid wsp:val=&quot;18023748&quot;/&gt;&lt;wsp:rsid wsp:val=&quot;18064C44&quot;/&gt;&lt;wsp:rsid wsp:val=&quot;180B0A51&quot;/&gt;&lt;wsp:rsid wsp:val=&quot;182A74EA&quot;/&gt;&lt;wsp:rsid wsp:val=&quot;183743B9&quot;/&gt;&lt;wsp:rsid wsp:val=&quot;183E142E&quot;/&gt;&lt;wsp:rsid wsp:val=&quot;184A72C3&quot;/&gt;&lt;wsp:rsid wsp:val=&quot;18642C42&quot;/&gt;&lt;wsp:rsid wsp:val=&quot;187800D2&quot;/&gt;&lt;wsp:rsid wsp:val=&quot;18792D0F&quot;/&gt;&lt;wsp:rsid wsp:val=&quot;187F06A6&quot;/&gt;&lt;wsp:rsid wsp:val=&quot;188105F0&quot;/&gt;&lt;wsp:rsid wsp:val=&quot;188300BA&quot;/&gt;&lt;wsp:rsid wsp:val=&quot;18BD1F81&quot;/&gt;&lt;wsp:rsid wsp:val=&quot;18CF38E3&quot;/&gt;&lt;wsp:rsid wsp:val=&quot;18ED58D9&quot;/&gt;&lt;wsp:rsid wsp:val=&quot;18FC3382&quot;/&gt;&lt;wsp:rsid wsp:val=&quot;194508C9&quot;/&gt;&lt;wsp:rsid wsp:val=&quot;19465ADC&quot;/&gt;&lt;wsp:rsid wsp:val=&quot;19491560&quot;/&gt;&lt;wsp:rsid wsp:val=&quot;195B7DE8&quot;/&gt;&lt;wsp:rsid wsp:val=&quot;197077DA&quot;/&gt;&lt;wsp:rsid wsp:val=&quot;198772D1&quot;/&gt;&lt;wsp:rsid wsp:val=&quot;199046D3&quot;/&gt;&lt;wsp:rsid wsp:val=&quot;199F4ECE&quot;/&gt;&lt;wsp:rsid wsp:val=&quot;19B93B28&quot;/&gt;&lt;wsp:rsid wsp:val=&quot;19D144AB&quot;/&gt;&lt;wsp:rsid wsp:val=&quot;1A075AD8&quot;/&gt;&lt;wsp:rsid wsp:val=&quot;1A1D21BC&quot;/&gt;&lt;wsp:rsid wsp:val=&quot;1A1E46C8&quot;/&gt;&lt;wsp:rsid wsp:val=&quot;1A265A2E&quot;/&gt;&lt;wsp:rsid wsp:val=&quot;1A60773C&quot;/&gt;&lt;wsp:rsid wsp:val=&quot;1A6359C6&quot;/&gt;&lt;wsp:rsid wsp:val=&quot;1A676DEE&quot;/&gt;&lt;wsp:rsid wsp:val=&quot;1A775CB8&quot;/&gt;&lt;wsp:rsid wsp:val=&quot;1A901225&quot;/&gt;&lt;wsp:rsid wsp:val=&quot;1A9A42D8&quot;/&gt;&lt;wsp:rsid wsp:val=&quot;1AC87969&quot;/&gt;&lt;wsp:rsid wsp:val=&quot;1AD44A6B&quot;/&gt;&lt;wsp:rsid wsp:val=&quot;1ADC6F46&quot;/&gt;&lt;wsp:rsid wsp:val=&quot;1AE10E11&quot;/&gt;&lt;wsp:rsid wsp:val=&quot;1AEC0D75&quot;/&gt;&lt;wsp:rsid wsp:val=&quot;1AF6049B&quot;/&gt;&lt;wsp:rsid wsp:val=&quot;1B4263FF&quot;/&gt;&lt;wsp:rsid wsp:val=&quot;1B461204&quot;/&gt;&lt;wsp:rsid wsp:val=&quot;1B4C3739&quot;/&gt;&lt;wsp:rsid wsp:val=&quot;1B4E5C17&quot;/&gt;&lt;wsp:rsid wsp:val=&quot;1B645F8A&quot;/&gt;&lt;wsp:rsid wsp:val=&quot;1B670803&quot;/&gt;&lt;wsp:rsid wsp:val=&quot;1B684F7D&quot;/&gt;&lt;wsp:rsid wsp:val=&quot;1B756CA1&quot;/&gt;&lt;wsp:rsid wsp:val=&quot;1B945888&quot;/&gt;&lt;wsp:rsid wsp:val=&quot;1B98642F&quot;/&gt;&lt;wsp:rsid wsp:val=&quot;1BA3228F&quot;/&gt;&lt;wsp:rsid wsp:val=&quot;1BA414E7&quot;/&gt;&lt;wsp:rsid wsp:val=&quot;1BB86277&quot;/&gt;&lt;wsp:rsid wsp:val=&quot;1BC26C61&quot;/&gt;&lt;wsp:rsid wsp:val=&quot;1BD04603&quot;/&gt;&lt;wsp:rsid wsp:val=&quot;1BEB7A0B&quot;/&gt;&lt;wsp:rsid wsp:val=&quot;1BF17464&quot;/&gt;&lt;wsp:rsid wsp:val=&quot;1C034863&quot;/&gt;&lt;wsp:rsid wsp:val=&quot;1C0453EC&quot;/&gt;&lt;wsp:rsid wsp:val=&quot;1C132AFD&quot;/&gt;&lt;wsp:rsid wsp:val=&quot;1C351490&quot;/&gt;&lt;wsp:rsid wsp:val=&quot;1C6B61F1&quot;/&gt;&lt;wsp:rsid wsp:val=&quot;1C6E7A0F&quot;/&gt;&lt;wsp:rsid wsp:val=&quot;1C846076&quot;/&gt;&lt;wsp:rsid wsp:val=&quot;1C9F4105&quot;/&gt;&lt;wsp:rsid wsp:val=&quot;1CA95861&quot;/&gt;&lt;wsp:rsid wsp:val=&quot;1CB143D2&quot;/&gt;&lt;wsp:rsid wsp:val=&quot;1CF73EBE&quot;/&gt;&lt;wsp:rsid wsp:val=&quot;1D0578FE&quot;/&gt;&lt;wsp:rsid wsp:val=&quot;1D29148D&quot;/&gt;&lt;wsp:rsid wsp:val=&quot;1D432AB8&quot;/&gt;&lt;wsp:rsid wsp:val=&quot;1D51262C&quot;/&gt;&lt;wsp:rsid wsp:val=&quot;1D6255AA&quot;/&gt;&lt;wsp:rsid wsp:val=&quot;1D64011A&quot;/&gt;&lt;wsp:rsid wsp:val=&quot;1D9C6A2E&quot;/&gt;&lt;wsp:rsid wsp:val=&quot;1DA03B5E&quot;/&gt;&lt;wsp:rsid wsp:val=&quot;1DA27C9B&quot;/&gt;&lt;wsp:rsid wsp:val=&quot;1DAF5805&quot;/&gt;&lt;wsp:rsid wsp:val=&quot;1DAF684F&quot;/&gt;&lt;wsp:rsid wsp:val=&quot;1DB93717&quot;/&gt;&lt;wsp:rsid wsp:val=&quot;1DFE6B21&quot;/&gt;&lt;wsp:rsid wsp:val=&quot;1E043612&quot;/&gt;&lt;wsp:rsid wsp:val=&quot;1E10690F&quot;/&gt;&lt;wsp:rsid wsp:val=&quot;1E123265&quot;/&gt;&lt;wsp:rsid wsp:val=&quot;1E266785&quot;/&gt;&lt;wsp:rsid wsp:val=&quot;1E28741E&quot;/&gt;&lt;wsp:rsid wsp:val=&quot;1E29509B&quot;/&gt;&lt;wsp:rsid wsp:val=&quot;1E3E23A3&quot;/&gt;&lt;wsp:rsid wsp:val=&quot;1E472952&quot;/&gt;&lt;wsp:rsid wsp:val=&quot;1E5170B4&quot;/&gt;&lt;wsp:rsid wsp:val=&quot;1E700DAA&quot;/&gt;&lt;wsp:rsid wsp:val=&quot;1E8415C2&quot;/&gt;&lt;wsp:rsid wsp:val=&quot;1E87701D&quot;/&gt;&lt;wsp:rsid wsp:val=&quot;1EC31363&quot;/&gt;&lt;wsp:rsid wsp:val=&quot;1ECA143D&quot;/&gt;&lt;wsp:rsid wsp:val=&quot;1ECC23FB&quot;/&gt;&lt;wsp:rsid wsp:val=&quot;1ED413FF&quot;/&gt;&lt;wsp:rsid wsp:val=&quot;1EEA37F3&quot;/&gt;&lt;wsp:rsid wsp:val=&quot;1EEE032F&quot;/&gt;&lt;wsp:rsid wsp:val=&quot;1EF02400&quot;/&gt;&lt;wsp:rsid wsp:val=&quot;1EF05CF8&quot;/&gt;&lt;wsp:rsid wsp:val=&quot;1EF845D9&quot;/&gt;&lt;wsp:rsid wsp:val=&quot;1EFE2D80&quot;/&gt;&lt;wsp:rsid wsp:val=&quot;1F13667D&quot;/&gt;&lt;wsp:rsid wsp:val=&quot;1F190B46&quot;/&gt;&lt;wsp:rsid wsp:val=&quot;1F1D57F8&quot;/&gt;&lt;wsp:rsid wsp:val=&quot;1F2B799E&quot;/&gt;&lt;wsp:rsid wsp:val=&quot;1F3142A6&quot;/&gt;&lt;wsp:rsid wsp:val=&quot;1F4F4CB4&quot;/&gt;&lt;wsp:rsid wsp:val=&quot;1F616E86&quot;/&gt;&lt;wsp:rsid wsp:val=&quot;1F9411D2&quot;/&gt;&lt;wsp:rsid wsp:val=&quot;1FC71057&quot;/&gt;&lt;wsp:rsid wsp:val=&quot;1FD31F29&quot;/&gt;&lt;wsp:rsid wsp:val=&quot;1FE5495A&quot;/&gt;&lt;wsp:rsid wsp:val=&quot;20153765&quot;/&gt;&lt;wsp:rsid wsp:val=&quot;202D61A8&quot;/&gt;&lt;wsp:rsid wsp:val=&quot;20392F83&quot;/&gt;&lt;wsp:rsid wsp:val=&quot;204E59C2&quot;/&gt;&lt;wsp:rsid wsp:val=&quot;20530765&quot;/&gt;&lt;wsp:rsid wsp:val=&quot;207A0373&quot;/&gt;&lt;wsp:rsid wsp:val=&quot;208520A4&quot;/&gt;&lt;wsp:rsid wsp:val=&quot;208D263F&quot;/&gt;&lt;wsp:rsid wsp:val=&quot;208E2EEC&quot;/&gt;&lt;wsp:rsid wsp:val=&quot;209E30D7&quot;/&gt;&lt;wsp:rsid wsp:val=&quot;20B43C3B&quot;/&gt;&lt;wsp:rsid wsp:val=&quot;20D926EC&quot;/&gt;&lt;wsp:rsid wsp:val=&quot;20E25F0C&quot;/&gt;&lt;wsp:rsid wsp:val=&quot;211B0D73&quot;/&gt;&lt;wsp:rsid wsp:val=&quot;212A1AF5&quot;/&gt;&lt;wsp:rsid wsp:val=&quot;215A67DE&quot;/&gt;&lt;wsp:rsid wsp:val=&quot;2161064D&quot;/&gt;&lt;wsp:rsid wsp:val=&quot;21BA728B&quot;/&gt;&lt;wsp:rsid wsp:val=&quot;220D56F4&quot;/&gt;&lt;wsp:rsid wsp:val=&quot;22200DB1&quot;/&gt;&lt;wsp:rsid wsp:val=&quot;222D0307&quot;/&gt;&lt;wsp:rsid wsp:val=&quot;22313A83&quot;/&gt;&lt;wsp:rsid wsp:val=&quot;223647CB&quot;/&gt;&lt;wsp:rsid wsp:val=&quot;2263568D&quot;/&gt;&lt;wsp:rsid wsp:val=&quot;226B4413&quot;/&gt;&lt;wsp:rsid wsp:val=&quot;22870B8C&quot;/&gt;&lt;wsp:rsid wsp:val=&quot;228D7CD5&quot;/&gt;&lt;wsp:rsid wsp:val=&quot;229F0699&quot;/&gt;&lt;wsp:rsid wsp:val=&quot;22A56322&quot;/&gt;&lt;wsp:rsid wsp:val=&quot;22B73A52&quot;/&gt;&lt;wsp:rsid wsp:val=&quot;22B81003&quot;/&gt;&lt;wsp:rsid wsp:val=&quot;22BA7697&quot;/&gt;&lt;wsp:rsid wsp:val=&quot;22D34CEB&quot;/&gt;&lt;wsp:rsid wsp:val=&quot;22E8460D&quot;/&gt;&lt;wsp:rsid wsp:val=&quot;22EE59FD&quot;/&gt;&lt;wsp:rsid wsp:val=&quot;22F70528&quot;/&gt;&lt;wsp:rsid wsp:val=&quot;2301087E&quot;/&gt;&lt;wsp:rsid wsp:val=&quot;232156C3&quot;/&gt;&lt;wsp:rsid wsp:val=&quot;23236D1D&quot;/&gt;&lt;wsp:rsid wsp:val=&quot;23265F8F&quot;/&gt;&lt;wsp:rsid wsp:val=&quot;23340937&quot;/&gt;&lt;wsp:rsid wsp:val=&quot;23474162&quot;/&gt;&lt;wsp:rsid wsp:val=&quot;23491914&quot;/&gt;&lt;wsp:rsid wsp:val=&quot;2357670B&quot;/&gt;&lt;wsp:rsid wsp:val=&quot;2362342B&quot;/&gt;&lt;wsp:rsid wsp:val=&quot;23A67B90&quot;/&gt;&lt;wsp:rsid wsp:val=&quot;23BB21D7&quot;/&gt;&lt;wsp:rsid wsp:val=&quot;23CC73F4&quot;/&gt;&lt;wsp:rsid wsp:val=&quot;23DD68CA&quot;/&gt;&lt;wsp:rsid wsp:val=&quot;23E93260&quot;/&gt;&lt;wsp:rsid wsp:val=&quot;23FB18AB&quot;/&gt;&lt;wsp:rsid wsp:val=&quot;242155FE&quot;/&gt;&lt;wsp:rsid wsp:val=&quot;242E02D0&quot;/&gt;&lt;wsp:rsid wsp:val=&quot;244046EB&quot;/&gt;&lt;wsp:rsid wsp:val=&quot;245B79A0&quot;/&gt;&lt;wsp:rsid wsp:val=&quot;246B5529&quot;/&gt;&lt;wsp:rsid wsp:val=&quot;246C4A8D&quot;/&gt;&lt;wsp:rsid wsp:val=&quot;246F63A2&quot;/&gt;&lt;wsp:rsid wsp:val=&quot;24A727D1&quot;/&gt;&lt;wsp:rsid wsp:val=&quot;24A9026D&quot;/&gt;&lt;wsp:rsid wsp:val=&quot;24D434C7&quot;/&gt;&lt;wsp:rsid wsp:val=&quot;24DA4FB8&quot;/&gt;&lt;wsp:rsid wsp:val=&quot;24DE2E08&quot;/&gt;&lt;wsp:rsid wsp:val=&quot;24E21220&quot;/&gt;&lt;wsp:rsid wsp:val=&quot;250F75BE&quot;/&gt;&lt;wsp:rsid wsp:val=&quot;251B19B8&quot;/&gt;&lt;wsp:rsid wsp:val=&quot;254D3153&quot;/&gt;&lt;wsp:rsid wsp:val=&quot;25527670&quot;/&gt;&lt;wsp:rsid wsp:val=&quot;25561D2D&quot;/&gt;&lt;wsp:rsid wsp:val=&quot;257E0CE4&quot;/&gt;&lt;wsp:rsid wsp:val=&quot;257F4A75&quot;/&gt;&lt;wsp:rsid wsp:val=&quot;258810A3&quot;/&gt;&lt;wsp:rsid wsp:val=&quot;25904004&quot;/&gt;&lt;wsp:rsid wsp:val=&quot;25D45C01&quot;/&gt;&lt;wsp:rsid wsp:val=&quot;25D7573B&quot;/&gt;&lt;wsp:rsid wsp:val=&quot;25D80680&quot;/&gt;&lt;wsp:rsid wsp:val=&quot;25D86AFB&quot;/&gt;&lt;wsp:rsid wsp:val=&quot;25D97475&quot;/&gt;&lt;wsp:rsid wsp:val=&quot;25DE24C4&quot;/&gt;&lt;wsp:rsid wsp:val=&quot;25F63831&quot;/&gt;&lt;wsp:rsid wsp:val=&quot;26075C19&quot;/&gt;&lt;wsp:rsid wsp:val=&quot;2633647E&quot;/&gt;&lt;wsp:rsid wsp:val=&quot;267E1EAA&quot;/&gt;&lt;wsp:rsid wsp:val=&quot;26995062&quot;/&gt;&lt;wsp:rsid wsp:val=&quot;269F0239&quot;/&gt;&lt;wsp:rsid wsp:val=&quot;26B70872&quot;/&gt;&lt;wsp:rsid wsp:val=&quot;26C048D3&quot;/&gt;&lt;wsp:rsid wsp:val=&quot;26D76712&quot;/&gt;&lt;wsp:rsid wsp:val=&quot;26D86F40&quot;/&gt;&lt;wsp:rsid wsp:val=&quot;26E713D5&quot;/&gt;&lt;wsp:rsid wsp:val=&quot;26EE329C&quot;/&gt;&lt;wsp:rsid wsp:val=&quot;26FA57F9&quot;/&gt;&lt;wsp:rsid wsp:val=&quot;27127D79&quot;/&gt;&lt;wsp:rsid wsp:val=&quot;271626E6&quot;/&gt;&lt;wsp:rsid wsp:val=&quot;2744014D&quot;/&gt;&lt;wsp:rsid wsp:val=&quot;275013F7&quot;/&gt;&lt;wsp:rsid wsp:val=&quot;27560DB4&quot;/&gt;&lt;wsp:rsid wsp:val=&quot;27834CCF&quot;/&gt;&lt;wsp:rsid wsp:val=&quot;27A55D51&quot;/&gt;&lt;wsp:rsid wsp:val=&quot;27BD6F0B&quot;/&gt;&lt;wsp:rsid wsp:val=&quot;27CA77A2&quot;/&gt;&lt;wsp:rsid wsp:val=&quot;27E34FC3&quot;/&gt;&lt;wsp:rsid wsp:val=&quot;27EA0C39&quot;/&gt;&lt;wsp:rsid wsp:val=&quot;27F56D5C&quot;/&gt;&lt;wsp:rsid wsp:val=&quot;27F664ED&quot;/&gt;&lt;wsp:rsid wsp:val=&quot;28013805&quot;/&gt;&lt;wsp:rsid wsp:val=&quot;28026509&quot;/&gt;&lt;wsp:rsid wsp:val=&quot;28320BE2&quot;/&gt;&lt;wsp:rsid wsp:val=&quot;283578AF&quot;/&gt;&lt;wsp:rsid wsp:val=&quot;283A4B10&quot;/&gt;&lt;wsp:rsid wsp:val=&quot;285052E6&quot;/&gt;&lt;wsp:rsid wsp:val=&quot;28644E37&quot;/&gt;&lt;wsp:rsid wsp:val=&quot;28656703&quot;/&gt;&lt;wsp:rsid wsp:val=&quot;287846F1&quot;/&gt;&lt;wsp:rsid wsp:val=&quot;288070BA&quot;/&gt;&lt;wsp:rsid wsp:val=&quot;288167A5&quot;/&gt;&lt;wsp:rsid wsp:val=&quot;289610A1&quot;/&gt;&lt;wsp:rsid wsp:val=&quot;289C0EE5&quot;/&gt;&lt;wsp:rsid wsp:val=&quot;289E2B97&quot;/&gt;&lt;wsp:rsid wsp:val=&quot;28A5366B&quot;/&gt;&lt;wsp:rsid wsp:val=&quot;28B0281A&quot;/&gt;&lt;wsp:rsid wsp:val=&quot;28B42D7A&quot;/&gt;&lt;wsp:rsid wsp:val=&quot;28B43D66&quot;/&gt;&lt;wsp:rsid wsp:val=&quot;28B70747&quot;/&gt;&lt;wsp:rsid wsp:val=&quot;28D62DED&quot;/&gt;&lt;wsp:rsid wsp:val=&quot;28DD631D&quot;/&gt;&lt;wsp:rsid wsp:val=&quot;290A3A92&quot;/&gt;&lt;wsp:rsid wsp:val=&quot;294D0FA4&quot;/&gt;&lt;wsp:rsid wsp:val=&quot;296D0D43&quot;/&gt;&lt;wsp:rsid wsp:val=&quot;29786217&quot;/&gt;&lt;wsp:rsid wsp:val=&quot;29804DAE&quot;/&gt;&lt;wsp:rsid wsp:val=&quot;29897B04&quot;/&gt;&lt;wsp:rsid wsp:val=&quot;29957EED&quot;/&gt;&lt;wsp:rsid wsp:val=&quot;29AA542D&quot;/&gt;&lt;wsp:rsid wsp:val=&quot;29B175FF&quot;/&gt;&lt;wsp:rsid wsp:val=&quot;29D77668&quot;/&gt;&lt;wsp:rsid wsp:val=&quot;2A105E13&quot;/&gt;&lt;wsp:rsid wsp:val=&quot;2A132B05&quot;/&gt;&lt;wsp:rsid wsp:val=&quot;2A173F4D&quot;/&gt;&lt;wsp:rsid wsp:val=&quot;2A580825&quot;/&gt;&lt;wsp:rsid wsp:val=&quot;2A6C41F0&quot;/&gt;&lt;wsp:rsid wsp:val=&quot;2A6E0982&quot;/&gt;&lt;wsp:rsid wsp:val=&quot;2A6E4F05&quot;/&gt;&lt;wsp:rsid wsp:val=&quot;2A7570DF&quot;/&gt;&lt;wsp:rsid wsp:val=&quot;2A7809B4&quot;/&gt;&lt;wsp:rsid wsp:val=&quot;2A7B0AFE&quot;/&gt;&lt;wsp:rsid wsp:val=&quot;2A8336F1&quot;/&gt;&lt;wsp:rsid wsp:val=&quot;2A86601E&quot;/&gt;&lt;wsp:rsid wsp:val=&quot;2AC348AE&quot;/&gt;&lt;wsp:rsid wsp:val=&quot;2AE41BD7&quot;/&gt;&lt;wsp:rsid wsp:val=&quot;2AEC6A6D&quot;/&gt;&lt;wsp:rsid wsp:val=&quot;2AF061CE&quot;/&gt;&lt;wsp:rsid wsp:val=&quot;2AF574AB&quot;/&gt;&lt;wsp:rsid wsp:val=&quot;2B1F23DC&quot;/&gt;&lt;wsp:rsid wsp:val=&quot;2B2334B2&quot;/&gt;&lt;wsp:rsid wsp:val=&quot;2B2522F0&quot;/&gt;&lt;wsp:rsid wsp:val=&quot;2B4555B9&quot;/&gt;&lt;wsp:rsid wsp:val=&quot;2B513E12&quot;/&gt;&lt;wsp:rsid wsp:val=&quot;2B772411&quot;/&gt;&lt;wsp:rsid wsp:val=&quot;2B796CF5&quot;/&gt;&lt;wsp:rsid wsp:val=&quot;2B8830DB&quot;/&gt;&lt;wsp:rsid wsp:val=&quot;2B8B78CB&quot;/&gt;&lt;wsp:rsid wsp:val=&quot;2BA44409&quot;/&gt;&lt;wsp:rsid wsp:val=&quot;2BAF081A&quot;/&gt;&lt;wsp:rsid wsp:val=&quot;2BB36590&quot;/&gt;&lt;wsp:rsid wsp:val=&quot;2BBC545C&quot;/&gt;&lt;wsp:rsid wsp:val=&quot;2BC075FB&quot;/&gt;&lt;wsp:rsid wsp:val=&quot;2BCA3868&quot;/&gt;&lt;wsp:rsid wsp:val=&quot;2BE4234F&quot;/&gt;&lt;wsp:rsid wsp:val=&quot;2BF307BD&quot;/&gt;&lt;wsp:rsid wsp:val=&quot;2C1873BA&quot;/&gt;&lt;wsp:rsid wsp:val=&quot;2C28232F&quot;/&gt;&lt;wsp:rsid wsp:val=&quot;2C2D6C1D&quot;/&gt;&lt;wsp:rsid wsp:val=&quot;2C307633&quot;/&gt;&lt;wsp:rsid wsp:val=&quot;2C315193&quot;/&gt;&lt;wsp:rsid wsp:val=&quot;2C6179DD&quot;/&gt;&lt;wsp:rsid wsp:val=&quot;2C66740F&quot;/&gt;&lt;wsp:rsid wsp:val=&quot;2CA3399A&quot;/&gt;&lt;wsp:rsid wsp:val=&quot;2CBF0327&quot;/&gt;&lt;wsp:rsid wsp:val=&quot;2CC90B87&quot;/&gt;&lt;wsp:rsid wsp:val=&quot;2CCC5A71&quot;/&gt;&lt;wsp:rsid wsp:val=&quot;2CD61208&quot;/&gt;&lt;wsp:rsid wsp:val=&quot;2CDC5268&quot;/&gt;&lt;wsp:rsid wsp:val=&quot;2CDE540F&quot;/&gt;&lt;wsp:rsid wsp:val=&quot;2CE604D6&quot;/&gt;&lt;wsp:rsid wsp:val=&quot;2CFB41E3&quot;/&gt;&lt;wsp:rsid wsp:val=&quot;2CFF0DC2&quot;/&gt;&lt;wsp:rsid wsp:val=&quot;2D187296&quot;/&gt;&lt;wsp:rsid wsp:val=&quot;2D353E3D&quot;/&gt;&lt;wsp:rsid wsp:val=&quot;2D3556F8&quot;/&gt;&lt;wsp:rsid wsp:val=&quot;2D635F06&quot;/&gt;&lt;wsp:rsid wsp:val=&quot;2D741F38&quot;/&gt;&lt;wsp:rsid wsp:val=&quot;2D756283&quot;/&gt;&lt;wsp:rsid wsp:val=&quot;2D87282C&quot;/&gt;&lt;wsp:rsid wsp:val=&quot;2DB101AF&quot;/&gt;&lt;wsp:rsid wsp:val=&quot;2DB50F48&quot;/&gt;&lt;wsp:rsid wsp:val=&quot;2DB62C7B&quot;/&gt;&lt;wsp:rsid wsp:val=&quot;2DCA3E0A&quot;/&gt;&lt;wsp:rsid wsp:val=&quot;2DDE5896&quot;/&gt;&lt;wsp:rsid wsp:val=&quot;2DF60AC6&quot;/&gt;&lt;wsp:rsid wsp:val=&quot;2DFE4CC0&quot;/&gt;&lt;wsp:rsid wsp:val=&quot;2E012801&quot;/&gt;&lt;wsp:rsid wsp:val=&quot;2E0B42CE&quot;/&gt;&lt;wsp:rsid wsp:val=&quot;2E1A4CF9&quot;/&gt;&lt;wsp:rsid wsp:val=&quot;2E373C5D&quot;/&gt;&lt;wsp:rsid wsp:val=&quot;2E627814&quot;/&gt;&lt;wsp:rsid wsp:val=&quot;2E9032BF&quot;/&gt;&lt;wsp:rsid wsp:val=&quot;2E953083&quot;/&gt;&lt;wsp:rsid wsp:val=&quot;2E996A00&quot;/&gt;&lt;wsp:rsid wsp:val=&quot;2EA40757&quot;/&gt;&lt;wsp:rsid wsp:val=&quot;2EBD48C6&quot;/&gt;&lt;wsp:rsid wsp:val=&quot;2EC2690A&quot;/&gt;&lt;wsp:rsid wsp:val=&quot;2EC571FC&quot;/&gt;&lt;wsp:rsid wsp:val=&quot;2ECE77B5&quot;/&gt;&lt;wsp:rsid wsp:val=&quot;2ED62F12&quot;/&gt;&lt;wsp:rsid wsp:val=&quot;2EE2757D&quot;/&gt;&lt;wsp:rsid wsp:val=&quot;2EE7152F&quot;/&gt;&lt;wsp:rsid wsp:val=&quot;2F096F62&quot;/&gt;&lt;wsp:rsid wsp:val=&quot;2F454149&quot;/&gt;&lt;wsp:rsid wsp:val=&quot;2F49413B&quot;/&gt;&lt;wsp:rsid wsp:val=&quot;2F5D21A0&quot;/&gt;&lt;wsp:rsid wsp:val=&quot;2F6D2413&quot;/&gt;&lt;wsp:rsid wsp:val=&quot;2F96469A&quot;/&gt;&lt;wsp:rsid wsp:val=&quot;2FAA5F6C&quot;/&gt;&lt;wsp:rsid wsp:val=&quot;2FAF4218&quot;/&gt;&lt;wsp:rsid wsp:val=&quot;2FBE231A&quot;/&gt;&lt;wsp:rsid wsp:val=&quot;2FBE4306&quot;/&gt;&lt;wsp:rsid wsp:val=&quot;2FCA6146&quot;/&gt;&lt;wsp:rsid wsp:val=&quot;2FE5373C&quot;/&gt;&lt;wsp:rsid wsp:val=&quot;30096E06&quot;/&gt;&lt;wsp:rsid wsp:val=&quot;300E61AD&quot;/&gt;&lt;wsp:rsid wsp:val=&quot;30107B11&quot;/&gt;&lt;wsp:rsid wsp:val=&quot;30507A75&quot;/&gt;&lt;wsp:rsid wsp:val=&quot;306B10A0&quot;/&gt;&lt;wsp:rsid wsp:val=&quot;30961952&quot;/&gt;&lt;wsp:rsid wsp:val=&quot;30B46494&quot;/&gt;&lt;wsp:rsid wsp:val=&quot;30DF1D98&quot;/&gt;&lt;wsp:rsid wsp:val=&quot;30EE0693&quot;/&gt;&lt;wsp:rsid wsp:val=&quot;310C772E&quot;/&gt;&lt;wsp:rsid wsp:val=&quot;31262634&quot;/&gt;&lt;wsp:rsid wsp:val=&quot;313B4549&quot;/&gt;&lt;wsp:rsid wsp:val=&quot;313E2566&quot;/&gt;&lt;wsp:rsid wsp:val=&quot;31477B01&quot;/&gt;&lt;wsp:rsid wsp:val=&quot;316361AA&quot;/&gt;&lt;wsp:rsid wsp:val=&quot;31687E7F&quot;/&gt;&lt;wsp:rsid wsp:val=&quot;316D33EB&quot;/&gt;&lt;wsp:rsid wsp:val=&quot;318B20AB&quot;/&gt;&lt;wsp:rsid wsp:val=&quot;318C3541&quot;/&gt;&lt;wsp:rsid wsp:val=&quot;31916D1E&quot;/&gt;&lt;wsp:rsid wsp:val=&quot;31CA602B&quot;/&gt;&lt;wsp:rsid wsp:val=&quot;31CE07DB&quot;/&gt;&lt;wsp:rsid wsp:val=&quot;31D14A53&quot;/&gt;&lt;wsp:rsid wsp:val=&quot;31EB1126&quot;/&gt;&lt;wsp:rsid wsp:val=&quot;3221254D&quot;/&gt;&lt;wsp:rsid wsp:val=&quot;32236AD2&quot;/&gt;&lt;wsp:rsid wsp:val=&quot;32274F9E&quot;/&gt;&lt;wsp:rsid wsp:val=&quot;3232382C&quot;/&gt;&lt;wsp:rsid wsp:val=&quot;324049EB&quot;/&gt;&lt;wsp:rsid wsp:val=&quot;325336EB&quot;/&gt;&lt;wsp:rsid wsp:val=&quot;325A4A53&quot;/&gt;&lt;wsp:rsid wsp:val=&quot;325D122B&quot;/&gt;&lt;wsp:rsid wsp:val=&quot;326D1736&quot;/&gt;&lt;wsp:rsid wsp:val=&quot;3270707D&quot;/&gt;&lt;wsp:rsid wsp:val=&quot;327563B7&quot;/&gt;&lt;wsp:rsid wsp:val=&quot;3283787D&quot;/&gt;&lt;wsp:rsid wsp:val=&quot;328940F5&quot;/&gt;&lt;wsp:rsid wsp:val=&quot;329E66E9&quot;/&gt;&lt;wsp:rsid wsp:val=&quot;32A90452&quot;/&gt;&lt;wsp:rsid wsp:val=&quot;32B057FB&quot;/&gt;&lt;wsp:rsid wsp:val=&quot;32BE38B7&quot;/&gt;&lt;wsp:rsid wsp:val=&quot;32C45F4F&quot;/&gt;&lt;wsp:rsid wsp:val=&quot;32D36B68&quot;/&gt;&lt;wsp:rsid wsp:val=&quot;32D72098&quot;/&gt;&lt;wsp:rsid wsp:val=&quot;32D93371&quot;/&gt;&lt;wsp:rsid wsp:val=&quot;32E913FB&quot;/&gt;&lt;wsp:rsid wsp:val=&quot;3315565C&quot;/&gt;&lt;wsp:rsid wsp:val=&quot;33220DE2&quot;/&gt;&lt;wsp:rsid wsp:val=&quot;333671AD&quot;/&gt;&lt;wsp:rsid wsp:val=&quot;3346560A&quot;/&gt;&lt;wsp:rsid wsp:val=&quot;334D0D5C&quot;/&gt;&lt;wsp:rsid wsp:val=&quot;33563D23&quot;/&gt;&lt;wsp:rsid wsp:val=&quot;335D575C&quot;/&gt;&lt;wsp:rsid wsp:val=&quot;3380788B&quot;/&gt;&lt;wsp:rsid wsp:val=&quot;33854315&quot;/&gt;&lt;wsp:rsid wsp:val=&quot;33912BBF&quot;/&gt;&lt;wsp:rsid wsp:val=&quot;339C4A34&quot;/&gt;&lt;wsp:rsid wsp:val=&quot;33BA470D&quot;/&gt;&lt;wsp:rsid wsp:val=&quot;33BD2ADC&quot;/&gt;&lt;wsp:rsid wsp:val=&quot;33D243CE&quot;/&gt;&lt;wsp:rsid wsp:val=&quot;33EB1C35&quot;/&gt;&lt;wsp:rsid wsp:val=&quot;340516D8&quot;/&gt;&lt;wsp:rsid wsp:val=&quot;34197377&quot;/&gt;&lt;wsp:rsid wsp:val=&quot;341D3610&quot;/&gt;&lt;wsp:rsid wsp:val=&quot;342041D8&quot;/&gt;&lt;wsp:rsid wsp:val=&quot;342474FE&quot;/&gt;&lt;wsp:rsid wsp:val=&quot;342535DA&quot;/&gt;&lt;wsp:rsid wsp:val=&quot;34412FF9&quot;/&gt;&lt;wsp:rsid wsp:val=&quot;344C331D&quot;/&gt;&lt;wsp:rsid wsp:val=&quot;34836F2A&quot;/&gt;&lt;wsp:rsid wsp:val=&quot;348A7FCF&quot;/&gt;&lt;wsp:rsid wsp:val=&quot;34B53C89&quot;/&gt;&lt;wsp:rsid wsp:val=&quot;34CA5D80&quot;/&gt;&lt;wsp:rsid wsp:val=&quot;34D06DE5&quot;/&gt;&lt;wsp:rsid wsp:val=&quot;34D168E4&quot;/&gt;&lt;wsp:rsid wsp:val=&quot;34D2717E&quot;/&gt;&lt;wsp:rsid wsp:val=&quot;34E2259A&quot;/&gt;&lt;wsp:rsid wsp:val=&quot;35180C66&quot;/&gt;&lt;wsp:rsid wsp:val=&quot;35262FB2&quot;/&gt;&lt;wsp:rsid wsp:val=&quot;352667A0&quot;/&gt;&lt;wsp:rsid wsp:val=&quot;35525C3B&quot;/&gt;&lt;wsp:rsid wsp:val=&quot;355A1C50&quot;/&gt;&lt;wsp:rsid wsp:val=&quot;35663310&quot;/&gt;&lt;wsp:rsid wsp:val=&quot;358444B1&quot;/&gt;&lt;wsp:rsid wsp:val=&quot;358C17F7&quot;/&gt;&lt;wsp:rsid wsp:val=&quot;359711D6&quot;/&gt;&lt;wsp:rsid wsp:val=&quot;35AC0038&quot;/&gt;&lt;wsp:rsid wsp:val=&quot;35C0001A&quot;/&gt;&lt;wsp:rsid wsp:val=&quot;35C86EDD&quot;/&gt;&lt;wsp:rsid wsp:val=&quot;35CC03C9&quot;/&gt;&lt;wsp:rsid wsp:val=&quot;35CC7BC3&quot;/&gt;&lt;wsp:rsid wsp:val=&quot;35CD7E7A&quot;/&gt;&lt;wsp:rsid wsp:val=&quot;35D443B8&quot;/&gt;&lt;wsp:rsid wsp:val=&quot;35E16D40&quot;/&gt;&lt;wsp:rsid wsp:val=&quot;35E5559A&quot;/&gt;&lt;wsp:rsid wsp:val=&quot;360D7565&quot;/&gt;&lt;wsp:rsid wsp:val=&quot;3611700D&quot;/&gt;&lt;wsp:rsid wsp:val=&quot;361E2C44&quot;/&gt;&lt;wsp:rsid wsp:val=&quot;36296434&quot;/&gt;&lt;wsp:rsid wsp:val=&quot;36394E35&quot;/&gt;&lt;wsp:rsid wsp:val=&quot;364A0EE9&quot;/&gt;&lt;wsp:rsid wsp:val=&quot;364B7ACB&quot;/&gt;&lt;wsp:rsid wsp:val=&quot;36511B5F&quot;/&gt;&lt;wsp:rsid wsp:val=&quot;36617645&quot;/&gt;&lt;wsp:rsid wsp:val=&quot;36834BC6&quot;/&gt;&lt;wsp:rsid wsp:val=&quot;36BB5A66&quot;/&gt;&lt;wsp:rsid wsp:val=&quot;36C0341A&quot;/&gt;&lt;wsp:rsid wsp:val=&quot;36C30641&quot;/&gt;&lt;wsp:rsid wsp:val=&quot;36CB4DE4&quot;/&gt;&lt;wsp:rsid wsp:val=&quot;36F0697F&quot;/&gt;&lt;wsp:rsid wsp:val=&quot;371B1EE3&quot;/&gt;&lt;wsp:rsid wsp:val=&quot;372C39D8&quot;/&gt;&lt;wsp:rsid wsp:val=&quot;373E7668&quot;/&gt;&lt;wsp:rsid wsp:val=&quot;377F2CC2&quot;/&gt;&lt;wsp:rsid wsp:val=&quot;379C5FF2&quot;/&gt;&lt;wsp:rsid wsp:val=&quot;38064774&quot;/&gt;&lt;wsp:rsid wsp:val=&quot;380A7E5C&quot;/&gt;&lt;wsp:rsid wsp:val=&quot;380F3E29&quot;/&gt;&lt;wsp:rsid wsp:val=&quot;381B7CD0&quot;/&gt;&lt;wsp:rsid wsp:val=&quot;38552C62&quot;/&gt;&lt;wsp:rsid wsp:val=&quot;38590BDF&quot;/&gt;&lt;wsp:rsid wsp:val=&quot;38670DCF&quot;/&gt;&lt;wsp:rsid wsp:val=&quot;3872286A&quot;/&gt;&lt;wsp:rsid wsp:val=&quot;3875238B&quot;/&gt;&lt;wsp:rsid wsp:val=&quot;38793A6D&quot;/&gt;&lt;wsp:rsid wsp:val=&quot;38A11084&quot;/&gt;&lt;wsp:rsid wsp:val=&quot;38A42EF7&quot;/&gt;&lt;wsp:rsid wsp:val=&quot;38AC7E22&quot;/&gt;&lt;wsp:rsid wsp:val=&quot;38B67022&quot;/&gt;&lt;wsp:rsid wsp:val=&quot;38EE61B4&quot;/&gt;&lt;wsp:rsid wsp:val=&quot;391960C0&quot;/&gt;&lt;wsp:rsid wsp:val=&quot;39230D3C&quot;/&gt;&lt;wsp:rsid wsp:val=&quot;39250130&quot;/&gt;&lt;wsp:rsid wsp:val=&quot;393B4C83&quot;/&gt;&lt;wsp:rsid wsp:val=&quot;394350DE&quot;/&gt;&lt;wsp:rsid wsp:val=&quot;394F22C0&quot;/&gt;&lt;wsp:rsid wsp:val=&quot;39653929&quot;/&gt;&lt;wsp:rsid wsp:val=&quot;398B7F27&quot;/&gt;&lt;wsp:rsid wsp:val=&quot;398E7EC9&quot;/&gt;&lt;wsp:rsid wsp:val=&quot;399928EC&quot;/&gt;&lt;wsp:rsid wsp:val=&quot;39A15325&quot;/&gt;&lt;wsp:rsid wsp:val=&quot;39A97FEC&quot;/&gt;&lt;wsp:rsid wsp:val=&quot;39AC308E&quot;/&gt;&lt;wsp:rsid wsp:val=&quot;39B830C1&quot;/&gt;&lt;wsp:rsid wsp:val=&quot;39BD2EC8&quot;/&gt;&lt;wsp:rsid wsp:val=&quot;39CF2104&quot;/&gt;&lt;wsp:rsid wsp:val=&quot;39E84C38&quot;/&gt;&lt;wsp:rsid wsp:val=&quot;39E93C29&quot;/&gt;&lt;wsp:rsid wsp:val=&quot;39FE2ABB&quot;/&gt;&lt;wsp:rsid wsp:val=&quot;39FE4212&quot;/&gt;&lt;wsp:rsid wsp:val=&quot;3A103E6A&quot;/&gt;&lt;wsp:rsid wsp:val=&quot;3A29391B&quot;/&gt;&lt;wsp:rsid wsp:val=&quot;3A2962E6&quot;/&gt;&lt;wsp:rsid wsp:val=&quot;3A382FD4&quot;/&gt;&lt;wsp:rsid wsp:val=&quot;3A3C1CED&quot;/&gt;&lt;wsp:rsid wsp:val=&quot;3A490415&quot;/&gt;&lt;wsp:rsid wsp:val=&quot;3A5A2135&quot;/&gt;&lt;wsp:rsid wsp:val=&quot;3A5B3665&quot;/&gt;&lt;wsp:rsid wsp:val=&quot;3A681935&quot;/&gt;&lt;wsp:rsid wsp:val=&quot;3A716F6E&quot;/&gt;&lt;wsp:rsid wsp:val=&quot;3A75229E&quot;/&gt;&lt;wsp:rsid wsp:val=&quot;3AB243CB&quot;/&gt;&lt;wsp:rsid wsp:val=&quot;3ABC39C2&quot;/&gt;&lt;wsp:rsid wsp:val=&quot;3AC909E9&quot;/&gt;&lt;wsp:rsid wsp:val=&quot;3ACC109A&quot;/&gt;&lt;wsp:rsid wsp:val=&quot;3AD06918&quot;/&gt;&lt;wsp:rsid wsp:val=&quot;3AEC2531&quot;/&gt;&lt;wsp:rsid wsp:val=&quot;3AFC47BB&quot;/&gt;&lt;wsp:rsid wsp:val=&quot;3B2A166C&quot;/&gt;&lt;wsp:rsid wsp:val=&quot;3B345461&quot;/&gt;&lt;wsp:rsid wsp:val=&quot;3B3945C7&quot;/&gt;&lt;wsp:rsid wsp:val=&quot;3B464E12&quot;/&gt;&lt;wsp:rsid wsp:val=&quot;3B51797C&quot;/&gt;&lt;wsp:rsid wsp:val=&quot;3B5C7BC0&quot;/&gt;&lt;wsp:rsid wsp:val=&quot;3B60644E&quot;/&gt;&lt;wsp:rsid wsp:val=&quot;3B66750C&quot;/&gt;&lt;wsp:rsid wsp:val=&quot;3B7D5463&quot;/&gt;&lt;wsp:rsid wsp:val=&quot;3B8359A0&quot;/&gt;&lt;wsp:rsid wsp:val=&quot;3B897493&quot;/&gt;&lt;wsp:rsid wsp:val=&quot;3BA216D2&quot;/&gt;&lt;wsp:rsid wsp:val=&quot;3BAE1370&quot;/&gt;&lt;wsp:rsid wsp:val=&quot;3BBC0291&quot;/&gt;&lt;wsp:rsid wsp:val=&quot;3BCD3456&quot;/&gt;&lt;wsp:rsid wsp:val=&quot;3BD501C9&quot;/&gt;&lt;wsp:rsid wsp:val=&quot;3BE0247D&quot;/&gt;&lt;wsp:rsid wsp:val=&quot;3BE769BC&quot;/&gt;&lt;wsp:rsid wsp:val=&quot;3BEB3217&quot;/&gt;&lt;wsp:rsid wsp:val=&quot;3BF73B0A&quot;/&gt;&lt;wsp:rsid wsp:val=&quot;3BFD3A38&quot;/&gt;&lt;wsp:rsid wsp:val=&quot;3C185764&quot;/&gt;&lt;wsp:rsid wsp:val=&quot;3C1C7184&quot;/&gt;&lt;wsp:rsid wsp:val=&quot;3C1D4C47&quot;/&gt;&lt;wsp:rsid wsp:val=&quot;3C293519&quot;/&gt;&lt;wsp:rsid wsp:val=&quot;3C2D3F94&quot;/&gt;&lt;wsp:rsid wsp:val=&quot;3C3218A6&quot;/&gt;&lt;wsp:rsid wsp:val=&quot;3C450FF4&quot;/&gt;&lt;wsp:rsid wsp:val=&quot;3C5C2A95&quot;/&gt;&lt;wsp:rsid wsp:val=&quot;3C7C0B2F&quot;/&gt;&lt;wsp:rsid wsp:val=&quot;3CBB248A&quot;/&gt;&lt;wsp:rsid wsp:val=&quot;3CCD40DC&quot;/&gt;&lt;wsp:rsid wsp:val=&quot;3CED54C5&quot;/&gt;&lt;wsp:rsid wsp:val=&quot;3CFC4D4C&quot;/&gt;&lt;wsp:rsid wsp:val=&quot;3D185EBE&quot;/&gt;&lt;wsp:rsid wsp:val=&quot;3D2C7A09&quot;/&gt;&lt;wsp:rsid wsp:val=&quot;3D36020E&quot;/&gt;&lt;wsp:rsid wsp:val=&quot;3D3C77C6&quot;/&gt;&lt;wsp:rsid wsp:val=&quot;3D421D50&quot;/&gt;&lt;wsp:rsid wsp:val=&quot;3D5E022D&quot;/&gt;&lt;wsp:rsid wsp:val=&quot;3D6E6E62&quot;/&gt;&lt;wsp:rsid wsp:val=&quot;3D744BE4&quot;/&gt;&lt;wsp:rsid wsp:val=&quot;3D9961CA&quot;/&gt;&lt;wsp:rsid wsp:val=&quot;3DDF5176&quot;/&gt;&lt;wsp:rsid wsp:val=&quot;3DE12ABB&quot;/&gt;&lt;wsp:rsid wsp:val=&quot;3DE731D2&quot;/&gt;&lt;wsp:rsid wsp:val=&quot;3DF67B40&quot;/&gt;&lt;wsp:rsid wsp:val=&quot;3DF8056E&quot;/&gt;&lt;wsp:rsid wsp:val=&quot;3DF83189&quot;/&gt;&lt;wsp:rsid wsp:val=&quot;3E1E4B98&quot;/&gt;&lt;wsp:rsid wsp:val=&quot;3E3923F7&quot;/&gt;&lt;wsp:rsid wsp:val=&quot;3E603982&quot;/&gt;&lt;wsp:rsid wsp:val=&quot;3E650A50&quot;/&gt;&lt;wsp:rsid wsp:val=&quot;3E6A5A35&quot;/&gt;&lt;wsp:rsid wsp:val=&quot;3E805805&quot;/&gt;&lt;wsp:rsid wsp:val=&quot;3E910130&quot;/&gt;&lt;wsp:rsid wsp:val=&quot;3E940E36&quot;/&gt;&lt;wsp:rsid wsp:val=&quot;3EB76710&quot;/&gt;&lt;wsp:rsid wsp:val=&quot;3EC43219&quot;/&gt;&lt;wsp:rsid wsp:val=&quot;3EC501D9&quot;/&gt;&lt;wsp:rsid wsp:val=&quot;3EC834A5&quot;/&gt;&lt;wsp:rsid wsp:val=&quot;3ED52563&quot;/&gt;&lt;wsp:rsid wsp:val=&quot;3EDA2743&quot;/&gt;&lt;wsp:rsid wsp:val=&quot;3EE57A99&quot;/&gt;&lt;wsp:rsid wsp:val=&quot;3EEE2410&quot;/&gt;&lt;wsp:rsid wsp:val=&quot;3EF945C9&quot;/&gt;&lt;wsp:rsid wsp:val=&quot;3F227250&quot;/&gt;&lt;wsp:rsid wsp:val=&quot;3F240081&quot;/&gt;&lt;wsp:rsid wsp:val=&quot;3F496C6F&quot;/&gt;&lt;wsp:rsid wsp:val=&quot;3F60615E&quot;/&gt;&lt;wsp:rsid wsp:val=&quot;3F784BB7&quot;/&gt;&lt;wsp:rsid wsp:val=&quot;3F7A31C3&quot;/&gt;&lt;wsp:rsid wsp:val=&quot;3FA37C20&quot;/&gt;&lt;wsp:rsid wsp:val=&quot;3FC2130B&quot;/&gt;&lt;wsp:rsid wsp:val=&quot;3FC84407&quot;/&gt;&lt;wsp:rsid wsp:val=&quot;3FE96B44&quot;/&gt;&lt;wsp:rsid wsp:val=&quot;3FFB5B08&quot;/&gt;&lt;wsp:rsid wsp:val=&quot;400329DE&quot;/&gt;&lt;wsp:rsid wsp:val=&quot;402B29C8&quot;/&gt;&lt;wsp:rsid wsp:val=&quot;405A5447&quot;/&gt;&lt;wsp:rsid wsp:val=&quot;4071035E&quot;/&gt;&lt;wsp:rsid wsp:val=&quot;40742221&quot;/&gt;&lt;wsp:rsid wsp:val=&quot;407838E3&quot;/&gt;&lt;wsp:rsid wsp:val=&quot;407A3CA8&quot;/&gt;&lt;wsp:rsid wsp:val=&quot;408524BC&quot;/&gt;&lt;wsp:rsid wsp:val=&quot;40991432&quot;/&gt;&lt;wsp:rsid wsp:val=&quot;409A0D82&quot;/&gt;&lt;wsp:rsid wsp:val=&quot;40BC358D&quot;/&gt;&lt;wsp:rsid wsp:val=&quot;40BD56D3&quot;/&gt;&lt;wsp:rsid wsp:val=&quot;40CE5D59&quot;/&gt;&lt;wsp:rsid wsp:val=&quot;4142109D&quot;/&gt;&lt;wsp:rsid wsp:val=&quot;416D0004&quot;/&gt;&lt;wsp:rsid wsp:val=&quot;416F1C1A&quot;/&gt;&lt;wsp:rsid wsp:val=&quot;417A3701&quot;/&gt;&lt;wsp:rsid wsp:val=&quot;41A6475A&quot;/&gt;&lt;wsp:rsid wsp:val=&quot;41C95C9C&quot;/&gt;&lt;wsp:rsid wsp:val=&quot;41CE3674&quot;/&gt;&lt;wsp:rsid wsp:val=&quot;41D44A7E&quot;/&gt;&lt;wsp:rsid wsp:val=&quot;41DD7D8B&quot;/&gt;&lt;wsp:rsid wsp:val=&quot;41FB13B4&quot;/&gt;&lt;wsp:rsid wsp:val=&quot;421E7BCF&quot;/&gt;&lt;wsp:rsid wsp:val=&quot;42242D23&quot;/&gt;&lt;wsp:rsid wsp:val=&quot;424213C1&quot;/&gt;&lt;wsp:rsid wsp:val=&quot;42462AC1&quot;/&gt;&lt;wsp:rsid wsp:val=&quot;426C7481&quot;/&gt;&lt;wsp:rsid wsp:val=&quot;427F687F&quot;/&gt;&lt;wsp:rsid wsp:val=&quot;429118E9&quot;/&gt;&lt;wsp:rsid wsp:val=&quot;42987E61&quot;/&gt;&lt;wsp:rsid wsp:val=&quot;42C045E9&quot;/&gt;&lt;wsp:rsid wsp:val=&quot;42CE3BAF&quot;/&gt;&lt;wsp:rsid wsp:val=&quot;42ED61EA&quot;/&gt;&lt;wsp:rsid wsp:val=&quot;43215A8B&quot;/&gt;&lt;wsp:rsid wsp:val=&quot;43254E37&quot;/&gt;&lt;wsp:rsid wsp:val=&quot;433E5CF3&quot;/&gt;&lt;wsp:rsid wsp:val=&quot;434368A2&quot;/&gt;&lt;wsp:rsid wsp:val=&quot;43610493&quot;/&gt;&lt;wsp:rsid wsp:val=&quot;436E57B2&quot;/&gt;&lt;wsp:rsid wsp:val=&quot;43867C63&quot;/&gt;&lt;wsp:rsid wsp:val=&quot;43957C89&quot;/&gt;&lt;wsp:rsid wsp:val=&quot;43990708&quot;/&gt;&lt;wsp:rsid wsp:val=&quot;43A21D81&quot;/&gt;&lt;wsp:rsid wsp:val=&quot;43B0429F&quot;/&gt;&lt;wsp:rsid wsp:val=&quot;43B119C2&quot;/&gt;&lt;wsp:rsid wsp:val=&quot;43CE2B84&quot;/&gt;&lt;wsp:rsid wsp:val=&quot;43E223AC&quot;/&gt;&lt;wsp:rsid wsp:val=&quot;43E91CC5&quot;/&gt;&lt;wsp:rsid wsp:val=&quot;44153657&quot;/&gt;&lt;wsp:rsid wsp:val=&quot;44166129&quot;/&gt;&lt;wsp:rsid wsp:val=&quot;441960B0&quot;/&gt;&lt;wsp:rsid wsp:val=&quot;441F61F5&quot;/&gt;&lt;wsp:rsid wsp:val=&quot;443800D2&quot;/&gt;&lt;wsp:rsid wsp:val=&quot;443A74DF&quot;/&gt;&lt;wsp:rsid wsp:val=&quot;44580C65&quot;/&gt;&lt;wsp:rsid wsp:val=&quot;445843C4&quot;/&gt;&lt;wsp:rsid wsp:val=&quot;449666E2&quot;/&gt;&lt;wsp:rsid wsp:val=&quot;449F0E14&quot;/&gt;&lt;wsp:rsid wsp:val=&quot;44A31A4D&quot;/&gt;&lt;wsp:rsid wsp:val=&quot;44A6157C&quot;/&gt;&lt;wsp:rsid wsp:val=&quot;44FB24E3&quot;/&gt;&lt;wsp:rsid wsp:val=&quot;450B6611&quot;/&gt;&lt;wsp:rsid wsp:val=&quot;45184E94&quot;/&gt;&lt;wsp:rsid wsp:val=&quot;45254F66&quot;/&gt;&lt;wsp:rsid wsp:val=&quot;45343181&quot;/&gt;&lt;wsp:rsid wsp:val=&quot;453D4BDF&quot;/&gt;&lt;wsp:rsid wsp:val=&quot;454047F1&quot;/&gt;&lt;wsp:rsid wsp:val=&quot;454D0722&quot;/&gt;&lt;wsp:rsid wsp:val=&quot;455B0BB7&quot;/&gt;&lt;wsp:rsid wsp:val=&quot;45680967&quot;/&gt;&lt;wsp:rsid wsp:val=&quot;456D2660&quot;/&gt;&lt;wsp:rsid wsp:val=&quot;458C097E&quot;/&gt;&lt;wsp:rsid wsp:val=&quot;459434B3&quot;/&gt;&lt;wsp:rsid wsp:val=&quot;459C77A1&quot;/&gt;&lt;wsp:rsid wsp:val=&quot;45CC6D14&quot;/&gt;&lt;wsp:rsid wsp:val=&quot;45CE4622&quot;/&gt;&lt;wsp:rsid wsp:val=&quot;45CE4DDE&quot;/&gt;&lt;wsp:rsid wsp:val=&quot;45D622E9&quot;/&gt;&lt;wsp:rsid wsp:val=&quot;45E87398&quot;/&gt;&lt;wsp:rsid wsp:val=&quot;45F01901&quot;/&gt;&lt;wsp:rsid wsp:val=&quot;46014BE5&quot;/&gt;&lt;wsp:rsid wsp:val=&quot;460B1ACE&quot;/&gt;&lt;wsp:rsid wsp:val=&quot;460D52BC&quot;/&gt;&lt;wsp:rsid wsp:val=&quot;461350B5&quot;/&gt;&lt;wsp:rsid wsp:val=&quot;46150300&quot;/&gt;&lt;wsp:rsid wsp:val=&quot;461A05D0&quot;/&gt;&lt;wsp:rsid wsp:val=&quot;461B45F1&quot;/&gt;&lt;wsp:rsid wsp:val=&quot;462862F1&quot;/&gt;&lt;wsp:rsid wsp:val=&quot;4637664F&quot;/&gt;&lt;wsp:rsid wsp:val=&quot;464013B8&quot;/&gt;&lt;wsp:rsid wsp:val=&quot;46455C9A&quot;/&gt;&lt;wsp:rsid wsp:val=&quot;46480F7A&quot;/&gt;&lt;wsp:rsid wsp:val=&quot;465850E4&quot;/&gt;&lt;wsp:rsid wsp:val=&quot;465D011D&quot;/&gt;&lt;wsp:rsid wsp:val=&quot;468A7CA4&quot;/&gt;&lt;wsp:rsid wsp:val=&quot;46930E02&quot;/&gt;&lt;wsp:rsid wsp:val=&quot;469D7C62&quot;/&gt;&lt;wsp:rsid wsp:val=&quot;46B240D7&quot;/&gt;&lt;wsp:rsid wsp:val=&quot;46B3261E&quot;/&gt;&lt;wsp:rsid wsp:val=&quot;46B32DBF&quot;/&gt;&lt;wsp:rsid wsp:val=&quot;46BF3847&quot;/&gt;&lt;wsp:rsid wsp:val=&quot;46CD6506&quot;/&gt;&lt;wsp:rsid wsp:val=&quot;46D97588&quot;/&gt;&lt;wsp:rsid wsp:val=&quot;46DD158D&quot;/&gt;&lt;wsp:rsid wsp:val=&quot;46E146B1&quot;/&gt;&lt;wsp:rsid wsp:val=&quot;470025C9&quot;/&gt;&lt;wsp:rsid wsp:val=&quot;47161C73&quot;/&gt;&lt;wsp:rsid wsp:val=&quot;47554B6A&quot;/&gt;&lt;wsp:rsid wsp:val=&quot;47673CD0&quot;/&gt;&lt;wsp:rsid wsp:val=&quot;47775510&quot;/&gt;&lt;wsp:rsid wsp:val=&quot;47836AD2&quot;/&gt;&lt;wsp:rsid wsp:val=&quot;47845432&quot;/&gt;&lt;wsp:rsid wsp:val=&quot;47942549&quot;/&gt;&lt;wsp:rsid wsp:val=&quot;47984F1D&quot;/&gt;&lt;wsp:rsid wsp:val=&quot;479D47A4&quot;/&gt;&lt;wsp:rsid wsp:val=&quot;47BA11C8&quot;/&gt;&lt;wsp:rsid wsp:val=&quot;47C34BC5&quot;/&gt;&lt;wsp:rsid wsp:val=&quot;47C91C44&quot;/&gt;&lt;wsp:rsid wsp:val=&quot;47D22F63&quot;/&gt;&lt;wsp:rsid wsp:val=&quot;47D80D64&quot;/&gt;&lt;wsp:rsid wsp:val=&quot;47DE6567&quot;/&gt;&lt;wsp:rsid wsp:val=&quot;47E44FD9&quot;/&gt;&lt;wsp:rsid wsp:val=&quot;47ED542E&quot;/&gt;&lt;wsp:rsid wsp:val=&quot;47FD706E&quot;/&gt;&lt;wsp:rsid wsp:val=&quot;480A7720&quot;/&gt;&lt;wsp:rsid wsp:val=&quot;480F208D&quot;/&gt;&lt;wsp:rsid wsp:val=&quot;48195B19&quot;/&gt;&lt;wsp:rsid wsp:val=&quot;48310872&quot;/&gt;&lt;wsp:rsid wsp:val=&quot;483B59E7&quot;/&gt;&lt;wsp:rsid wsp:val=&quot;483D030D&quot;/&gt;&lt;wsp:rsid wsp:val=&quot;484C4B76&quot;/&gt;&lt;wsp:rsid wsp:val=&quot;484F3160&quot;/&gt;&lt;wsp:rsid wsp:val=&quot;485028B5&quot;/&gt;&lt;wsp:rsid wsp:val=&quot;486628D9&quot;/&gt;&lt;wsp:rsid wsp:val=&quot;488376AE&quot;/&gt;&lt;wsp:rsid wsp:val=&quot;488745D6&quot;/&gt;&lt;wsp:rsid wsp:val=&quot;489854D4&quot;/&gt;&lt;wsp:rsid wsp:val=&quot;489B46AC&quot;/&gt;&lt;wsp:rsid wsp:val=&quot;48AE70C2&quot;/&gt;&lt;wsp:rsid wsp:val=&quot;48CA4B13&quot;/&gt;&lt;wsp:rsid wsp:val=&quot;48CF0B27&quot;/&gt;&lt;wsp:rsid wsp:val=&quot;48D02151&quot;/&gt;&lt;wsp:rsid wsp:val=&quot;48EE4782&quot;/&gt;&lt;wsp:rsid wsp:val=&quot;48F80AAD&quot;/&gt;&lt;wsp:rsid wsp:val=&quot;491647A6&quot;/&gt;&lt;wsp:rsid wsp:val=&quot;493B00A6&quot;/&gt;&lt;wsp:rsid wsp:val=&quot;495E6963&quot;/&gt;&lt;wsp:rsid wsp:val=&quot;49685583&quot;/&gt;&lt;wsp:rsid wsp:val=&quot;49830130&quot;/&gt;&lt;wsp:rsid wsp:val=&quot;498B3F45&quot;/&gt;&lt;wsp:rsid wsp:val=&quot;49915525&quot;/&gt;&lt;wsp:rsid wsp:val=&quot;49A63A81&quot;/&gt;&lt;wsp:rsid wsp:val=&quot;49D02B11&quot;/&gt;&lt;wsp:rsid wsp:val=&quot;4A1D14E5&quot;/&gt;&lt;wsp:rsid wsp:val=&quot;4A2710F5&quot;/&gt;&lt;wsp:rsid wsp:val=&quot;4A2B1B40&quot;/&gt;&lt;wsp:rsid wsp:val=&quot;4A2F55D8&quot;/&gt;&lt;wsp:rsid wsp:val=&quot;4A343D07&quot;/&gt;&lt;wsp:rsid wsp:val=&quot;4A49269D&quot;/&gt;&lt;wsp:rsid wsp:val=&quot;4A61398D&quot;/&gt;&lt;wsp:rsid wsp:val=&quot;4A65209E&quot;/&gt;&lt;wsp:rsid wsp:val=&quot;4A6D7240&quot;/&gt;&lt;wsp:rsid wsp:val=&quot;4AA475C2&quot;/&gt;&lt;wsp:rsid wsp:val=&quot;4AAF1A8D&quot;/&gt;&lt;wsp:rsid wsp:val=&quot;4ABB29AF&quot;/&gt;&lt;wsp:rsid wsp:val=&quot;4ADD5EA2&quot;/&gt;&lt;wsp:rsid wsp:val=&quot;4AE17548&quot;/&gt;&lt;wsp:rsid wsp:val=&quot;4AE310ED&quot;/&gt;&lt;wsp:rsid wsp:val=&quot;4AF93DB8&quot;/&gt;&lt;wsp:rsid wsp:val=&quot;4AFF41FF&quot;/&gt;&lt;wsp:rsid wsp:val=&quot;4B06489E&quot;/&gt;&lt;wsp:rsid wsp:val=&quot;4B210A5A&quot;/&gt;&lt;wsp:rsid wsp:val=&quot;4B304C9D&quot;/&gt;&lt;wsp:rsid wsp:val=&quot;4B3C54DF&quot;/&gt;&lt;wsp:rsid wsp:val=&quot;4B4E0D32&quot;/&gt;&lt;wsp:rsid wsp:val=&quot;4B4E3379&quot;/&gt;&lt;wsp:rsid wsp:val=&quot;4B503157&quot;/&gt;&lt;wsp:rsid wsp:val=&quot;4B525625&quot;/&gt;&lt;wsp:rsid wsp:val=&quot;4B5A0B51&quot;/&gt;&lt;wsp:rsid wsp:val=&quot;4B6D159B&quot;/&gt;&lt;wsp:rsid wsp:val=&quot;4B9A720B&quot;/&gt;&lt;wsp:rsid wsp:val=&quot;4BA62EC4&quot;/&gt;&lt;wsp:rsid wsp:val=&quot;4BAB4792&quot;/&gt;&lt;wsp:rsid wsp:val=&quot;4BBB1C47&quot;/&gt;&lt;wsp:rsid wsp:val=&quot;4BC07203&quot;/&gt;&lt;wsp:rsid wsp:val=&quot;4BDB010E&quot;/&gt;&lt;wsp:rsid wsp:val=&quot;4BF7650B&quot;/&gt;&lt;wsp:rsid wsp:val=&quot;4BFD5492&quot;/&gt;&lt;wsp:rsid wsp:val=&quot;4C097DAA&quot;/&gt;&lt;wsp:rsid wsp:val=&quot;4C0C41DC&quot;/&gt;&lt;wsp:rsid wsp:val=&quot;4C0D3450&quot;/&gt;&lt;wsp:rsid wsp:val=&quot;4C0E3991&quot;/&gt;&lt;wsp:rsid wsp:val=&quot;4C2E3730&quot;/&gt;&lt;wsp:rsid wsp:val=&quot;4C34693B&quot;/&gt;&lt;wsp:rsid wsp:val=&quot;4C472BC6&quot;/&gt;&lt;wsp:rsid wsp:val=&quot;4C4E645E&quot;/&gt;&lt;wsp:rsid wsp:val=&quot;4C866457&quot;/&gt;&lt;wsp:rsid wsp:val=&quot;4C902066&quot;/&gt;&lt;wsp:rsid wsp:val=&quot;4C9959F1&quot;/&gt;&lt;wsp:rsid wsp:val=&quot;4C9F197E&quot;/&gt;&lt;wsp:rsid wsp:val=&quot;4CD86B34&quot;/&gt;&lt;wsp:rsid wsp:val=&quot;4CE448A5&quot;/&gt;&lt;wsp:rsid wsp:val=&quot;4D0F0339&quot;/&gt;&lt;wsp:rsid wsp:val=&quot;4D1428DC&quot;/&gt;&lt;wsp:rsid wsp:val=&quot;4D1A6503&quot;/&gt;&lt;wsp:rsid wsp:val=&quot;4D1A68DC&quot;/&gt;&lt;wsp:rsid wsp:val=&quot;4D2200D4&quot;/&gt;&lt;wsp:rsid wsp:val=&quot;4D24571E&quot;/&gt;&lt;wsp:rsid wsp:val=&quot;4D356CC0&quot;/&gt;&lt;wsp:rsid wsp:val=&quot;4D3B4910&quot;/&gt;&lt;wsp:rsid wsp:val=&quot;4D4D676D&quot;/&gt;&lt;wsp:rsid wsp:val=&quot;4D5232C0&quot;/&gt;&lt;wsp:rsid wsp:val=&quot;4D5F2E34&quot;/&gt;&lt;wsp:rsid wsp:val=&quot;4D830AAB&quot;/&gt;&lt;wsp:rsid wsp:val=&quot;4D8B57C2&quot;/&gt;&lt;wsp:rsid wsp:val=&quot;4DB2634E&quot;/&gt;&lt;wsp:rsid wsp:val=&quot;4DC42673&quot;/&gt;&lt;wsp:rsid wsp:val=&quot;4DC91809&quot;/&gt;&lt;wsp:rsid wsp:val=&quot;4DCE4C48&quot;/&gt;&lt;wsp:rsid wsp:val=&quot;4E172219&quot;/&gt;&lt;wsp:rsid wsp:val=&quot;4E2D5FD0&quot;/&gt;&lt;wsp:rsid wsp:val=&quot;4E376AA6&quot;/&gt;&lt;wsp:rsid wsp:val=&quot;4E6D28DE&quot;/&gt;&lt;wsp:rsid wsp:val=&quot;4E725F95&quot;/&gt;&lt;wsp:rsid wsp:val=&quot;4E952A6D&quot;/&gt;&lt;wsp:rsid wsp:val=&quot;4EBC24DC&quot;/&gt;&lt;wsp:rsid wsp:val=&quot;4EC727FB&quot;/&gt;&lt;wsp:rsid wsp:val=&quot;4ED153B6&quot;/&gt;&lt;wsp:rsid wsp:val=&quot;4EE315D3&quot;/&gt;&lt;wsp:rsid wsp:val=&quot;4EEF0183&quot;/&gt;&lt;wsp:rsid wsp:val=&quot;4F183D2D&quot;/&gt;&lt;wsp:rsid wsp:val=&quot;4F285056&quot;/&gt;&lt;wsp:rsid wsp:val=&quot;4F292352&quot;/&gt;&lt;wsp:rsid wsp:val=&quot;4F2F7861&quot;/&gt;&lt;wsp:rsid wsp:val=&quot;4F373493&quot;/&gt;&lt;wsp:rsid wsp:val=&quot;4F38181C&quot;/&gt;&lt;wsp:rsid wsp:val=&quot;4F3949A0&quot;/&gt;&lt;wsp:rsid wsp:val=&quot;4F4B3FCB&quot;/&gt;&lt;wsp:rsid wsp:val=&quot;4F7641CB&quot;/&gt;&lt;wsp:rsid wsp:val=&quot;4F980621&quot;/&gt;&lt;wsp:rsid wsp:val=&quot;4FA21FF7&quot;/&gt;&lt;wsp:rsid wsp:val=&quot;4FA63236&quot;/&gt;&lt;wsp:rsid wsp:val=&quot;4FB475BE&quot;/&gt;&lt;wsp:rsid wsp:val=&quot;4FC6742B&quot;/&gt;&lt;wsp:rsid wsp:val=&quot;4FD104BB&quot;/&gt;&lt;wsp:rsid wsp:val=&quot;4FD234E9&quot;/&gt;&lt;wsp:rsid wsp:val=&quot;4FD40742&quot;/&gt;&lt;wsp:rsid wsp:val=&quot;4FE50043&quot;/&gt;&lt;wsp:rsid wsp:val=&quot;4FEF5704&quot;/&gt;&lt;wsp:rsid wsp:val=&quot;4FF91F03&quot;/&gt;&lt;wsp:rsid wsp:val=&quot;50013DA4&quot;/&gt;&lt;wsp:rsid wsp:val=&quot;50093956&quot;/&gt;&lt;wsp:rsid wsp:val=&quot;5043358A&quot;/&gt;&lt;wsp:rsid wsp:val=&quot;50451780&quot;/&gt;&lt;wsp:rsid wsp:val=&quot;504940C6&quot;/&gt;&lt;wsp:rsid wsp:val=&quot;508D1E5F&quot;/&gt;&lt;wsp:rsid wsp:val=&quot;50930B8E&quot;/&gt;&lt;wsp:rsid wsp:val=&quot;50D80FEA&quot;/&gt;&lt;wsp:rsid wsp:val=&quot;50DB2E2A&quot;/&gt;&lt;wsp:rsid wsp:val=&quot;50DC0503&quot;/&gt;&lt;wsp:rsid wsp:val=&quot;51093223&quot;/&gt;&lt;wsp:rsid wsp:val=&quot;5119254B&quot;/&gt;&lt;wsp:rsid wsp:val=&quot;51202B27&quot;/&gt;&lt;wsp:rsid wsp:val=&quot;512910E0&quot;/&gt;&lt;wsp:rsid wsp:val=&quot;514D305D&quot;/&gt;&lt;wsp:rsid wsp:val=&quot;5155338C&quot;/&gt;&lt;wsp:rsid wsp:val=&quot;515F4692&quot;/&gt;&lt;wsp:rsid wsp:val=&quot;51730639&quot;/&gt;&lt;wsp:rsid wsp:val=&quot;51927724&quot;/&gt;&lt;wsp:rsid wsp:val=&quot;51943E9A&quot;/&gt;&lt;wsp:rsid wsp:val=&quot;51B53338&quot;/&gt;&lt;wsp:rsid wsp:val=&quot;51B93F5E&quot;/&gt;&lt;wsp:rsid wsp:val=&quot;51DA7B66&quot;/&gt;&lt;wsp:rsid wsp:val=&quot;51DB400E&quot;/&gt;&lt;wsp:rsid wsp:val=&quot;51E40313&quot;/&gt;&lt;wsp:rsid wsp:val=&quot;51FA78BC&quot;/&gt;&lt;wsp:rsid wsp:val=&quot;521D0A3A&quot;/&gt;&lt;wsp:rsid wsp:val=&quot;522429CD&quot;/&gt;&lt;wsp:rsid wsp:val=&quot;52242CD1&quot;/&gt;&lt;wsp:rsid wsp:val=&quot;522E453F&quot;/&gt;&lt;wsp:rsid wsp:val=&quot;522F07D0&quot;/&gt;&lt;wsp:rsid wsp:val=&quot;52340303&quot;/&gt;&lt;wsp:rsid wsp:val=&quot;523B2360&quot;/&gt;&lt;wsp:rsid wsp:val=&quot;524262DF&quot;/&gt;&lt;wsp:rsid wsp:val=&quot;52484CF2&quot;/&gt;&lt;wsp:rsid wsp:val=&quot;525E44AB&quot;/&gt;&lt;wsp:rsid wsp:val=&quot;526B7531&quot;/&gt;&lt;wsp:rsid wsp:val=&quot;526D1C0F&quot;/&gt;&lt;wsp:rsid wsp:val=&quot;527266B6&quot;/&gt;&lt;wsp:rsid wsp:val=&quot;528C5DC6&quot;/&gt;&lt;wsp:rsid wsp:val=&quot;52957388&quot;/&gt;&lt;wsp:rsid wsp:val=&quot;52A74C8D&quot;/&gt;&lt;wsp:rsid wsp:val=&quot;52B64749&quot;/&gt;&lt;wsp:rsid wsp:val=&quot;52BC7376&quot;/&gt;&lt;wsp:rsid wsp:val=&quot;52BF0988&quot;/&gt;&lt;wsp:rsid wsp:val=&quot;52CA704F&quot;/&gt;&lt;wsp:rsid wsp:val=&quot;52CE25E4&quot;/&gt;&lt;wsp:rsid wsp:val=&quot;52DE6EF2&quot;/&gt;&lt;wsp:rsid wsp:val=&quot;52E111C6&quot;/&gt;&lt;wsp:rsid wsp:val=&quot;52E92E38&quot;/&gt;&lt;wsp:rsid wsp:val=&quot;52EC3549&quot;/&gt;&lt;wsp:rsid wsp:val=&quot;52F56BC4&quot;/&gt;&lt;wsp:rsid wsp:val=&quot;52FB3780&quot;/&gt;&lt;wsp:rsid wsp:val=&quot;531B38B2&quot;/&gt;&lt;wsp:rsid wsp:val=&quot;53230086&quot;/&gt;&lt;wsp:rsid wsp:val=&quot;53405FED&quot;/&gt;&lt;wsp:rsid wsp:val=&quot;53471DB3&quot;/&gt;&lt;wsp:rsid wsp:val=&quot;535C4FF5&quot;/&gt;&lt;wsp:rsid wsp:val=&quot;53734919&quot;/&gt;&lt;wsp:rsid wsp:val=&quot;537F1FBD&quot;/&gt;&lt;wsp:rsid wsp:val=&quot;537F6902&quot;/&gt;&lt;wsp:rsid wsp:val=&quot;53A305F5&quot;/&gt;&lt;wsp:rsid wsp:val=&quot;53C534B6&quot;/&gt;&lt;wsp:rsid wsp:val=&quot;53C56008&quot;/&gt;&lt;wsp:rsid wsp:val=&quot;53D5394D&quot;/&gt;&lt;wsp:rsid wsp:val=&quot;53DB15FF&quot;/&gt;&lt;wsp:rsid wsp:val=&quot;53DD21D8&quot;/&gt;&lt;wsp:rsid wsp:val=&quot;53E635BE&quot;/&gt;&lt;wsp:rsid wsp:val=&quot;540D3B0F&quot;/&gt;&lt;wsp:rsid wsp:val=&quot;540F45AB&quot;/&gt;&lt;wsp:rsid wsp:val=&quot;54157AD3&quot;/&gt;&lt;wsp:rsid wsp:val=&quot;542115F2&quot;/&gt;&lt;wsp:rsid wsp:val=&quot;542D5AF1&quot;/&gt;&lt;wsp:rsid wsp:val=&quot;54751B4D&quot;/&gt;&lt;wsp:rsid wsp:val=&quot;549E0E13&quot;/&gt;&lt;wsp:rsid wsp:val=&quot;54BC7E82&quot;/&gt;&lt;wsp:rsid wsp:val=&quot;54E51B71&quot;/&gt;&lt;wsp:rsid wsp:val=&quot;54F22CF7&quot;/&gt;&lt;wsp:rsid wsp:val=&quot;55046CBD&quot;/&gt;&lt;wsp:rsid wsp:val=&quot;552778F3&quot;/&gt;&lt;wsp:rsid wsp:val=&quot;552E3A6F&quot;/&gt;&lt;wsp:rsid wsp:val=&quot;55494405&quot;/&gt;&lt;wsp:rsid wsp:val=&quot;554A01D6&quot;/&gt;&lt;wsp:rsid wsp:val=&quot;554D673E&quot;/&gt;&lt;wsp:rsid wsp:val=&quot;55506ABF&quot;/&gt;&lt;wsp:rsid wsp:val=&quot;556F2227&quot;/&gt;&lt;wsp:rsid wsp:val=&quot;558A6A5A&quot;/&gt;&lt;wsp:rsid wsp:val=&quot;55A767A4&quot;/&gt;&lt;wsp:rsid wsp:val=&quot;55B039A6&quot;/&gt;&lt;wsp:rsid wsp:val=&quot;55C52D7F&quot;/&gt;&lt;wsp:rsid wsp:val=&quot;55CF7D50&quot;/&gt;&lt;wsp:rsid wsp:val=&quot;55D1447A&quot;/&gt;&lt;wsp:rsid wsp:val=&quot;55F96F49&quot;/&gt;&lt;wsp:rsid wsp:val=&quot;56336510&quot;/&gt;&lt;wsp:rsid wsp:val=&quot;5641017A&quot;/&gt;&lt;wsp:rsid wsp:val=&quot;565A2562&quot;/&gt;&lt;wsp:rsid wsp:val=&quot;56626DA0&quot;/&gt;&lt;wsp:rsid wsp:val=&quot;566E755F&quot;/&gt;&lt;wsp:rsid wsp:val=&quot;5674682D&quot;/&gt;&lt;wsp:rsid wsp:val=&quot;56850596&quot;/&gt;&lt;wsp:rsid wsp:val=&quot;56863B0A&quot;/&gt;&lt;wsp:rsid wsp:val=&quot;568C03FF&quot;/&gt;&lt;wsp:rsid wsp:val=&quot;568E7BFA&quot;/&gt;&lt;wsp:rsid wsp:val=&quot;56915BD9&quot;/&gt;&lt;wsp:rsid wsp:val=&quot;56952B2F&quot;/&gt;&lt;wsp:rsid wsp:val=&quot;56AB5217&quot;/&gt;&lt;wsp:rsid wsp:val=&quot;56AE33AE&quot;/&gt;&lt;wsp:rsid wsp:val=&quot;56DC41CD&quot;/&gt;&lt;wsp:rsid wsp:val=&quot;56ED1671&quot;/&gt;&lt;wsp:rsid wsp:val=&quot;5700493D&quot;/&gt;&lt;wsp:rsid wsp:val=&quot;57082744&quot;/&gt;&lt;wsp:rsid wsp:val=&quot;57202AE1&quot;/&gt;&lt;wsp:rsid wsp:val=&quot;57237711&quot;/&gt;&lt;wsp:rsid wsp:val=&quot;575D1A1F&quot;/&gt;&lt;wsp:rsid wsp:val=&quot;576A3E9B&quot;/&gt;&lt;wsp:rsid wsp:val=&quot;57840993&quot;/&gt;&lt;wsp:rsid wsp:val=&quot;57896CBE&quot;/&gt;&lt;wsp:rsid wsp:val=&quot;579D76BA&quot;/&gt;&lt;wsp:rsid wsp:val=&quot;57AF7E83&quot;/&gt;&lt;wsp:rsid wsp:val=&quot;57B0119D&quot;/&gt;&lt;wsp:rsid wsp:val=&quot;57B41846&quot;/&gt;&lt;wsp:rsid wsp:val=&quot;57B65D96&quot;/&gt;&lt;wsp:rsid wsp:val=&quot;57E50589&quot;/&gt;&lt;wsp:rsid wsp:val=&quot;5807662A&quot;/&gt;&lt;wsp:rsid wsp:val=&quot;580B1F70&quot;/&gt;&lt;wsp:rsid wsp:val=&quot;58176456&quot;/&gt;&lt;wsp:rsid wsp:val=&quot;58203619&quot;/&gt;&lt;wsp:rsid wsp:val=&quot;58231B32&quot;/&gt;&lt;wsp:rsid wsp:val=&quot;582A10C5&quot;/&gt;&lt;wsp:rsid wsp:val=&quot;583B07A4&quot;/&gt;&lt;wsp:rsid wsp:val=&quot;58461287&quot;/&gt;&lt;wsp:rsid wsp:val=&quot;584B5184&quot;/&gt;&lt;wsp:rsid wsp:val=&quot;585025FB&quot;/&gt;&lt;wsp:rsid wsp:val=&quot;58524768&quot;/&gt;&lt;wsp:rsid wsp:val=&quot;586114B0&quot;/&gt;&lt;wsp:rsid wsp:val=&quot;58611C12&quot;/&gt;&lt;wsp:rsid wsp:val=&quot;58630757&quot;/&gt;&lt;wsp:rsid wsp:val=&quot;5889654D&quot;/&gt;&lt;wsp:rsid wsp:val=&quot;58933E25&quot;/&gt;&lt;wsp:rsid wsp:val=&quot;589D39AD&quot;/&gt;&lt;wsp:rsid wsp:val=&quot;58A0656C&quot;/&gt;&lt;wsp:rsid wsp:val=&quot;58A24064&quot;/&gt;&lt;wsp:rsid wsp:val=&quot;58A8347A&quot;/&gt;&lt;wsp:rsid wsp:val=&quot;58B41A0D&quot;/&gt;&lt;wsp:rsid wsp:val=&quot;58C03D80&quot;/&gt;&lt;wsp:rsid wsp:val=&quot;58C32088&quot;/&gt;&lt;wsp:rsid wsp:val=&quot;58C85492&quot;/&gt;&lt;wsp:rsid wsp:val=&quot;58CB4304&quot;/&gt;&lt;wsp:rsid wsp:val=&quot;58E14B45&quot;/&gt;&lt;wsp:rsid wsp:val=&quot;58F92AA7&quot;/&gt;&lt;wsp:rsid wsp:val=&quot;58F962E4&quot;/&gt;&lt;wsp:rsid wsp:val=&quot;58FE1CC1&quot;/&gt;&lt;wsp:rsid wsp:val=&quot;590D1C5B&quot;/&gt;&lt;wsp:rsid wsp:val=&quot;59316FAD&quot;/&gt;&lt;wsp:rsid wsp:val=&quot;59385407&quot;/&gt;&lt;wsp:rsid wsp:val=&quot;59421CC2&quot;/&gt;&lt;wsp:rsid wsp:val=&quot;59434FF7&quot;/&gt;&lt;wsp:rsid wsp:val=&quot;597077B8&quot;/&gt;&lt;wsp:rsid wsp:val=&quot;598E5905&quot;/&gt;&lt;wsp:rsid wsp:val=&quot;59981EC0&quot;/&gt;&lt;wsp:rsid wsp:val=&quot;59B3086A&quot;/&gt;&lt;wsp:rsid wsp:val=&quot;59B76AB9&quot;/&gt;&lt;wsp:rsid wsp:val=&quot;59B9022D&quot;/&gt;&lt;wsp:rsid wsp:val=&quot;59BF1EAD&quot;/&gt;&lt;wsp:rsid wsp:val=&quot;59D04F52&quot;/&gt;&lt;wsp:rsid wsp:val=&quot;59D41B4F&quot;/&gt;&lt;wsp:rsid wsp:val=&quot;59D86238&quot;/&gt;&lt;wsp:rsid wsp:val=&quot;59DD593E&quot;/&gt;&lt;wsp:rsid wsp:val=&quot;59F03559&quot;/&gt;&lt;wsp:rsid wsp:val=&quot;5A0A6EC1&quot;/&gt;&lt;wsp:rsid wsp:val=&quot;5A206511&quot;/&gt;&lt;wsp:rsid wsp:val=&quot;5A3E389F&quot;/&gt;&lt;wsp:rsid wsp:val=&quot;5A4C2D3F&quot;/&gt;&lt;wsp:rsid wsp:val=&quot;5A523442&quot;/&gt;&lt;wsp:rsid wsp:val=&quot;5A652FBC&quot;/&gt;&lt;wsp:rsid wsp:val=&quot;5A953D3E&quot;/&gt;&lt;wsp:rsid wsp:val=&quot;5AA50801&quot;/&gt;&lt;wsp:rsid wsp:val=&quot;5AB60620&quot;/&gt;&lt;wsp:rsid wsp:val=&quot;5AD01479&quot;/&gt;&lt;wsp:rsid wsp:val=&quot;5AE00F46&quot;/&gt;&lt;wsp:rsid wsp:val=&quot;5AE223E0&quot;/&gt;&lt;wsp:rsid wsp:val=&quot;5AEE21BC&quot;/&gt;&lt;wsp:rsid wsp:val=&quot;5AF22632&quot;/&gt;&lt;wsp:rsid wsp:val=&quot;5AF5017C&quot;/&gt;&lt;wsp:rsid wsp:val=&quot;5B0D5F3F&quot;/&gt;&lt;wsp:rsid wsp:val=&quot;5B0F6638&quot;/&gt;&lt;wsp:rsid wsp:val=&quot;5B1E4332&quot;/&gt;&lt;wsp:rsid wsp:val=&quot;5B2169C4&quot;/&gt;&lt;wsp:rsid wsp:val=&quot;5B2E5B5E&quot;/&gt;&lt;wsp:rsid wsp:val=&quot;5B3D3027&quot;/&gt;&lt;wsp:rsid wsp:val=&quot;5B401D8D&quot;/&gt;&lt;wsp:rsid wsp:val=&quot;5B774996&quot;/&gt;&lt;wsp:rsid wsp:val=&quot;5B851705&quot;/&gt;&lt;wsp:rsid wsp:val=&quot;5B893822&quot;/&gt;&lt;wsp:rsid wsp:val=&quot;5BC733F9&quot;/&gt;&lt;wsp:rsid wsp:val=&quot;5BD50FA4&quot;/&gt;&lt;wsp:rsid wsp:val=&quot;5C0456C1&quot;/&gt;&lt;wsp:rsid wsp:val=&quot;5C38144C&quot;/&gt;&lt;wsp:rsid wsp:val=&quot;5C3D56A6&quot;/&gt;&lt;wsp:rsid wsp:val=&quot;5C40307D&quot;/&gt;&lt;wsp:rsid wsp:val=&quot;5C4B0FB9&quot;/&gt;&lt;wsp:rsid wsp:val=&quot;5C4B4DA0&quot;/&gt;&lt;wsp:rsid wsp:val=&quot;5C5604C2&quot;/&gt;&lt;wsp:rsid wsp:val=&quot;5C704BB6&quot;/&gt;&lt;wsp:rsid wsp:val=&quot;5C742BB5&quot;/&gt;&lt;wsp:rsid wsp:val=&quot;5C7F0B65&quot;/&gt;&lt;wsp:rsid wsp:val=&quot;5C9702C6&quot;/&gt;&lt;wsp:rsid wsp:val=&quot;5CCC5B0E&quot;/&gt;&lt;wsp:rsid wsp:val=&quot;5D023D70&quot;/&gt;&lt;wsp:rsid wsp:val=&quot;5D232690&quot;/&gt;&lt;wsp:rsid wsp:val=&quot;5D4248BB&quot;/&gt;&lt;wsp:rsid wsp:val=&quot;5D8A6922&quot;/&gt;&lt;wsp:rsid wsp:val=&quot;5D920887&quot;/&gt;&lt;wsp:rsid wsp:val=&quot;5DB419EA&quot;/&gt;&lt;wsp:rsid wsp:val=&quot;5DF63834&quot;/&gt;&lt;wsp:rsid wsp:val=&quot;5E046559&quot;/&gt;&lt;wsp:rsid wsp:val=&quot;5E0F29BF&quot;/&gt;&lt;wsp:rsid wsp:val=&quot;5E233C96&quot;/&gt;&lt;wsp:rsid wsp:val=&quot;5E3146AB&quot;/&gt;&lt;wsp:rsid wsp:val=&quot;5E3546E1&quot;/&gt;&lt;wsp:rsid wsp:val=&quot;5E3D163B&quot;/&gt;&lt;wsp:rsid wsp:val=&quot;5E4A3631&quot;/&gt;&lt;wsp:rsid wsp:val=&quot;5E4A535A&quot;/&gt;&lt;wsp:rsid wsp:val=&quot;5E56652B&quot;/&gt;&lt;wsp:rsid wsp:val=&quot;5E6C4E65&quot;/&gt;&lt;wsp:rsid wsp:val=&quot;5E6D0DFB&quot;/&gt;&lt;wsp:rsid wsp:val=&quot;5E707E19&quot;/&gt;&lt;wsp:rsid wsp:val=&quot;5E7B6107&quot;/&gt;&lt;wsp:rsid wsp:val=&quot;5E821F47&quot;/&gt;&lt;wsp:rsid wsp:val=&quot;5E843F0B&quot;/&gt;&lt;wsp:rsid wsp:val=&quot;5E9B6982&quot;/&gt;&lt;wsp:rsid wsp:val=&quot;5EAE62F6&quot;/&gt;&lt;wsp:rsid wsp:val=&quot;5EB95867&quot;/&gt;&lt;wsp:rsid wsp:val=&quot;5EBB698E&quot;/&gt;&lt;wsp:rsid wsp:val=&quot;5EDF1180&quot;/&gt;&lt;wsp:rsid wsp:val=&quot;5EE21F9E&quot;/&gt;&lt;wsp:rsid wsp:val=&quot;5EE51FD4&quot;/&gt;&lt;wsp:rsid wsp:val=&quot;5EEE12C2&quot;/&gt;&lt;wsp:rsid wsp:val=&quot;5EFE4FBA&quot;/&gt;&lt;wsp:rsid wsp:val=&quot;5F210795&quot;/&gt;&lt;wsp:rsid wsp:val=&quot;5F541BAF&quot;/&gt;&lt;wsp:rsid wsp:val=&quot;5F5A6D5C&quot;/&gt;&lt;wsp:rsid wsp:val=&quot;5F7B6A21&quot;/&gt;&lt;wsp:rsid wsp:val=&quot;5F964F67&quot;/&gt;&lt;wsp:rsid wsp:val=&quot;5F9F6889&quot;/&gt;&lt;wsp:rsid wsp:val=&quot;5FAF6C82&quot;/&gt;&lt;wsp:rsid wsp:val=&quot;5FBA56FC&quot;/&gt;&lt;wsp:rsid wsp:val=&quot;5FCB3F37&quot;/&gt;&lt;wsp:rsid wsp:val=&quot;5FD90163&quot;/&gt;&lt;wsp:rsid wsp:val=&quot;601F56B0&quot;/&gt;&lt;wsp:rsid wsp:val=&quot;602373EA&quot;/&gt;&lt;wsp:rsid wsp:val=&quot;6075118D&quot;/&gt;&lt;wsp:rsid wsp:val=&quot;60761C11&quot;/&gt;&lt;wsp:rsid wsp:val=&quot;607E361A&quot;/&gt;&lt;wsp:rsid wsp:val=&quot;60837E5B&quot;/&gt;&lt;wsp:rsid wsp:val=&quot;60891503&quot;/&gt;&lt;wsp:rsid wsp:val=&quot;609F2532&quot;/&gt;&lt;wsp:rsid wsp:val=&quot;60A80AB0&quot;/&gt;&lt;wsp:rsid wsp:val=&quot;60AF5877&quot;/&gt;&lt;wsp:rsid wsp:val=&quot;60BD10B8&quot;/&gt;&lt;wsp:rsid wsp:val=&quot;60CC3B25&quot;/&gt;&lt;wsp:rsid wsp:val=&quot;60E336D5&quot;/&gt;&lt;wsp:rsid wsp:val=&quot;60E50FCF&quot;/&gt;&lt;wsp:rsid wsp:val=&quot;60E53CAE&quot;/&gt;&lt;wsp:rsid wsp:val=&quot;60E629D3&quot;/&gt;&lt;wsp:rsid wsp:val=&quot;60ED0268&quot;/&gt;&lt;wsp:rsid wsp:val=&quot;60F42B3C&quot;/&gt;&lt;wsp:rsid wsp:val=&quot;6121106C&quot;/&gt;&lt;wsp:rsid wsp:val=&quot;61281F0B&quot;/&gt;&lt;wsp:rsid wsp:val=&quot;6129644C&quot;/&gt;&lt;wsp:rsid wsp:val=&quot;6148259B&quot;/&gt;&lt;wsp:rsid wsp:val=&quot;61852D6E&quot;/&gt;&lt;wsp:rsid wsp:val=&quot;618547A7&quot;/&gt;&lt;wsp:rsid wsp:val=&quot;61AF029B&quot;/&gt;&lt;wsp:rsid wsp:val=&quot;61B85C01&quot;/&gt;&lt;wsp:rsid wsp:val=&quot;61B96E63&quot;/&gt;&lt;wsp:rsid wsp:val=&quot;61C8047F&quot;/&gt;&lt;wsp:rsid wsp:val=&quot;61DF149E&quot;/&gt;&lt;wsp:rsid wsp:val=&quot;621657E3&quot;/&gt;&lt;wsp:rsid wsp:val=&quot;621C117E&quot;/&gt;&lt;wsp:rsid wsp:val=&quot;621D50C4&quot;/&gt;&lt;wsp:rsid wsp:val=&quot;6233488B&quot;/&gt;&lt;wsp:rsid wsp:val=&quot;62372B8F&quot;/&gt;&lt;wsp:rsid wsp:val=&quot;62455B53&quot;/&gt;&lt;wsp:rsid wsp:val=&quot;62473F9C&quot;/&gt;&lt;wsp:rsid wsp:val=&quot;626156BA&quot;/&gt;&lt;wsp:rsid wsp:val=&quot;626E419F&quot;/&gt;&lt;wsp:rsid wsp:val=&quot;626F3555&quot;/&gt;&lt;wsp:rsid wsp:val=&quot;628314D8&quot;/&gt;&lt;wsp:rsid wsp:val=&quot;629145C4&quot;/&gt;&lt;wsp:rsid wsp:val=&quot;62A734B2&quot;/&gt;&lt;wsp:rsid wsp:val=&quot;62EB1C1A&quot;/&gt;&lt;wsp:rsid wsp:val=&quot;62EB30FF&quot;/&gt;&lt;wsp:rsid wsp:val=&quot;62F12820&quot;/&gt;&lt;wsp:rsid wsp:val=&quot;62F70A24&quot;/&gt;&lt;wsp:rsid wsp:val=&quot;62FB44E3&quot;/&gt;&lt;wsp:rsid wsp:val=&quot;63092110&quot;/&gt;&lt;wsp:rsid wsp:val=&quot;631913D3&quot;/&gt;&lt;wsp:rsid wsp:val=&quot;632B7D4A&quot;/&gt;&lt;wsp:rsid wsp:val=&quot;633854B8&quot;/&gt;&lt;wsp:rsid wsp:val=&quot;6351006D&quot;/&gt;&lt;wsp:rsid wsp:val=&quot;63703C4F&quot;/&gt;&lt;wsp:rsid wsp:val=&quot;63772BEF&quot;/&gt;&lt;wsp:rsid wsp:val=&quot;637740A4&quot;/&gt;&lt;wsp:rsid wsp:val=&quot;63A6020D&quot;/&gt;&lt;wsp:rsid wsp:val=&quot;63AD35D3&quot;/&gt;&lt;wsp:rsid wsp:val=&quot;63BB3AEB&quot;/&gt;&lt;wsp:rsid wsp:val=&quot;63E53A86&quot;/&gt;&lt;wsp:rsid wsp:val=&quot;63EA5131&quot;/&gt;&lt;wsp:rsid wsp:val=&quot;63F805E2&quot;/&gt;&lt;wsp:rsid wsp:val=&quot;6406533F&quot;/&gt;&lt;wsp:rsid wsp:val=&quot;640C613C&quot;/&gt;&lt;wsp:rsid wsp:val=&quot;64133046&quot;/&gt;&lt;wsp:rsid wsp:val=&quot;64312AF9&quot;/&gt;&lt;wsp:rsid wsp:val=&quot;64377F75&quot;/&gt;&lt;wsp:rsid wsp:val=&quot;6452522C&quot;/&gt;&lt;wsp:rsid wsp:val=&quot;64632B60&quot;/&gt;&lt;wsp:rsid wsp:val=&quot;647819CC&quot;/&gt;&lt;wsp:rsid wsp:val=&quot;64797A07&quot;/&gt;&lt;wsp:rsid wsp:val=&quot;648862A8&quot;/&gt;&lt;wsp:rsid wsp:val=&quot;64966A7F&quot;/&gt;&lt;wsp:rsid wsp:val=&quot;64A25B41&quot;/&gt;&lt;wsp:rsid wsp:val=&quot;64A267FF&quot;/&gt;&lt;wsp:rsid wsp:val=&quot;64A3235F&quot;/&gt;&lt;wsp:rsid wsp:val=&quot;64AC7E65&quot;/&gt;&lt;wsp:rsid wsp:val=&quot;64B0378B&quot;/&gt;&lt;wsp:rsid wsp:val=&quot;64BE2E65&quot;/&gt;&lt;wsp:rsid wsp:val=&quot;64D77413&quot;/&gt;&lt;wsp:rsid wsp:val=&quot;650C61FC&quot;/&gt;&lt;wsp:rsid wsp:val=&quot;65152CF8&quot;/&gt;&lt;wsp:rsid wsp:val=&quot;651A4E98&quot;/&gt;&lt;wsp:rsid wsp:val=&quot;653572B3&quot;/&gt;&lt;wsp:rsid wsp:val=&quot;65480629&quot;/&gt;&lt;wsp:rsid wsp:val=&quot;6563433E&quot;/&gt;&lt;wsp:rsid wsp:val=&quot;65697473&quot;/&gt;&lt;wsp:rsid wsp:val=&quot;656A6466&quot;/&gt;&lt;wsp:rsid wsp:val=&quot;65794A7A&quot;/&gt;&lt;wsp:rsid wsp:val=&quot;657F1E50&quot;/&gt;&lt;wsp:rsid wsp:val=&quot;65824957&quot;/&gt;&lt;wsp:rsid wsp:val=&quot;65852013&quot;/&gt;&lt;wsp:rsid wsp:val=&quot;6587118E&quot;/&gt;&lt;wsp:rsid wsp:val=&quot;6587564C&quot;/&gt;&lt;wsp:rsid wsp:val=&quot;65DD15F1&quot;/&gt;&lt;wsp:rsid wsp:val=&quot;65EA2D65&quot;/&gt;&lt;wsp:rsid wsp:val=&quot;65EF38A9&quot;/&gt;&lt;wsp:rsid wsp:val=&quot;65FC2497&quot;/&gt;&lt;wsp:rsid wsp:val=&quot;65FE0C8D&quot;/&gt;&lt;wsp:rsid wsp:val=&quot;66057F40&quot;/&gt;&lt;wsp:rsid wsp:val=&quot;66164500&quot;/&gt;&lt;wsp:rsid wsp:val=&quot;66181E9E&quot;/&gt;&lt;wsp:rsid wsp:val=&quot;661F292E&quot;/&gt;&lt;wsp:rsid wsp:val=&quot;6625201C&quot;/&gt;&lt;wsp:rsid wsp:val=&quot;66257A00&quot;/&gt;&lt;wsp:rsid wsp:val=&quot;663E0F4C&quot;/&gt;&lt;wsp:rsid wsp:val=&quot;664E4E26&quot;/&gt;&lt;wsp:rsid wsp:val=&quot;66637FD5&quot;/&gt;&lt;wsp:rsid wsp:val=&quot;66781ADC&quot;/&gt;&lt;wsp:rsid wsp:val=&quot;66852ECF&quot;/&gt;&lt;wsp:rsid wsp:val=&quot;66907CEE&quot;/&gt;&lt;wsp:rsid wsp:val=&quot;669A472F&quot;/&gt;&lt;wsp:rsid wsp:val=&quot;66BD19FE&quot;/&gt;&lt;wsp:rsid wsp:val=&quot;66D15D31&quot;/&gt;&lt;wsp:rsid wsp:val=&quot;66DB06A9&quot;/&gt;&lt;wsp:rsid wsp:val=&quot;66E00526&quot;/&gt;&lt;wsp:rsid wsp:val=&quot;67134181&quot;/&gt;&lt;wsp:rsid wsp:val=&quot;67166859&quot;/&gt;&lt;wsp:rsid wsp:val=&quot;67170BC0&quot;/&gt;&lt;wsp:rsid wsp:val=&quot;67187CC0&quot;/&gt;&lt;wsp:rsid wsp:val=&quot;67314BA4&quot;/&gt;&lt;wsp:rsid wsp:val=&quot;67367010&quot;/&gt;&lt;wsp:rsid wsp:val=&quot;673A6CC3&quot;/&gt;&lt;wsp:rsid wsp:val=&quot;674C5E92&quot;/&gt;&lt;wsp:rsid wsp:val=&quot;675076C7&quot;/&gt;&lt;wsp:rsid wsp:val=&quot;67554A8E&quot;/&gt;&lt;wsp:rsid wsp:val=&quot;67653E7B&quot;/&gt;&lt;wsp:rsid wsp:val=&quot;678172AA&quot;/&gt;&lt;wsp:rsid wsp:val=&quot;678714A0&quot;/&gt;&lt;wsp:rsid wsp:val=&quot;678A4691&quot;/&gt;&lt;wsp:rsid wsp:val=&quot;67A3239B&quot;/&gt;&lt;wsp:rsid wsp:val=&quot;67B122CC&quot;/&gt;&lt;wsp:rsid wsp:val=&quot;67B563A1&quot;/&gt;&lt;wsp:rsid wsp:val=&quot;67CA37CA&quot;/&gt;&lt;wsp:rsid wsp:val=&quot;67D150FA&quot;/&gt;&lt;wsp:rsid wsp:val=&quot;67D808CA&quot;/&gt;&lt;wsp:rsid wsp:val=&quot;67DC197E&quot;/&gt;&lt;wsp:rsid wsp:val=&quot;67E100E2&quot;/&gt;&lt;wsp:rsid wsp:val=&quot;68093CD5&quot;/&gt;&lt;wsp:rsid wsp:val=&quot;681A5FA4&quot;/&gt;&lt;wsp:rsid wsp:val=&quot;684B6C0F&quot;/&gt;&lt;wsp:rsid wsp:val=&quot;6868312B&quot;/&gt;&lt;wsp:rsid wsp:val=&quot;6880388E&quot;/&gt;&lt;wsp:rsid wsp:val=&quot;68835CEC&quot;/&gt;&lt;wsp:rsid wsp:val=&quot;68B60077&quot;/&gt;&lt;wsp:rsid wsp:val=&quot;68D76CD2&quot;/&gt;&lt;wsp:rsid wsp:val=&quot;68E350C9&quot;/&gt;&lt;wsp:rsid wsp:val=&quot;68F6058E&quot;/&gt;&lt;wsp:rsid wsp:val=&quot;68F83FF4&quot;/&gt;&lt;wsp:rsid wsp:val=&quot;68FD6CC2&quot;/&gt;&lt;wsp:rsid wsp:val=&quot;690D1D88&quot;/&gt;&lt;wsp:rsid wsp:val=&quot;69147F04&quot;/&gt;&lt;wsp:rsid wsp:val=&quot;6923050F&quot;/&gt;&lt;wsp:rsid wsp:val=&quot;69304731&quot;/&gt;&lt;wsp:rsid wsp:val=&quot;69456746&quot;/&gt;&lt;wsp:rsid wsp:val=&quot;69505D65&quot;/&gt;&lt;wsp:rsid wsp:val=&quot;695A3695&quot;/&gt;&lt;wsp:rsid wsp:val=&quot;696E3B70&quot;/&gt;&lt;wsp:rsid wsp:val=&quot;69761291&quot;/&gt;&lt;wsp:rsid wsp:val=&quot;699C39B7&quot;/&gt;&lt;wsp:rsid wsp:val=&quot;69A30D56&quot;/&gt;&lt;wsp:rsid wsp:val=&quot;69C31F34&quot;/&gt;&lt;wsp:rsid wsp:val=&quot;69CC6007&quot;/&gt;&lt;wsp:rsid wsp:val=&quot;69D70311&quot;/&gt;&lt;wsp:rsid wsp:val=&quot;69E5423B&quot;/&gt;&lt;wsp:rsid wsp:val=&quot;69EA302A&quot;/&gt;&lt;wsp:rsid wsp:val=&quot;69F551CC&quot;/&gt;&lt;wsp:rsid wsp:val=&quot;6A0D6834&quot;/&gt;&lt;wsp:rsid wsp:val=&quot;6A0E7B1A&quot;/&gt;&lt;wsp:rsid wsp:val=&quot;6A204B83&quot;/&gt;&lt;wsp:rsid wsp:val=&quot;6A2E511B&quot;/&gt;&lt;wsp:rsid wsp:val=&quot;6A351DDA&quot;/&gt;&lt;wsp:rsid wsp:val=&quot;6A3D3B05&quot;/&gt;&lt;wsp:rsid wsp:val=&quot;6A5452F7&quot;/&gt;&lt;wsp:rsid wsp:val=&quot;6A696874&quot;/&gt;&lt;wsp:rsid wsp:val=&quot;6A6C0322&quot;/&gt;&lt;wsp:rsid wsp:val=&quot;6A6C7FAF&quot;/&gt;&lt;wsp:rsid wsp:val=&quot;6A9264B2&quot;/&gt;&lt;wsp:rsid wsp:val=&quot;6A9B4007&quot;/&gt;&lt;wsp:rsid wsp:val=&quot;6AAA152B&quot;/&gt;&lt;wsp:rsid wsp:val=&quot;6AAF5A85&quot;/&gt;&lt;wsp:rsid wsp:val=&quot;6AB844F9&quot;/&gt;&lt;wsp:rsid wsp:val=&quot;6ABB3EDE&quot;/&gt;&lt;wsp:rsid wsp:val=&quot;6AC349AB&quot;/&gt;&lt;wsp:rsid wsp:val=&quot;6ACA3950&quot;/&gt;&lt;wsp:rsid wsp:val=&quot;6AD11CA6&quot;/&gt;&lt;wsp:rsid wsp:val=&quot;6AFE4362&quot;/&gt;&lt;wsp:rsid wsp:val=&quot;6B0E6292&quot;/&gt;&lt;wsp:rsid wsp:val=&quot;6B224534&quot;/&gt;&lt;wsp:rsid wsp:val=&quot;6B417AC1&quot;/&gt;&lt;wsp:rsid wsp:val=&quot;6B4B0699&quot;/&gt;&lt;wsp:rsid wsp:val=&quot;6B4C06D7&quot;/&gt;&lt;wsp:rsid wsp:val=&quot;6B4E4EFF&quot;/&gt;&lt;wsp:rsid wsp:val=&quot;6B581916&quot;/&gt;&lt;wsp:rsid wsp:val=&quot;6B720DF9&quot;/&gt;&lt;wsp:rsid wsp:val=&quot;6B774D46&quot;/&gt;&lt;wsp:rsid wsp:val=&quot;6BA42FFF&quot;/&gt;&lt;wsp:rsid wsp:val=&quot;6BA87639&quot;/&gt;&lt;wsp:rsid wsp:val=&quot;6BA96517&quot;/&gt;&lt;wsp:rsid wsp:val=&quot;6BAC1F16&quot;/&gt;&lt;wsp:rsid wsp:val=&quot;6BB14AC3&quot;/&gt;&lt;wsp:rsid wsp:val=&quot;6BBD681C&quot;/&gt;&lt;wsp:rsid wsp:val=&quot;6BC1664A&quot;/&gt;&lt;wsp:rsid wsp:val=&quot;6BEE17E6&quot;/&gt;&lt;wsp:rsid wsp:val=&quot;6BF96E85&quot;/&gt;&lt;wsp:rsid wsp:val=&quot;6C0044E1&quot;/&gt;&lt;wsp:rsid wsp:val=&quot;6C092C53&quot;/&gt;&lt;wsp:rsid wsp:val=&quot;6C153DEC&quot;/&gt;&lt;wsp:rsid wsp:val=&quot;6C1D5BD3&quot;/&gt;&lt;wsp:rsid wsp:val=&quot;6C1F7D6C&quot;/&gt;&lt;wsp:rsid wsp:val=&quot;6C2041DA&quot;/&gt;&lt;wsp:rsid wsp:val=&quot;6C3C5F8F&quot;/&gt;&lt;wsp:rsid wsp:val=&quot;6C5926F0&quot;/&gt;&lt;wsp:rsid wsp:val=&quot;6C6A7DCE&quot;/&gt;&lt;wsp:rsid wsp:val=&quot;6C7167A2&quot;/&gt;&lt;wsp:rsid wsp:val=&quot;6C7C3DBB&quot;/&gt;&lt;wsp:rsid wsp:val=&quot;6C9200E2&quot;/&gt;&lt;wsp:rsid wsp:val=&quot;6CA37839&quot;/&gt;&lt;wsp:rsid wsp:val=&quot;6CA412D3&quot;/&gt;&lt;wsp:rsid wsp:val=&quot;6CA50720&quot;/&gt;&lt;wsp:rsid wsp:val=&quot;6CAA29CA&quot;/&gt;&lt;wsp:rsid wsp:val=&quot;6CBB7F17&quot;/&gt;&lt;wsp:rsid wsp:val=&quot;6D0152A4&quot;/&gt;&lt;wsp:rsid wsp:val=&quot;6D0C62D7&quot;/&gt;&lt;wsp:rsid wsp:val=&quot;6D0E6AEA&quot;/&gt;&lt;wsp:rsid wsp:val=&quot;6D2A225B&quot;/&gt;&lt;wsp:rsid wsp:val=&quot;6D53095A&quot;/&gt;&lt;wsp:rsid wsp:val=&quot;6D550FEB&quot;/&gt;&lt;wsp:rsid wsp:val=&quot;6D596B73&quot;/&gt;&lt;wsp:rsid wsp:val=&quot;6D5B1B9F&quot;/&gt;&lt;wsp:rsid wsp:val=&quot;6D6A30F9&quot;/&gt;&lt;wsp:rsid wsp:val=&quot;6D7226D4&quot;/&gt;&lt;wsp:rsid wsp:val=&quot;6D8A27C7&quot;/&gt;&lt;wsp:rsid wsp:val=&quot;6D9B68FC&quot;/&gt;&lt;wsp:rsid wsp:val=&quot;6D9C7B4C&quot;/&gt;&lt;wsp:rsid wsp:val=&quot;6DA31CDD&quot;/&gt;&lt;wsp:rsid wsp:val=&quot;6DAA5881&quot;/&gt;&lt;wsp:rsid wsp:val=&quot;6DAC2180&quot;/&gt;&lt;wsp:rsid wsp:val=&quot;6DB62F45&quot;/&gt;&lt;wsp:rsid wsp:val=&quot;6DCB6153&quot;/&gt;&lt;wsp:rsid wsp:val=&quot;6DCC691E&quot;/&gt;&lt;wsp:rsid wsp:val=&quot;6DDE57B1&quot;/&gt;&lt;wsp:rsid wsp:val=&quot;6DE611EC&quot;/&gt;&lt;wsp:rsid wsp:val=&quot;6DEF25BA&quot;/&gt;&lt;wsp:rsid wsp:val=&quot;6E0C12AB&quot;/&gt;&lt;wsp:rsid wsp:val=&quot;6E1469F8&quot;/&gt;&lt;wsp:rsid wsp:val=&quot;6E267EFF&quot;/&gt;&lt;wsp:rsid wsp:val=&quot;6E2C0CB8&quot;/&gt;&lt;wsp:rsid wsp:val=&quot;6E2F1180&quot;/&gt;&lt;wsp:rsid wsp:val=&quot;6E3456F7&quot;/&gt;&lt;wsp:rsid wsp:val=&quot;6E3D4CAA&quot;/&gt;&lt;wsp:rsid wsp:val=&quot;6E560DEC&quot;/&gt;&lt;wsp:rsid wsp:val=&quot;6E5F1977&quot;/&gt;&lt;wsp:rsid wsp:val=&quot;6E647B7E&quot;/&gt;&lt;wsp:rsid wsp:val=&quot;6E6E0491&quot;/&gt;&lt;wsp:rsid wsp:val=&quot;6E7627CC&quot;/&gt;&lt;wsp:rsid wsp:val=&quot;6E8A6422&quot;/&gt;&lt;wsp:rsid wsp:val=&quot;6E942F58&quot;/&gt;&lt;wsp:rsid wsp:val=&quot;6ED7042E&quot;/&gt;&lt;wsp:rsid wsp:val=&quot;6EDC2D88&quot;/&gt;&lt;wsp:rsid wsp:val=&quot;6EE9036F&quot;/&gt;&lt;wsp:rsid wsp:val=&quot;6F0C6EBB&quot;/&gt;&lt;wsp:rsid wsp:val=&quot;6F1605E6&quot;/&gt;&lt;wsp:rsid wsp:val=&quot;6F45734F&quot;/&gt;&lt;wsp:rsid wsp:val=&quot;6F534244&quot;/&gt;&lt;wsp:rsid wsp:val=&quot;6F5A6BC3&quot;/&gt;&lt;wsp:rsid wsp:val=&quot;6F626372&quot;/&gt;&lt;wsp:rsid wsp:val=&quot;6F6E6C00&quot;/&gt;&lt;wsp:rsid wsp:val=&quot;6F79399B&quot;/&gt;&lt;wsp:rsid wsp:val=&quot;6F8B0BFC&quot;/&gt;&lt;wsp:rsid wsp:val=&quot;6FAF6FB8&quot;/&gt;&lt;wsp:rsid wsp:val=&quot;6FBA5BA5&quot;/&gt;&lt;wsp:rsid wsp:val=&quot;6FCB595B&quot;/&gt;&lt;wsp:rsid wsp:val=&quot;6FDC51A6&quot;/&gt;&lt;wsp:rsid wsp:val=&quot;6FEA74B8&quot;/&gt;&lt;wsp:rsid wsp:val=&quot;700222FD&quot;/&gt;&lt;wsp:rsid wsp:val=&quot;702A2B32&quot;/&gt;&lt;wsp:rsid wsp:val=&quot;702B4884&quot;/&gt;&lt;wsp:rsid wsp:val=&quot;702C3DBC&quot;/&gt;&lt;wsp:rsid wsp:val=&quot;703F2EE4&quot;/&gt;&lt;wsp:rsid wsp:val=&quot;70526BE1&quot;/&gt;&lt;wsp:rsid wsp:val=&quot;705D3E36&quot;/&gt;&lt;wsp:rsid wsp:val=&quot;706D7769&quot;/&gt;&lt;wsp:rsid wsp:val=&quot;707611E7&quot;/&gt;&lt;wsp:rsid wsp:val=&quot;7079403C&quot;/&gt;&lt;wsp:rsid wsp:val=&quot;708D6857&quot;/&gt;&lt;wsp:rsid wsp:val=&quot;7095709D&quot;/&gt;&lt;wsp:rsid wsp:val=&quot;70AD7B94&quot;/&gt;&lt;wsp:rsid wsp:val=&quot;70C02ACC&quot;/&gt;&lt;wsp:rsid wsp:val=&quot;70CF1BD5&quot;/&gt;&lt;wsp:rsid wsp:val=&quot;70EF0C74&quot;/&gt;&lt;wsp:rsid wsp:val=&quot;71082FD7&quot;/&gt;&lt;wsp:rsid wsp:val=&quot;71132B06&quot;/&gt;&lt;wsp:rsid wsp:val=&quot;712B27B0&quot;/&gt;&lt;wsp:rsid wsp:val=&quot;71372C83&quot;/&gt;&lt;wsp:rsid wsp:val=&quot;714410AC&quot;/&gt;&lt;wsp:rsid wsp:val=&quot;714707DA&quot;/&gt;&lt;wsp:rsid wsp:val=&quot;714831CE&quot;/&gt;&lt;wsp:rsid wsp:val=&quot;714F7850&quot;/&gt;&lt;wsp:rsid wsp:val=&quot;715F40A7&quot;/&gt;&lt;wsp:rsid wsp:val=&quot;71626DD3&quot;/&gt;&lt;wsp:rsid wsp:val=&quot;716E4857&quot;/&gt;&lt;wsp:rsid wsp:val=&quot;71706AEB&quot;/&gt;&lt;wsp:rsid wsp:val=&quot;71782114&quot;/&gt;&lt;wsp:rsid wsp:val=&quot;717A74F7&quot;/&gt;&lt;wsp:rsid wsp:val=&quot;717F50DA&quot;/&gt;&lt;wsp:rsid wsp:val=&quot;718662BB&quot;/&gt;&lt;wsp:rsid wsp:val=&quot;718B3F6A&quot;/&gt;&lt;wsp:rsid wsp:val=&quot;71AE4452&quot;/&gt;&lt;wsp:rsid wsp:val=&quot;71C0079D&quot;/&gt;&lt;wsp:rsid wsp:val=&quot;71D30C83&quot;/&gt;&lt;wsp:rsid wsp:val=&quot;71DB4E8F&quot;/&gt;&lt;wsp:rsid wsp:val=&quot;71DD16D8&quot;/&gt;&lt;wsp:rsid wsp:val=&quot;71E40716&quot;/&gt;&lt;wsp:rsid wsp:val=&quot;71F42514&quot;/&gt;&lt;wsp:rsid wsp:val=&quot;72037FC4&quot;/&gt;&lt;wsp:rsid wsp:val=&quot;72056294&quot;/&gt;&lt;wsp:rsid wsp:val=&quot;721A3265&quot;/&gt;&lt;wsp:rsid wsp:val=&quot;722435DE&quot;/&gt;&lt;wsp:rsid wsp:val=&quot;723F7DCA&quot;/&gt;&lt;wsp:rsid wsp:val=&quot;72627ABD&quot;/&gt;&lt;wsp:rsid wsp:val=&quot;72651DED&quot;/&gt;&lt;wsp:rsid wsp:val=&quot;72792D68&quot;/&gt;&lt;wsp:rsid wsp:val=&quot;728008B9&quot;/&gt;&lt;wsp:rsid wsp:val=&quot;72846E7D&quot;/&gt;&lt;wsp:rsid wsp:val=&quot;72910196&quot;/&gt;&lt;wsp:rsid wsp:val=&quot;7298108E&quot;/&gt;&lt;wsp:rsid wsp:val=&quot;729B6830&quot;/&gt;&lt;wsp:rsid wsp:val=&quot;72BF595E&quot;/&gt;&lt;wsp:rsid wsp:val=&quot;72C61FDA&quot;/&gt;&lt;wsp:rsid wsp:val=&quot;72C95033&quot;/&gt;&lt;wsp:rsid wsp:val=&quot;72CF5913&quot;/&gt;&lt;wsp:rsid wsp:val=&quot;72DB4503&quot;/&gt;&lt;wsp:rsid wsp:val=&quot;72DC7466&quot;/&gt;&lt;wsp:rsid wsp:val=&quot;731D0A2F&quot;/&gt;&lt;wsp:rsid wsp:val=&quot;732574F6&quot;/&gt;&lt;wsp:rsid wsp:val=&quot;73630884&quot;/&gt;&lt;wsp:rsid wsp:val=&quot;73632D2C&quot;/&gt;&lt;wsp:rsid wsp:val=&quot;736476FE&quot;/&gt;&lt;wsp:rsid wsp:val=&quot;73740851&quot;/&gt;&lt;wsp:rsid wsp:val=&quot;738743F9&quot;/&gt;&lt;wsp:rsid wsp:val=&quot;73A51B97&quot;/&gt;&lt;wsp:rsid wsp:val=&quot;73AE0F1B&quot;/&gt;&lt;wsp:rsid wsp:val=&quot;73C2491E&quot;/&gt;&lt;wsp:rsid wsp:val=&quot;73C8614C&quot;/&gt;&lt;wsp:rsid wsp:val=&quot;73F42354&quot;/&gt;&lt;wsp:rsid wsp:val=&quot;740A7DE9&quot;/&gt;&lt;wsp:rsid wsp:val=&quot;74181BEC&quot;/&gt;&lt;wsp:rsid wsp:val=&quot;74374B39&quot;/&gt;&lt;wsp:rsid wsp:val=&quot;74427950&quot;/&gt;&lt;wsp:rsid wsp:val=&quot;744F420B&quot;/&gt;&lt;wsp:rsid wsp:val=&quot;745E193D&quot;/&gt;&lt;wsp:rsid wsp:val=&quot;7470345E&quot;/&gt;&lt;wsp:rsid wsp:val=&quot;74981110&quot;/&gt;&lt;wsp:rsid wsp:val=&quot;749C52C0&quot;/&gt;&lt;wsp:rsid wsp:val=&quot;74C40D5B&quot;/&gt;&lt;wsp:rsid wsp:val=&quot;74CA7DB4&quot;/&gt;&lt;wsp:rsid wsp:val=&quot;74DB6EBD&quot;/&gt;&lt;wsp:rsid wsp:val=&quot;74E44085&quot;/&gt;&lt;wsp:rsid wsp:val=&quot;74FF7868&quot;/&gt;&lt;wsp:rsid wsp:val=&quot;751563E5&quot;/&gt;&lt;wsp:rsid wsp:val=&quot;75233D0F&quot;/&gt;&lt;wsp:rsid wsp:val=&quot;752F569A&quot;/&gt;&lt;wsp:rsid wsp:val=&quot;753C7F0A&quot;/&gt;&lt;wsp:rsid wsp:val=&quot;75440054&quot;/&gt;&lt;wsp:rsid wsp:val=&quot;75452401&quot;/&gt;&lt;wsp:rsid wsp:val=&quot;755148EE&quot;/&gt;&lt;wsp:rsid wsp:val=&quot;757F5A2A&quot;/&gt;&lt;wsp:rsid wsp:val=&quot;75883E27&quot;/&gt;&lt;wsp:rsid wsp:val=&quot;759D6A64&quot;/&gt;&lt;wsp:rsid wsp:val=&quot;75A35923&quot;/&gt;&lt;wsp:rsid wsp:val=&quot;75A530DD&quot;/&gt;&lt;wsp:rsid wsp:val=&quot;75C73CD0&quot;/&gt;&lt;wsp:rsid wsp:val=&quot;75CB2DAA&quot;/&gt;&lt;wsp:rsid wsp:val=&quot;76094349&quot;/&gt;&lt;wsp:rsid wsp:val=&quot;76254A6C&quot;/&gt;&lt;wsp:rsid wsp:val=&quot;762750EA&quot;/&gt;&lt;wsp:rsid wsp:val=&quot;762A114A&quot;/&gt;&lt;wsp:rsid wsp:val=&quot;76327598&quot;/&gt;&lt;wsp:rsid wsp:val=&quot;763A2375&quot;/&gt;&lt;wsp:rsid wsp:val=&quot;764F1B81&quot;/&gt;&lt;wsp:rsid wsp:val=&quot;765A7B9D&quot;/&gt;&lt;wsp:rsid wsp:val=&quot;766672E5&quot;/&gt;&lt;wsp:rsid wsp:val=&quot;76692A5F&quot;/&gt;&lt;wsp:rsid wsp:val=&quot;76770550&quot;/&gt;&lt;wsp:rsid wsp:val=&quot;767921D6&quot;/&gt;&lt;wsp:rsid wsp:val=&quot;767F7F33&quot;/&gt;&lt;wsp:rsid wsp:val=&quot;76891D31&quot;/&gt;&lt;wsp:rsid wsp:val=&quot;76997C8C&quot;/&gt;&lt;wsp:rsid wsp:val=&quot;769B5B80&quot;/&gt;&lt;wsp:rsid wsp:val=&quot;76C21499&quot;/&gt;&lt;wsp:rsid wsp:val=&quot;76D569DC&quot;/&gt;&lt;wsp:rsid wsp:val=&quot;76F077E9&quot;/&gt;&lt;wsp:rsid wsp:val=&quot;7701533E&quot;/&gt;&lt;wsp:rsid wsp:val=&quot;770D08B2&quot;/&gt;&lt;wsp:rsid wsp:val=&quot;771076D1&quot;/&gt;&lt;wsp:rsid wsp:val=&quot;77161DE7&quot;/&gt;&lt;wsp:rsid wsp:val=&quot;771C6295&quot;/&gt;&lt;wsp:rsid wsp:val=&quot;772C0B5E&quot;/&gt;&lt;wsp:rsid wsp:val=&quot;772E017A&quot;/&gt;&lt;wsp:rsid wsp:val=&quot;7738216A&quot;/&gt;&lt;wsp:rsid wsp:val=&quot;773A3E17&quot;/&gt;&lt;wsp:rsid wsp:val=&quot;773C4A3F&quot;/&gt;&lt;wsp:rsid wsp:val=&quot;774F42E0&quot;/&gt;&lt;wsp:rsid wsp:val=&quot;777C05B4&quot;/&gt;&lt;wsp:rsid wsp:val=&quot;777F7D38&quot;/&gt;&lt;wsp:rsid wsp:val=&quot;7789193B&quot;/&gt;&lt;wsp:rsid wsp:val=&quot;77910377&quot;/&gt;&lt;wsp:rsid wsp:val=&quot;77964E9C&quot;/&gt;&lt;wsp:rsid wsp:val=&quot;779F407A&quot;/&gt;&lt;wsp:rsid wsp:val=&quot;77AC377D&quot;/&gt;&lt;wsp:rsid wsp:val=&quot;77B413F9&quot;/&gt;&lt;wsp:rsid wsp:val=&quot;77C760FB&quot;/&gt;&lt;wsp:rsid wsp:val=&quot;77C902A3&quot;/&gt;&lt;wsp:rsid wsp:val=&quot;77D9044A&quot;/&gt;&lt;wsp:rsid wsp:val=&quot;77DF5788&quot;/&gt;&lt;wsp:rsid wsp:val=&quot;77E36CD8&quot;/&gt;&lt;wsp:rsid wsp:val=&quot;780868FE&quot;/&gt;&lt;wsp:rsid wsp:val=&quot;783B7B58&quot;/&gt;&lt;wsp:rsid wsp:val=&quot;784150EE&quot;/&gt;&lt;wsp:rsid wsp:val=&quot;7853272D&quot;/&gt;&lt;wsp:rsid wsp:val=&quot;78754116&quot;/&gt;&lt;wsp:rsid wsp:val=&quot;788A077F&quot;/&gt;&lt;wsp:rsid wsp:val=&quot;789064B1&quot;/&gt;&lt;wsp:rsid wsp:val=&quot;78AD7BF3&quot;/&gt;&lt;wsp:rsid wsp:val=&quot;78B2126B&quot;/&gt;&lt;wsp:rsid wsp:val=&quot;78C0592C&quot;/&gt;&lt;wsp:rsid wsp:val=&quot;78D16950&quot;/&gt;&lt;wsp:rsid wsp:val=&quot;78D34E43&quot;/&gt;&lt;wsp:rsid wsp:val=&quot;78D36825&quot;/&gt;&lt;wsp:rsid wsp:val=&quot;78D759AE&quot;/&gt;&lt;wsp:rsid wsp:val=&quot;78E74DC2&quot;/&gt;&lt;wsp:rsid wsp:val=&quot;78ED308C&quot;/&gt;&lt;wsp:rsid wsp:val=&quot;78F12B0B&quot;/&gt;&lt;wsp:rsid wsp:val=&quot;7902262E&quot;/&gt;&lt;wsp:rsid wsp:val=&quot;79366E4B&quot;/&gt;&lt;wsp:rsid wsp:val=&quot;7937053A&quot;/&gt;&lt;wsp:rsid wsp:val=&quot;793B3960&quot;/&gt;&lt;wsp:rsid wsp:val=&quot;793D6983&quot;/&gt;&lt;wsp:rsid wsp:val=&quot;795A7E31&quot;/&gt;&lt;wsp:rsid wsp:val=&quot;796C1483&quot;/&gt;&lt;wsp:rsid wsp:val=&quot;797C2617&quot;/&gt;&lt;wsp:rsid wsp:val=&quot;79834DEF&quot;/&gt;&lt;wsp:rsid wsp:val=&quot;798A27BB&quot;/&gt;&lt;wsp:rsid wsp:val=&quot;798F63CA&quot;/&gt;&lt;wsp:rsid wsp:val=&quot;79AA7AD7&quot;/&gt;&lt;wsp:rsid wsp:val=&quot;79C10DD2&quot;/&gt;&lt;wsp:rsid wsp:val=&quot;79CA31EE&quot;/&gt;&lt;wsp:rsid wsp:val=&quot;79D116AF&quot;/&gt;&lt;wsp:rsid wsp:val=&quot;79D97389&quot;/&gt;&lt;wsp:rsid wsp:val=&quot;79E72193&quot;/&gt;&lt;wsp:rsid wsp:val=&quot;79E92BC6&quot;/&gt;&lt;wsp:rsid wsp:val=&quot;79F61D17&quot;/&gt;&lt;wsp:rsid wsp:val=&quot;79F7465D&quot;/&gt;&lt;wsp:rsid wsp:val=&quot;7A2D792F&quot;/&gt;&lt;wsp:rsid wsp:val=&quot;7A367DFE&quot;/&gt;&lt;wsp:rsid wsp:val=&quot;7A377BCB&quot;/&gt;&lt;wsp:rsid wsp:val=&quot;7A566D84&quot;/&gt;&lt;wsp:rsid wsp:val=&quot;7A606797&quot;/&gt;&lt;wsp:rsid wsp:val=&quot;7A9668A6&quot;/&gt;&lt;wsp:rsid wsp:val=&quot;7A9D1708&quot;/&gt;&lt;wsp:rsid wsp:val=&quot;7AAB257B&quot;/&gt;&lt;wsp:rsid wsp:val=&quot;7AC55E4D&quot;/&gt;&lt;wsp:rsid wsp:val=&quot;7AEE1A23&quot;/&gt;&lt;wsp:rsid wsp:val=&quot;7B302529&quot;/&gt;&lt;wsp:rsid wsp:val=&quot;7B572712&quot;/&gt;&lt;wsp:rsid wsp:val=&quot;7BAF48F9&quot;/&gt;&lt;wsp:rsid wsp:val=&quot;7BB0747C&quot;/&gt;&lt;wsp:rsid wsp:val=&quot;7BDA5E3D&quot;/&gt;&lt;wsp:rsid wsp:val=&quot;7BE77659&quot;/&gt;&lt;wsp:rsid wsp:val=&quot;7BF115E5&quot;/&gt;&lt;wsp:rsid wsp:val=&quot;7C0311BD&quot;/&gt;&lt;wsp:rsid wsp:val=&quot;7C3376E0&quot;/&gt;&lt;wsp:rsid wsp:val=&quot;7C393B06&quot;/&gt;&lt;wsp:rsid wsp:val=&quot;7C497553&quot;/&gt;&lt;wsp:rsid wsp:val=&quot;7C5100F6&quot;/&gt;&lt;wsp:rsid wsp:val=&quot;7C687AE6&quot;/&gt;&lt;wsp:rsid wsp:val=&quot;7C7D2B27&quot;/&gt;&lt;wsp:rsid wsp:val=&quot;7C832A14&quot;/&gt;&lt;wsp:rsid wsp:val=&quot;7C966BE4&quot;/&gt;&lt;wsp:rsid wsp:val=&quot;7C991A88&quot;/&gt;&lt;wsp:rsid wsp:val=&quot;7C9E3209&quot;/&gt;&lt;wsp:rsid wsp:val=&quot;7CB17CEB&quot;/&gt;&lt;wsp:rsid wsp:val=&quot;7CB563E3&quot;/&gt;&lt;wsp:rsid wsp:val=&quot;7CB60377&quot;/&gt;&lt;wsp:rsid wsp:val=&quot;7CB72D6E&quot;/&gt;&lt;wsp:rsid wsp:val=&quot;7CC23920&quot;/&gt;&lt;wsp:rsid wsp:val=&quot;7CCE6561&quot;/&gt;&lt;wsp:rsid wsp:val=&quot;7CE20D6D&quot;/&gt;&lt;wsp:rsid wsp:val=&quot;7D0924CC&quot;/&gt;&lt;wsp:rsid wsp:val=&quot;7D137FFB&quot;/&gt;&lt;wsp:rsid wsp:val=&quot;7D1D66E1&quot;/&gt;&lt;wsp:rsid wsp:val=&quot;7D346B68&quot;/&gt;&lt;wsp:rsid wsp:val=&quot;7D584A95&quot;/&gt;&lt;wsp:rsid wsp:val=&quot;7D823D84&quot;/&gt;&lt;wsp:rsid wsp:val=&quot;7D9277DE&quot;/&gt;&lt;wsp:rsid wsp:val=&quot;7DB4179D&quot;/&gt;&lt;wsp:rsid wsp:val=&quot;7DB60F5F&quot;/&gt;&lt;wsp:rsid wsp:val=&quot;7DB86708&quot;/&gt;&lt;wsp:rsid wsp:val=&quot;7DE515A3&quot;/&gt;&lt;wsp:rsid wsp:val=&quot;7DF64A6F&quot;/&gt;&lt;wsp:rsid wsp:val=&quot;7E0210A3&quot;/&gt;&lt;wsp:rsid wsp:val=&quot;7E064876&quot;/&gt;&lt;wsp:rsid wsp:val=&quot;7E07636B&quot;/&gt;&lt;wsp:rsid wsp:val=&quot;7E2817F5&quot;/&gt;&lt;wsp:rsid wsp:val=&quot;7E3B37DD&quot;/&gt;&lt;wsp:rsid wsp:val=&quot;7E454955&quot;/&gt;&lt;wsp:rsid wsp:val=&quot;7E4A612F&quot;/&gt;&lt;wsp:rsid wsp:val=&quot;7E5E4BA7&quot;/&gt;&lt;wsp:rsid wsp:val=&quot;7E623FD6&quot;/&gt;&lt;wsp:rsid wsp:val=&quot;7E6568DE&quot;/&gt;&lt;wsp:rsid wsp:val=&quot;7E71695E&quot;/&gt;&lt;wsp:rsid wsp:val=&quot;7E926441&quot;/&gt;&lt;wsp:rsid wsp:val=&quot;7E9A7E57&quot;/&gt;&lt;wsp:rsid wsp:val=&quot;7EA41D17&quot;/&gt;&lt;wsp:rsid wsp:val=&quot;7EAC1C7A&quot;/&gt;&lt;wsp:rsid wsp:val=&quot;7EB55047&quot;/&gt;&lt;wsp:rsid wsp:val=&quot;7EE46143&quot;/&gt;&lt;wsp:rsid wsp:val=&quot;7EF91408&quot;/&gt;&lt;wsp:rsid wsp:val=&quot;7F4117F1&quot;/&gt;&lt;wsp:rsid wsp:val=&quot;7F425225&quot;/&gt;&lt;wsp:rsid wsp:val=&quot;7F5349F3&quot;/&gt;&lt;wsp:rsid wsp:val=&quot;7F800037&quot;/&gt;&lt;wsp:rsid wsp:val=&quot;7F977AF0&quot;/&gt;&lt;wsp:rsid wsp:val=&quot;7FA95DC6&quot;/&gt;&lt;wsp:rsid wsp:val=&quot;7FAE1AA4&quot;/&gt;&lt;wsp:rsid wsp:val=&quot;7FBE3D7D&quot;/&gt;&lt;wsp:rsid wsp:val=&quot;7FF37124&quot;/&gt;&lt;wsp:rsid wsp:val=&quot;7FF4629D&quot;/&gt;&lt;wsp:rsid wsp:val=&quot;7FF707E0&quot;/&gt;&lt;/wsp:rsids&gt;&lt;/w:docPr&gt;&lt;w:body&gt;&lt;wx:sect&gt;&lt;w:p wsp:rsidR=&quot;00000000&quot; wsp:rsidRDefault=&quot;002C0897&quot; wsp:rsidP=&quot;002C0897&quot;&gt;&lt;m:oMathPara&gt;&lt;m:oMath&gt;&lt;m:r&gt;&lt;w:rPr&gt;&lt;w:rFonts w:ascii=&quot;Cambria Math&quot; w:h-ansi=&quot;Cambria Math&quot;/&gt;&lt;wx:font wx:val=&quot;Cambria Math&quot;/&gt;&lt;w:i/&gt;&lt;w:lang w:val=&quot;EN-US&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F835FC" w:rsidRPr="003A273D">
        <w:rPr>
          <w:rFonts w:ascii="Times New Roman" w:hAnsi="Times New Roman"/>
          <w:lang w:val="en-US"/>
        </w:rPr>
        <w:fldChar w:fldCharType="end"/>
      </w:r>
      <w:r w:rsidR="00F835FC" w:rsidRPr="003A273D">
        <w:rPr>
          <w:rFonts w:ascii="Times New Roman" w:hAnsi="Times New Roman"/>
          <w:lang w:val="en-US"/>
        </w:rPr>
        <w:t xml:space="preserve"> consecutive PDCCH monitoring occasions where </w:t>
      </w:r>
      <w:r w:rsidR="00F835FC" w:rsidRPr="003A273D">
        <w:rPr>
          <w:rFonts w:ascii="Times New Roman" w:hAnsi="Times New Roman"/>
          <w:lang w:val="en-US"/>
        </w:rPr>
        <w:fldChar w:fldCharType="begin"/>
      </w:r>
      <w:r w:rsidR="00F835FC" w:rsidRPr="003A273D">
        <w:rPr>
          <w:rFonts w:ascii="Times New Roman" w:hAnsi="Times New Roman"/>
          <w:lang w:val="en-US"/>
        </w:rPr>
        <w:instrText xml:space="preserve"> QUOTE </w:instrText>
      </w:r>
      <w:r w:rsidR="003E6131">
        <w:rPr>
          <w:rFonts w:ascii="Times New Roman" w:hAnsi="Times New Roman"/>
          <w:noProof/>
          <w:position w:val="-5"/>
        </w:rPr>
        <w:pict w14:anchorId="66E2507A">
          <v:shape id="_x0000_i1027" type="#_x0000_t75" alt="" style="width:4.8pt;height:12.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stylePaneFormatFilter w:val=&quot;3F01&quot;/&gt;&lt;w:defaultTabStop w:val=&quot;567&quot;/&gt;&lt;w:hyphenationZone w:val=&quot;425&quot;/&gt;&lt;w:doNotHyphenateCaps/&gt;&lt;w:drawingGridHorizontalSpacing w:val=&quot;120&quot;/&gt;&lt;w:drawingGridVerticalSpacing w:val=&quot;120&quot;/&gt;&lt;w:useMarginsForDrawingGridOrigin/&gt;&lt;w:doNotShadeFormData/&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applyBreakingRules/&gt;&lt;w:dontGrowAutofit/&gt;&lt;w:useFELayout/&gt;&lt;/w:compat&gt;&lt;wsp:rsids&gt;&lt;wsp:rsidRoot wsp:val=&quot;00100F45&quot;/&gt;&lt;wsp:rsid wsp:val=&quot;000006E1&quot;/&gt;&lt;wsp:rsid wsp:val=&quot;000011DE&quot;/&gt;&lt;wsp:rsid wsp:val=&quot;00001A2B&quot;/&gt;&lt;wsp:rsid wsp:val=&quot;00001CB0&quot;/&gt;&lt;wsp:rsid wsp:val=&quot;00002A37&quot;/&gt;&lt;wsp:rsid wsp:val=&quot;00002A63&quot;/&gt;&lt;wsp:rsid wsp:val=&quot;000032DF&quot;/&gt;&lt;wsp:rsid wsp:val=&quot;000032F4&quot;/&gt;&lt;wsp:rsid wsp:val=&quot;000034E4&quot;/&gt;&lt;wsp:rsid wsp:val=&quot;0000541E&quot;/&gt;&lt;wsp:rsid wsp:val=&quot;00006446&quot;/&gt;&lt;wsp:rsid wsp:val=&quot;00006896&quot;/&gt;&lt;wsp:rsid wsp:val=&quot;00006EDC&quot;/&gt;&lt;wsp:rsid wsp:val=&quot;0000733B&quot;/&gt;&lt;wsp:rsid wsp:val=&quot;00007CDC&quot;/&gt;&lt;wsp:rsid wsp:val=&quot;00010CDD&quot;/&gt;&lt;wsp:rsid wsp:val=&quot;0001115E&quot;/&gt;&lt;wsp:rsid wsp:val=&quot;00011824&quot;/&gt;&lt;wsp:rsid wsp:val=&quot;00011B28&quot;/&gt;&lt;wsp:rsid wsp:val=&quot;00011CE9&quot;/&gt;&lt;wsp:rsid wsp:val=&quot;000126CB&quot;/&gt;&lt;wsp:rsid wsp:val=&quot;00012CA8&quot;/&gt;&lt;wsp:rsid wsp:val=&quot;000130DA&quot;/&gt;&lt;wsp:rsid wsp:val=&quot;00013C6E&quot;/&gt;&lt;wsp:rsid wsp:val=&quot;00013FC9&quot;/&gt;&lt;wsp:rsid wsp:val=&quot;00014455&quot;/&gt;&lt;wsp:rsid wsp:val=&quot;00014BD6&quot;/&gt;&lt;wsp:rsid wsp:val=&quot;00015D15&quot;/&gt;&lt;wsp:rsid wsp:val=&quot;0002005B&quot;/&gt;&lt;wsp:rsid wsp:val=&quot;000209F3&quot;/&gt;&lt;wsp:rsid wsp:val=&quot;00020BBB&quot;/&gt;&lt;wsp:rsid wsp:val=&quot;00020C30&quot;/&gt;&lt;wsp:rsid wsp:val=&quot;00021818&quot;/&gt;&lt;wsp:rsid wsp:val=&quot;00023678&quot;/&gt;&lt;wsp:rsid wsp:val=&quot;00023B49&quot;/&gt;&lt;wsp:rsid wsp:val=&quot;00023BDC&quot;/&gt;&lt;wsp:rsid wsp:val=&quot;00024170&quot;/&gt;&lt;wsp:rsid wsp:val=&quot;00024E02&quot;/&gt;&lt;wsp:rsid wsp:val=&quot;00025347&quot;/&gt;&lt;wsp:rsid wsp:val=&quot;0002564D&quot;/&gt;&lt;wsp:rsid wsp:val=&quot;00025C23&quot;/&gt;&lt;wsp:rsid wsp:val=&quot;00025ECA&quot;/&gt;&lt;wsp:rsid wsp:val=&quot;000263D8&quot;/&gt;&lt;wsp:rsid wsp:val=&quot;0002781C&quot;/&gt;&lt;wsp:rsid wsp:val=&quot;00030E4A&quot;/&gt;&lt;wsp:rsid wsp:val=&quot;000311C7&quot;/&gt;&lt;wsp:rsid wsp:val=&quot;0003179E&quot;/&gt;&lt;wsp:rsid wsp:val=&quot;00032374&quot;/&gt;&lt;wsp:rsid wsp:val=&quot;000325B8&quot;/&gt;&lt;wsp:rsid wsp:val=&quot;00032632&quot;/&gt;&lt;wsp:rsid wsp:val=&quot;0003480D&quot;/&gt;&lt;wsp:rsid wsp:val=&quot;00034C15&quot;/&gt;&lt;wsp:rsid wsp:val=&quot;00035706&quot;/&gt;&lt;wsp:rsid wsp:val=&quot;00035E1B&quot;/&gt;&lt;wsp:rsid wsp:val=&quot;00036161&quot;/&gt;&lt;wsp:rsid wsp:val=&quot;000364B8&quot;/&gt;&lt;wsp:rsid wsp:val=&quot;00036BA1&quot;/&gt;&lt;wsp:rsid wsp:val=&quot;00040292&quot;/&gt;&lt;wsp:rsid wsp:val=&quot;00041962&quot;/&gt;&lt;wsp:rsid wsp:val=&quot;00041994&quot;/&gt;&lt;wsp:rsid wsp:val=&quot;00041A3F&quot;/&gt;&lt;wsp:rsid wsp:val=&quot;000422E2&quot;/&gt;&lt;wsp:rsid wsp:val=&quot;00042F22&quot;/&gt;&lt;wsp:rsid wsp:val=&quot;0004395C&quot;/&gt;&lt;wsp:rsid wsp:val=&quot;00043F68&quot;/&gt;&lt;wsp:rsid wsp:val=&quot;000443F0&quot;/&gt;&lt;wsp:rsid wsp:val=&quot;000444EF&quot;/&gt;&lt;wsp:rsid wsp:val=&quot;00045FF8&quot;/&gt;&lt;wsp:rsid wsp:val=&quot;00046166&quot;/&gt;&lt;wsp:rsid wsp:val=&quot;00050680&quot;/&gt;&lt;wsp:rsid wsp:val=&quot;000511F7&quot;/&gt;&lt;wsp:rsid wsp:val=&quot;00052A07&quot;/&gt;&lt;wsp:rsid wsp:val=&quot;00052F21&quot;/&gt;&lt;wsp:rsid wsp:val=&quot;000534E3&quot;/&gt;&lt;wsp:rsid wsp:val=&quot;00053D03&quot;/&gt;&lt;wsp:rsid wsp:val=&quot;0005427C&quot;/&gt;&lt;wsp:rsid wsp:val=&quot;00054E12&quot;/&gt;&lt;wsp:rsid wsp:val=&quot;00055CD1&quot;/&gt;&lt;wsp:rsid wsp:val=&quot;0005606A&quot;/&gt;&lt;wsp:rsid wsp:val=&quot;0005660D&quot;/&gt;&lt;wsp:rsid wsp:val=&quot;00057117&quot;/&gt;&lt;wsp:rsid wsp:val=&quot;000609B7&quot;/&gt;&lt;wsp:rsid wsp:val=&quot;00060CA1&quot;/&gt;&lt;wsp:rsid wsp:val=&quot;000616E7&quot;/&gt;&lt;wsp:rsid wsp:val=&quot;00061FB9&quot;/&gt;&lt;wsp:rsid wsp:val=&quot;00063D57&quot;/&gt;&lt;wsp:rsid wsp:val=&quot;0006483C&quot;/&gt;&lt;wsp:rsid wsp:val=&quot;0006487E&quot;/&gt;&lt;wsp:rsid wsp:val=&quot;0006525C&quot;/&gt;&lt;wsp:rsid wsp:val=&quot;00065E1A&quot;/&gt;&lt;wsp:rsid wsp:val=&quot;000660A9&quot;/&gt;&lt;wsp:rsid wsp:val=&quot;0006651C&quot;/&gt;&lt;wsp:rsid wsp:val=&quot;0007092F&quot;/&gt;&lt;wsp:rsid wsp:val=&quot;0007094A&quot;/&gt;&lt;wsp:rsid wsp:val=&quot;00070FBD&quot;/&gt;&lt;wsp:rsid wsp:val=&quot;0007125C&quot;/&gt;&lt;wsp:rsid wsp:val=&quot;000715B7&quot;/&gt;&lt;wsp:rsid wsp:val=&quot;00071E77&quot;/&gt;&lt;wsp:rsid wsp:val=&quot;00074B37&quot;/&gt;&lt;wsp:rsid wsp:val=&quot;000764EE&quot;/&gt;&lt;wsp:rsid wsp:val=&quot;0007697B&quot;/&gt;&lt;wsp:rsid wsp:val=&quot;00076C09&quot;/&gt;&lt;wsp:rsid wsp:val=&quot;00076DAA&quot;/&gt;&lt;wsp:rsid wsp:val=&quot;00077E5F&quot;/&gt;&lt;wsp:rsid wsp:val=&quot;0008036A&quot;/&gt;&lt;wsp:rsid wsp:val=&quot;000808F6&quot;/&gt;&lt;wsp:rsid wsp:val=&quot;0008112F&quot;/&gt;&lt;wsp:rsid wsp:val=&quot;00081486&quot;/&gt;&lt;wsp:rsid wsp:val=&quot;00081AE6&quot;/&gt;&lt;wsp:rsid wsp:val=&quot;00081EA4&quot;/&gt;&lt;wsp:rsid wsp:val=&quot;000823B5&quot;/&gt;&lt;wsp:rsid wsp:val=&quot;00082746&quot;/&gt;&lt;wsp:rsid wsp:val=&quot;000839C7&quot;/&gt;&lt;wsp:rsid wsp:val=&quot;0008458F&quot;/&gt;&lt;wsp:rsid wsp:val=&quot;0008496C&quot;/&gt;&lt;wsp:rsid wsp:val=&quot;00084DDB&quot;/&gt;&lt;wsp:rsid wsp:val=&quot;00084E51&quot;/&gt;&lt;wsp:rsid wsp:val=&quot;000851F6&quot;/&gt;&lt;wsp:rsid wsp:val=&quot;000855EB&quot;/&gt;&lt;wsp:rsid wsp:val=&quot;00085B52&quot;/&gt;&lt;wsp:rsid wsp:val=&quot;00085F5F&quot;/&gt;&lt;wsp:rsid wsp:val=&quot;000866F2&quot;/&gt;&lt;wsp:rsid wsp:val=&quot;0009009F&quot;/&gt;&lt;wsp:rsid wsp:val=&quot;0009055D&quot;/&gt;&lt;wsp:rsid wsp:val=&quot;000908DF&quot;/&gt;&lt;wsp:rsid wsp:val=&quot;00090B11&quot;/&gt;&lt;wsp:rsid wsp:val=&quot;00090CCA&quot;/&gt;&lt;wsp:rsid wsp:val=&quot;00090FA4&quot;/&gt;&lt;wsp:rsid wsp:val=&quot;00091557&quot;/&gt;&lt;wsp:rsid wsp:val=&quot;00091BD2&quot;/&gt;&lt;wsp:rsid wsp:val=&quot;0009223B&quot;/&gt;&lt;wsp:rsid wsp:val=&quot;000924C1&quot;/&gt;&lt;wsp:rsid wsp:val=&quot;000924F0&quot;/&gt;&lt;wsp:rsid wsp:val=&quot;00092B87&quot;/&gt;&lt;wsp:rsid wsp:val=&quot;00092FAF&quot;/&gt;&lt;wsp:rsid wsp:val=&quot;000933E1&quot;/&gt;&lt;wsp:rsid wsp:val=&quot;00093474&quot;/&gt;&lt;wsp:rsid wsp:val=&quot;000937BD&quot;/&gt;&lt;wsp:rsid wsp:val=&quot;00093BC3&quot;/&gt;&lt;wsp:rsid wsp:val=&quot;00094092&quot;/&gt;&lt;wsp:rsid wsp:val=&quot;00094DAB&quot;/&gt;&lt;wsp:rsid wsp:val=&quot;0009510F&quot;/&gt;&lt;wsp:rsid wsp:val=&quot;00096F65&quot;/&gt;&lt;wsp:rsid wsp:val=&quot;00097902&quot;/&gt;&lt;wsp:rsid wsp:val=&quot;000A0B74&quot;/&gt;&lt;wsp:rsid wsp:val=&quot;000A1101&quot;/&gt;&lt;wsp:rsid wsp:val=&quot;000A1964&quot;/&gt;&lt;wsp:rsid wsp:val=&quot;000A1B7B&quot;/&gt;&lt;wsp:rsid wsp:val=&quot;000A1EA1&quot;/&gt;&lt;wsp:rsid wsp:val=&quot;000A27CA&quot;/&gt;&lt;wsp:rsid wsp:val=&quot;000A36C3&quot;/&gt;&lt;wsp:rsid wsp:val=&quot;000A4185&quot;/&gt;&lt;wsp:rsid wsp:val=&quot;000A56F2&quot;/&gt;&lt;wsp:rsid wsp:val=&quot;000A6A12&quot;/&gt;&lt;wsp:rsid wsp:val=&quot;000A714F&quot;/&gt;&lt;wsp:rsid wsp:val=&quot;000B02E5&quot;/&gt;&lt;wsp:rsid wsp:val=&quot;000B0DA1&quot;/&gt;&lt;wsp:rsid wsp:val=&quot;000B176A&quot;/&gt;&lt;wsp:rsid wsp:val=&quot;000B21DC&quot;/&gt;&lt;wsp:rsid wsp:val=&quot;000B2719&quot;/&gt;&lt;wsp:rsid wsp:val=&quot;000B2912&quot;/&gt;&lt;wsp:rsid wsp:val=&quot;000B34AE&quot;/&gt;&lt;wsp:rsid wsp:val=&quot;000B3A8F&quot;/&gt;&lt;wsp:rsid wsp:val=&quot;000B4AB9&quot;/&gt;&lt;wsp:rsid wsp:val=&quot;000B4E3E&quot;/&gt;&lt;wsp:rsid wsp:val=&quot;000B58C3&quot;/&gt;&lt;wsp:rsid wsp:val=&quot;000B61E9&quot;/&gt;&lt;wsp:rsid wsp:val=&quot;000B7ABA&quot;/&gt;&lt;wsp:rsid wsp:val=&quot;000C038F&quot;/&gt;&lt;wsp:rsid wsp:val=&quot;000C14ED&quot;/&gt;&lt;wsp:rsid wsp:val=&quot;000C165A&quot;/&gt;&lt;wsp:rsid wsp:val=&quot;000C21AC&quot;/&gt;&lt;wsp:rsid wsp:val=&quot;000C27C5&quot;/&gt;&lt;wsp:rsid wsp:val=&quot;000C29A4&quot;/&gt;&lt;wsp:rsid wsp:val=&quot;000C2E19&quot;/&gt;&lt;wsp:rsid wsp:val=&quot;000C3469&quot;/&gt;&lt;wsp:rsid wsp:val=&quot;000C3728&quot;/&gt;&lt;wsp:rsid wsp:val=&quot;000C3824&quot;/&gt;&lt;wsp:rsid wsp:val=&quot;000C3B9C&quot;/&gt;&lt;wsp:rsid wsp:val=&quot;000C40FA&quot;/&gt;&lt;wsp:rsid wsp:val=&quot;000C4C97&quot;/&gt;&lt;wsp:rsid wsp:val=&quot;000C69AE&quot;/&gt;&lt;wsp:rsid wsp:val=&quot;000C7397&quot;/&gt;&lt;wsp:rsid wsp:val=&quot;000D040F&quot;/&gt;&lt;wsp:rsid wsp:val=&quot;000D0D07&quot;/&gt;&lt;wsp:rsid wsp:val=&quot;000D2D69&quot;/&gt;&lt;wsp:rsid wsp:val=&quot;000D2F1D&quot;/&gt;&lt;wsp:rsid wsp:val=&quot;000D3206&quot;/&gt;&lt;wsp:rsid wsp:val=&quot;000D34AE&quot;/&gt;&lt;wsp:rsid wsp:val=&quot;000D4797&quot;/&gt;&lt;wsp:rsid wsp:val=&quot;000D61AA&quot;/&gt;&lt;wsp:rsid wsp:val=&quot;000D64AB&quot;/&gt;&lt;wsp:rsid wsp:val=&quot;000D6C88&quot;/&gt;&lt;wsp:rsid wsp:val=&quot;000E0527&quot;/&gt;&lt;wsp:rsid wsp:val=&quot;000E0AD5&quot;/&gt;&lt;wsp:rsid wsp:val=&quot;000E156A&quot;/&gt;&lt;wsp:rsid wsp:val=&quot;000E1A8E&quot;/&gt;&lt;wsp:rsid wsp:val=&quot;000E1E92&quot;/&gt;&lt;wsp:rsid wsp:val=&quot;000E30A7&quot;/&gt;&lt;wsp:rsid wsp:val=&quot;000E319A&quot;/&gt;&lt;wsp:rsid wsp:val=&quot;000E3710&quot;/&gt;&lt;wsp:rsid wsp:val=&quot;000E48E1&quot;/&gt;&lt;wsp:rsid wsp:val=&quot;000E7966&quot;/&gt;&lt;wsp:rsid wsp:val=&quot;000E7C06&quot;/&gt;&lt;wsp:rsid wsp:val=&quot;000F06D6&quot;/&gt;&lt;wsp:rsid wsp:val=&quot;000F08AE&quot;/&gt;&lt;wsp:rsid wsp:val=&quot;000F0EB1&quot;/&gt;&lt;wsp:rsid wsp:val=&quot;000F1106&quot;/&gt;&lt;wsp:rsid wsp:val=&quot;000F24D5&quot;/&gt;&lt;wsp:rsid wsp:val=&quot;000F3BE9&quot;/&gt;&lt;wsp:rsid wsp:val=&quot;000F3F6C&quot;/&gt;&lt;wsp:rsid wsp:val=&quot;000F43F8&quot;/&gt;&lt;wsp:rsid wsp:val=&quot;000F472C&quot;/&gt;&lt;wsp:rsid wsp:val=&quot;000F6B49&quot;/&gt;&lt;wsp:rsid wsp:val=&quot;000F6DF3&quot;/&gt;&lt;wsp:rsid wsp:val=&quot;00100298&quot;/&gt;&lt;wsp:rsid wsp:val=&quot;001005FF&quot;/&gt;&lt;wsp:rsid wsp:val=&quot;00100A92&quot;/&gt;&lt;wsp:rsid wsp:val=&quot;00100F45&quot;/&gt;&lt;wsp:rsid wsp:val=&quot;00105190&quot;/&gt;&lt;wsp:rsid wsp:val=&quot;0010532F&quot;/&gt;&lt;wsp:rsid wsp:val=&quot;0010610D&quot;/&gt;&lt;wsp:rsid wsp:val=&quot;001062FB&quot;/&gt;&lt;wsp:rsid wsp:val=&quot;001063E6&quot;/&gt;&lt;wsp:rsid wsp:val=&quot;00107A20&quot;/&gt;&lt;wsp:rsid wsp:val=&quot;00110233&quot;/&gt;&lt;wsp:rsid wsp:val=&quot;00110D2D&quot;/&gt;&lt;wsp:rsid wsp:val=&quot;00113CD4&quot;/&gt;&lt;wsp:rsid wsp:val=&quot;00113CF4&quot;/&gt;&lt;wsp:rsid wsp:val=&quot;00114D01&quot;/&gt;&lt;wsp:rsid wsp:val=&quot;001153EA&quot;/&gt;&lt;wsp:rsid wsp:val=&quot;001154A1&quot;/&gt;&lt;wsp:rsid wsp:val=&quot;00115643&quot;/&gt;&lt;wsp:rsid wsp:val=&quot;00115E25&quot;/&gt;&lt;wsp:rsid wsp:val=&quot;001163DE&quot;/&gt;&lt;wsp:rsid wsp:val=&quot;0011673F&quot;/&gt;&lt;wsp:rsid wsp:val=&quot;00116765&quot;/&gt;&lt;wsp:rsid wsp:val=&quot;001174B9&quot;/&gt;&lt;wsp:rsid wsp:val=&quot;001219F5&quot;/&gt;&lt;wsp:rsid wsp:val=&quot;00121A20&quot;/&gt;&lt;wsp:rsid wsp:val=&quot;00122B62&quot;/&gt;&lt;wsp:rsid wsp:val=&quot;00122C67&quot;/&gt;&lt;wsp:rsid wsp:val=&quot;0012377F&quot;/&gt;&lt;wsp:rsid wsp:val=&quot;001239F2&quot;/&gt;&lt;wsp:rsid wsp:val=&quot;00123AFA&quot;/&gt;&lt;wsp:rsid wsp:val=&quot;00124314&quot;/&gt;&lt;wsp:rsid wsp:val=&quot;00125CE0&quot;/&gt;&lt;wsp:rsid wsp:val=&quot;00126B4A&quot;/&gt;&lt;wsp:rsid wsp:val=&quot;00132656&quot;/&gt;&lt;wsp:rsid wsp:val=&quot;00132FD0&quot;/&gt;&lt;wsp:rsid wsp:val=&quot;0013301A&quot;/&gt;&lt;wsp:rsid wsp:val=&quot;0013415C&quot;/&gt;&lt;wsp:rsid wsp:val=&quot;001344C0&quot;/&gt;&lt;wsp:rsid wsp:val=&quot;001346FA&quot;/&gt;&lt;wsp:rsid wsp:val=&quot;00134C08&quot;/&gt;&lt;wsp:rsid wsp:val=&quot;00135252&quot;/&gt;&lt;wsp:rsid wsp:val=&quot;00135B3A&quot;/&gt;&lt;wsp:rsid wsp:val=&quot;001361DD&quot;/&gt;&lt;wsp:rsid wsp:val=&quot;00136B5E&quot;/&gt;&lt;wsp:rsid wsp:val=&quot;00137728&quot;/&gt;&lt;wsp:rsid wsp:val=&quot;00137AB5&quot;/&gt;&lt;wsp:rsid wsp:val=&quot;00137F0B&quot;/&gt;&lt;wsp:rsid wsp:val=&quot;00141F24&quot;/&gt;&lt;wsp:rsid wsp:val=&quot;00142083&quot;/&gt;&lt;wsp:rsid wsp:val=&quot;001420D1&quot;/&gt;&lt;wsp:rsid wsp:val=&quot;00142A99&quot;/&gt;&lt;wsp:rsid wsp:val=&quot;00142F64&quot;/&gt;&lt;wsp:rsid wsp:val=&quot;00142FF2&quot;/&gt;&lt;wsp:rsid wsp:val=&quot;00143008&quot;/&gt;&lt;wsp:rsid wsp:val=&quot;0014528C&quot;/&gt;&lt;wsp:rsid wsp:val=&quot;0014678C&quot;/&gt;&lt;wsp:rsid wsp:val=&quot;00146F12&quot;/&gt;&lt;wsp:rsid wsp:val=&quot;0014787F&quot;/&gt;&lt;wsp:rsid wsp:val=&quot;00147ED7&quot;/&gt;&lt;wsp:rsid wsp:val=&quot;00147F5B&quot;/&gt;&lt;wsp:rsid wsp:val=&quot;001519C5&quot;/&gt;&lt;wsp:rsid wsp:val=&quot;00151E23&quot;/&gt;&lt;wsp:rsid wsp:val=&quot;001526E0&quot;/&gt;&lt;wsp:rsid wsp:val=&quot;0015387F&quot;/&gt;&lt;wsp:rsid wsp:val=&quot;00153C26&quot;/&gt;&lt;wsp:rsid wsp:val=&quot;00154125&quot;/&gt;&lt;wsp:rsid wsp:val=&quot;001551B5&quot;/&gt;&lt;wsp:rsid wsp:val=&quot;0015533C&quot;/&gt;&lt;wsp:rsid wsp:val=&quot;001553F3&quot;/&gt;&lt;wsp:rsid wsp:val=&quot;00155B29&quot;/&gt;&lt;wsp:rsid wsp:val=&quot;0015799D&quot;/&gt;&lt;wsp:rsid wsp:val=&quot;00160F28&quot;/&gt;&lt;wsp:rsid wsp:val=&quot;00162C61&quot;/&gt;&lt;wsp:rsid wsp:val=&quot;00163E7D&quot;/&gt;&lt;wsp:rsid wsp:val=&quot;00164782&quot;/&gt;&lt;wsp:rsid wsp:val=&quot;001649F7&quot;/&gt;&lt;wsp:rsid wsp:val=&quot;001659C1&quot;/&gt;&lt;wsp:rsid wsp:val=&quot;00165A27&quot;/&gt;&lt;wsp:rsid wsp:val=&quot;0016637B&quot;/&gt;&lt;wsp:rsid wsp:val=&quot;001706E5&quot;/&gt;&lt;wsp:rsid wsp:val=&quot;001708E2&quot;/&gt;&lt;wsp:rsid wsp:val=&quot;00170C54&quot;/&gt;&lt;wsp:rsid wsp:val=&quot;00172842&quot;/&gt;&lt;wsp:rsid wsp:val=&quot;00173370&quot;/&gt;&lt;wsp:rsid wsp:val=&quot;00173A8E&quot;/&gt;&lt;wsp:rsid wsp:val=&quot;00173F9B&quot;/&gt;&lt;wsp:rsid wsp:val=&quot;00175063&quot;/&gt;&lt;wsp:rsid wsp:val=&quot;00175117&quot;/&gt;&lt;wsp:rsid wsp:val=&quot;00175A2C&quot;/&gt;&lt;wsp:rsid wsp:val=&quot;00175F50&quot;/&gt;&lt;wsp:rsid wsp:val=&quot;001771FC&quot;/&gt;&lt;wsp:rsid wsp:val=&quot;00177A87&quot;/&gt;&lt;wsp:rsid wsp:val=&quot;001803E9&quot;/&gt;&lt;wsp:rsid wsp:val=&quot;001804A7&quot;/&gt;&lt;wsp:rsid wsp:val=&quot;00180A63&quot;/&gt;&lt;wsp:rsid wsp:val=&quot;0018143F&quot;/&gt;&lt;wsp:rsid wsp:val=&quot;0018163D&quot;/&gt;&lt;wsp:rsid wsp:val=&quot;00183E4C&quot;/&gt;&lt;wsp:rsid wsp:val=&quot;00184209&quot;/&gt;&lt;wsp:rsid wsp:val=&quot;00184A47&quot;/&gt;&lt;wsp:rsid wsp:val=&quot;0018538A&quot;/&gt;&lt;wsp:rsid wsp:val=&quot;00186D1D&quot;/&gt;&lt;wsp:rsid wsp:val=&quot;00186E24&quot;/&gt;&lt;wsp:rsid wsp:val=&quot;0018777B&quot;/&gt;&lt;wsp:rsid wsp:val=&quot;0018777E&quot;/&gt;&lt;wsp:rsid wsp:val=&quot;001906F8&quot;/&gt;&lt;wsp:rsid wsp:val=&quot;00190AC1&quot;/&gt;&lt;wsp:rsid wsp:val=&quot;00190D58&quot;/&gt;&lt;wsp:rsid wsp:val=&quot;00190EC0&quot;/&gt;&lt;wsp:rsid wsp:val=&quot;00192423&quot;/&gt;&lt;wsp:rsid wsp:val=&quot;001924CC&quot;/&gt;&lt;wsp:rsid wsp:val=&quot;0019259A&quot;/&gt;&lt;wsp:rsid wsp:val=&quot;001928FD&quot;/&gt;&lt;wsp:rsid wsp:val=&quot;00192B97&quot;/&gt;&lt;wsp:rsid wsp:val=&quot;0019341A&quot;/&gt;&lt;wsp:rsid wsp:val=&quot;00193A16&quot;/&gt;&lt;wsp:rsid wsp:val=&quot;001951B2&quot;/&gt;&lt;wsp:rsid wsp:val=&quot;001955A4&quot;/&gt;&lt;wsp:rsid wsp:val=&quot;001958CD&quot;/&gt;&lt;wsp:rsid wsp:val=&quot;00196AF7&quot;/&gt;&lt;wsp:rsid wsp:val=&quot;00196C01&quot;/&gt;&lt;wsp:rsid wsp:val=&quot;00196CEF&quot;/&gt;&lt;wsp:rsid wsp:val=&quot;00197DF9&quot;/&gt;&lt;wsp:rsid wsp:val=&quot;001A0C3E&quot;/&gt;&lt;wsp:rsid wsp:val=&quot;001A14A3&quot;/&gt;&lt;wsp:rsid wsp:val=&quot;001A1987&quot;/&gt;&lt;wsp:rsid wsp:val=&quot;001A218B&quot;/&gt;&lt;wsp:rsid wsp:val=&quot;001A2564&quot;/&gt;&lt;wsp:rsid wsp:val=&quot;001A2813&quot;/&gt;&lt;wsp:rsid wsp:val=&quot;001A2985&quot;/&gt;&lt;wsp:rsid wsp:val=&quot;001A2B06&quot;/&gt;&lt;wsp:rsid wsp:val=&quot;001A6173&quot;/&gt;&lt;wsp:rsid wsp:val=&quot;001A62B7&quot;/&gt;&lt;wsp:rsid wsp:val=&quot;001A6CBA&quot;/&gt;&lt;wsp:rsid wsp:val=&quot;001B0579&quot;/&gt;&lt;wsp:rsid wsp:val=&quot;001B06D9&quot;/&gt;&lt;wsp:rsid wsp:val=&quot;001B0B43&quot;/&gt;&lt;wsp:rsid wsp:val=&quot;001B0D97&quot;/&gt;&lt;wsp:rsid wsp:val=&quot;001B14E7&quot;/&gt;&lt;wsp:rsid wsp:val=&quot;001B189A&quot;/&gt;&lt;wsp:rsid wsp:val=&quot;001B35C9&quot;/&gt;&lt;wsp:rsid wsp:val=&quot;001B3F76&quot;/&gt;&lt;wsp:rsid wsp:val=&quot;001B4C2A&quot;/&gt;&lt;wsp:rsid wsp:val=&quot;001B4C2C&quot;/&gt;&lt;wsp:rsid wsp:val=&quot;001B5A5D&quot;/&gt;&lt;wsp:rsid wsp:val=&quot;001B5FC4&quot;/&gt;&lt;wsp:rsid wsp:val=&quot;001C041B&quot;/&gt;&lt;wsp:rsid wsp:val=&quot;001C0ADC&quot;/&gt;&lt;wsp:rsid wsp:val=&quot;001C0D15&quot;/&gt;&lt;wsp:rsid wsp:val=&quot;001C0F0E&quot;/&gt;&lt;wsp:rsid wsp:val=&quot;001C1632&quot;/&gt;&lt;wsp:rsid wsp:val=&quot;001C1CE5&quot;/&gt;&lt;wsp:rsid wsp:val=&quot;001C2818&quot;/&gt;&lt;wsp:rsid wsp:val=&quot;001C2ED5&quot;/&gt;&lt;wsp:rsid wsp:val=&quot;001C3D2A&quot;/&gt;&lt;wsp:rsid wsp:val=&quot;001C3E15&quot;/&gt;&lt;wsp:rsid wsp:val=&quot;001C3F1D&quot;/&gt;&lt;wsp:rsid wsp:val=&quot;001C4B20&quot;/&gt;&lt;wsp:rsid wsp:val=&quot;001C6108&quot;/&gt;&lt;wsp:rsid wsp:val=&quot;001C65DE&quot;/&gt;&lt;wsp:rsid wsp:val=&quot;001C6D4A&quot;/&gt;&lt;wsp:rsid wsp:val=&quot;001D1607&quot;/&gt;&lt;wsp:rsid wsp:val=&quot;001D16D8&quot;/&gt;&lt;wsp:rsid wsp:val=&quot;001D1FE4&quot;/&gt;&lt;wsp:rsid wsp:val=&quot;001D23AE&quot;/&gt;&lt;wsp:rsid wsp:val=&quot;001D31A7&quot;/&gt;&lt;wsp:rsid wsp:val=&quot;001D3298&quot;/&gt;&lt;wsp:rsid wsp:val=&quot;001D51BA&quot;/&gt;&lt;wsp:rsid wsp:val=&quot;001D61A9&quot;/&gt;&lt;wsp:rsid wsp:val=&quot;001D6342&quot;/&gt;&lt;wsp:rsid wsp:val=&quot;001D6D49&quot;/&gt;&lt;wsp:rsid wsp:val=&quot;001D6D53&quot;/&gt;&lt;wsp:rsid wsp:val=&quot;001E0114&quot;/&gt;&lt;wsp:rsid wsp:val=&quot;001E09BB&quot;/&gt;&lt;wsp:rsid wsp:val=&quot;001E114A&quot;/&gt;&lt;wsp:rsid wsp:val=&quot;001E1DF8&quot;/&gt;&lt;wsp:rsid wsp:val=&quot;001E1DFB&quot;/&gt;&lt;wsp:rsid wsp:val=&quot;001E2382&quot;/&gt;&lt;wsp:rsid wsp:val=&quot;001E24CC&quot;/&gt;&lt;wsp:rsid wsp:val=&quot;001E2CF6&quot;/&gt;&lt;wsp:rsid wsp:val=&quot;001E49B4&quot;/&gt;&lt;wsp:rsid wsp:val=&quot;001E51DD&quot;/&gt;&lt;wsp:rsid wsp:val=&quot;001E53B5&quot;/&gt;&lt;wsp:rsid wsp:val=&quot;001E58E2&quot;/&gt;&lt;wsp:rsid wsp:val=&quot;001E5CC3&quot;/&gt;&lt;wsp:rsid wsp:val=&quot;001E5D52&quot;/&gt;&lt;wsp:rsid wsp:val=&quot;001E7AED&quot;/&gt;&lt;wsp:rsid wsp:val=&quot;001F1261&quot;/&gt;&lt;wsp:rsid wsp:val=&quot;001F25FA&quot;/&gt;&lt;wsp:rsid wsp:val=&quot;001F2689&quot;/&gt;&lt;wsp:rsid wsp:val=&quot;001F36F7&quot;/&gt;&lt;wsp:rsid wsp:val=&quot;001F3916&quot;/&gt;&lt;wsp:rsid wsp:val=&quot;001F4488&quot;/&gt;&lt;wsp:rsid wsp:val=&quot;001F4B32&quot;/&gt;&lt;wsp:rsid wsp:val=&quot;001F54C5&quot;/&gt;&lt;wsp:rsid wsp:val=&quot;001F59F7&quot;/&gt;&lt;wsp:rsid wsp:val=&quot;001F6018&quot;/&gt;&lt;wsp:rsid wsp:val=&quot;001F662C&quot;/&gt;&lt;wsp:rsid wsp:val=&quot;001F7074&quot;/&gt;&lt;wsp:rsid wsp:val=&quot;0020037C&quot;/&gt;&lt;wsp:rsid wsp:val=&quot;00200490&quot;/&gt;&lt;wsp:rsid wsp:val=&quot;00200FF6&quot;/&gt;&lt;wsp:rsid wsp:val=&quot;00201F3A&quot;/&gt;&lt;wsp:rsid wsp:val=&quot;00202D34&quot;/&gt;&lt;wsp:rsid wsp:val=&quot;00203F96&quot;/&gt;&lt;wsp:rsid wsp:val=&quot;00204E54&quot;/&gt;&lt;wsp:rsid wsp:val=&quot;0020560C&quot;/&gt;&lt;wsp:rsid wsp:val=&quot;002057A8&quot;/&gt;&lt;wsp:rsid wsp:val=&quot;00205B63&quot;/&gt;&lt;wsp:rsid wsp:val=&quot;00205B8B&quot;/&gt;&lt;wsp:rsid wsp:val=&quot;00206153&quot;/&gt;&lt;wsp:rsid wsp:val=&quot;002061D8&quot;/&gt;&lt;wsp:rsid wsp:val=&quot;002069B2&quot;/&gt;&lt;wsp:rsid wsp:val=&quot;00206B6E&quot;/&gt;&lt;wsp:rsid wsp:val=&quot;00207231&quot;/&gt;&lt;wsp:rsid wsp:val=&quot;00207FA3&quot;/&gt;&lt;wsp:rsid wsp:val=&quot;00210380&quot;/&gt;&lt;wsp:rsid wsp:val=&quot;00210F73&quot;/&gt;&lt;wsp:rsid wsp:val=&quot;0021200B&quot;/&gt;&lt;wsp:rsid wsp:val=&quot;0021281F&quot;/&gt;&lt;wsp:rsid wsp:val=&quot;00214D13&quot;/&gt;&lt;wsp:rsid wsp:val=&quot;00214DA8&quot;/&gt;&lt;wsp:rsid wsp:val=&quot;00215423&quot;/&gt;&lt;wsp:rsid wsp:val=&quot;002158FA&quot;/&gt;&lt;wsp:rsid wsp:val=&quot;00217CD2&quot;/&gt;&lt;wsp:rsid wsp:val=&quot;002204B5&quot;/&gt;&lt;wsp:rsid wsp:val=&quot;00220600&quot;/&gt;&lt;wsp:rsid wsp:val=&quot;00220888&quot;/&gt;&lt;wsp:rsid wsp:val=&quot;00220DD4&quot;/&gt;&lt;wsp:rsid wsp:val=&quot;00220FBD&quot;/&gt;&lt;wsp:rsid wsp:val=&quot;00221380&quot;/&gt;&lt;wsp:rsid wsp:val=&quot;002224DB&quot;/&gt;&lt;wsp:rsid wsp:val=&quot;002231CD&quot;/&gt;&lt;wsp:rsid wsp:val=&quot;00223FCB&quot;/&gt;&lt;wsp:rsid wsp:val=&quot;002244CE&quot;/&gt;&lt;wsp:rsid wsp:val=&quot;00224666&quot;/&gt;&lt;wsp:rsid wsp:val=&quot;002248C8&quot;/&gt;&lt;wsp:rsid wsp:val=&quot;0022504B&quot;/&gt;&lt;wsp:rsid wsp:val=&quot;00225228&quot;/&gt;&lt;wsp:rsid wsp:val=&quot;002252C3&quot;/&gt;&lt;wsp:rsid wsp:val=&quot;00225B30&quot;/&gt;&lt;wsp:rsid wsp:val=&quot;00225C54&quot;/&gt;&lt;wsp:rsid wsp:val=&quot;00225F42&quot;/&gt;&lt;wsp:rsid wsp:val=&quot;002269D4&quot;/&gt;&lt;wsp:rsid wsp:val=&quot;00226BBF&quot;/&gt;&lt;wsp:rsid wsp:val=&quot;00230765&quot;/&gt;&lt;wsp:rsid wsp:val=&quot;00231138&quot;/&gt;&lt;wsp:rsid wsp:val=&quot;002319D1&quot;/&gt;&lt;wsp:rsid wsp:val=&quot;002319E4&quot;/&gt;&lt;wsp:rsid wsp:val=&quot;00232211&quot;/&gt;&lt;wsp:rsid wsp:val=&quot;00232584&quot;/&gt;&lt;wsp:rsid wsp:val=&quot;002330A5&quot;/&gt;&lt;wsp:rsid wsp:val=&quot;00233C8B&quot;/&gt;&lt;wsp:rsid wsp:val=&quot;00233F86&quot;/&gt;&lt;wsp:rsid wsp:val=&quot;00234A81&quot;/&gt;&lt;wsp:rsid wsp:val=&quot;00234AD3&quot;/&gt;&lt;wsp:rsid wsp:val=&quot;00235632&quot;/&gt;&lt;wsp:rsid wsp:val=&quot;00235872&quot;/&gt;&lt;wsp:rsid wsp:val=&quot;002358F3&quot;/&gt;&lt;wsp:rsid wsp:val=&quot;002359CA&quot;/&gt;&lt;wsp:rsid wsp:val=&quot;00236401&quot;/&gt;&lt;wsp:rsid wsp:val=&quot;00236922&quot;/&gt;&lt;wsp:rsid wsp:val=&quot;00236AE2&quot;/&gt;&lt;wsp:rsid wsp:val=&quot;00237465&quot;/&gt;&lt;wsp:rsid wsp:val=&quot;00237FCA&quot;/&gt;&lt;wsp:rsid wsp:val=&quot;0024037F&quot;/&gt;&lt;wsp:rsid wsp:val=&quot;00240E69&quot;/&gt;&lt;wsp:rsid wsp:val=&quot;00240FFF&quot;/&gt;&lt;wsp:rsid wsp:val=&quot;00241559&quot;/&gt;&lt;wsp:rsid wsp:val=&quot;00242567&quot;/&gt;&lt;wsp:rsid wsp:val=&quot;00242E81&quot;/&gt;&lt;wsp:rsid wsp:val=&quot;002430B5&quot;/&gt;&lt;wsp:rsid wsp:val=&quot;002435B3&quot;/&gt;&lt;wsp:rsid wsp:val=&quot;00243EB7&quot;/&gt;&lt;wsp:rsid wsp:val=&quot;0024407B&quot;/&gt;&lt;wsp:rsid wsp:val=&quot;00244CA3&quot;/&gt;&lt;wsp:rsid wsp:val=&quot;002454B8&quot;/&gt;&lt;wsp:rsid wsp:val=&quot;002458EB&quot;/&gt;&lt;wsp:rsid wsp:val=&quot;002475F0&quot;/&gt;&lt;wsp:rsid wsp:val=&quot;002500C8&quot;/&gt;&lt;wsp:rsid wsp:val=&quot;00250B2A&quot;/&gt;&lt;wsp:rsid wsp:val=&quot;00250BF9&quot;/&gt;&lt;wsp:rsid wsp:val=&quot;002530B3&quot;/&gt;&lt;wsp:rsid wsp:val=&quot;002554E9&quot;/&gt;&lt;wsp:rsid wsp:val=&quot;00255D91&quot;/&gt;&lt;wsp:rsid wsp:val=&quot;0025635E&quot;/&gt;&lt;wsp:rsid wsp:val=&quot;00256528&quot;/&gt;&lt;wsp:rsid wsp:val=&quot;00257543&quot;/&gt;&lt;wsp:rsid wsp:val=&quot;00257A67&quot;/&gt;&lt;wsp:rsid wsp:val=&quot;00257B25&quot;/&gt;&lt;wsp:rsid wsp:val=&quot;00257C94&quot;/&gt;&lt;wsp:rsid wsp:val=&quot;00257FDF&quot;/&gt;&lt;wsp:rsid wsp:val=&quot;0026030A&quot;/&gt;&lt;wsp:rsid wsp:val=&quot;00260C2A&quot;/&gt;&lt;wsp:rsid wsp:val=&quot;002617E7&quot;/&gt;&lt;wsp:rsid wsp:val=&quot;00261AFD&quot;/&gt;&lt;wsp:rsid wsp:val=&quot;00262E21&quot;/&gt;&lt;wsp:rsid wsp:val=&quot;00263A3F&quot;/&gt;&lt;wsp:rsid wsp:val=&quot;00264209&quot;/&gt;&lt;wsp:rsid wsp:val=&quot;00264228&quot;/&gt;&lt;wsp:rsid wsp:val=&quot;00264334&quot;/&gt;&lt;wsp:rsid wsp:val=&quot;0026473E&quot;/&gt;&lt;wsp:rsid wsp:val=&quot;00264D79&quot;/&gt;&lt;wsp:rsid wsp:val=&quot;00266214&quot;/&gt;&lt;wsp:rsid wsp:val=&quot;00267C83&quot;/&gt;&lt;wsp:rsid wsp:val=&quot;00270C75&quot;/&gt;&lt;wsp:rsid wsp:val=&quot;00270EA2&quot;/&gt;&lt;wsp:rsid wsp:val=&quot;0027144F&quot;/&gt;&lt;wsp:rsid wsp:val=&quot;00271899&quot;/&gt;&lt;wsp:rsid wsp:val=&quot;002718D7&quot;/&gt;&lt;wsp:rsid wsp:val=&quot;00271E4C&quot;/&gt;&lt;wsp:rsid wsp:val=&quot;00271F3A&quot;/&gt;&lt;wsp:rsid wsp:val=&quot;002724CD&quot;/&gt;&lt;wsp:rsid wsp:val=&quot;00273278&quot;/&gt;&lt;wsp:rsid wsp:val=&quot;002737F4&quot;/&gt;&lt;wsp:rsid wsp:val=&quot;00273D06&quot;/&gt;&lt;wsp:rsid wsp:val=&quot;00277B80&quot;/&gt;&lt;wsp:rsid wsp:val=&quot;00277CE8&quot;/&gt;&lt;wsp:rsid wsp:val=&quot;002805F5&quot;/&gt;&lt;wsp:rsid wsp:val=&quot;00280751&quot;/&gt;&lt;wsp:rsid wsp:val=&quot;00281DC2&quot;/&gt;&lt;wsp:rsid wsp:val=&quot;002822E6&quot;/&gt;&lt;wsp:rsid wsp:val=&quot;0028280A&quot;/&gt;&lt;wsp:rsid wsp:val=&quot;002828DA&quot;/&gt;&lt;wsp:rsid wsp:val=&quot;00283606&quot;/&gt;&lt;wsp:rsid wsp:val=&quot;002850D3&quot;/&gt;&lt;wsp:rsid wsp:val=&quot;00285311&quot;/&gt;&lt;wsp:rsid wsp:val=&quot;00286176&quot;/&gt;&lt;wsp:rsid wsp:val=&quot;002869ED&quot;/&gt;&lt;wsp:rsid wsp:val=&quot;00286ACD&quot;/&gt;&lt;wsp:rsid wsp:val=&quot;00286AD1&quot;/&gt;&lt;wsp:rsid wsp:val=&quot;00287838&quot;/&gt;&lt;wsp:rsid wsp:val=&quot;002907B5&quot;/&gt;&lt;wsp:rsid wsp:val=&quot;00290CE6&quot;/&gt;&lt;wsp:rsid wsp:val=&quot;00291523&quot;/&gt;&lt;wsp:rsid wsp:val=&quot;002918A7&quot;/&gt;&lt;wsp:rsid wsp:val=&quot;00292EB7&quot;/&gt;&lt;wsp:rsid wsp:val=&quot;00294857&quot;/&gt;&lt;wsp:rsid wsp:val=&quot;00294C9B&quot;/&gt;&lt;wsp:rsid wsp:val=&quot;00295E23&quot;/&gt;&lt;wsp:rsid wsp:val=&quot;00296227&quot;/&gt;&lt;wsp:rsid wsp:val=&quot;00296915&quot;/&gt;&lt;wsp:rsid wsp:val=&quot;00296F44&quot;/&gt;&lt;wsp:rsid wsp:val=&quot;002970B0&quot;/&gt;&lt;wsp:rsid wsp:val=&quot;0029761E&quot;/&gt;&lt;wsp:rsid wsp:val=&quot;0029777D&quot;/&gt;&lt;wsp:rsid wsp:val=&quot;002A055E&quot;/&gt;&lt;wsp:rsid wsp:val=&quot;002A0723&quot;/&gt;&lt;wsp:rsid wsp:val=&quot;002A089D&quot;/&gt;&lt;wsp:rsid wsp:val=&quot;002A1479&quot;/&gt;&lt;wsp:rsid wsp:val=&quot;002A1760&quot;/&gt;&lt;wsp:rsid wsp:val=&quot;002A1D4E&quot;/&gt;&lt;wsp:rsid wsp:val=&quot;002A1FBA&quot;/&gt;&lt;wsp:rsid wsp:val=&quot;002A253E&quot;/&gt;&lt;wsp:rsid wsp:val=&quot;002A25EB&quot;/&gt;&lt;wsp:rsid wsp:val=&quot;002A2869&quot;/&gt;&lt;wsp:rsid wsp:val=&quot;002A2EA6&quot;/&gt;&lt;wsp:rsid wsp:val=&quot;002A3339&quot;/&gt;&lt;wsp:rsid wsp:val=&quot;002A3D58&quot;/&gt;&lt;wsp:rsid wsp:val=&quot;002A4CFA&quot;/&gt;&lt;wsp:rsid wsp:val=&quot;002A4EF2&quot;/&gt;&lt;wsp:rsid wsp:val=&quot;002A5529&quot;/&gt;&lt;wsp:rsid wsp:val=&quot;002A6263&quot;/&gt;&lt;wsp:rsid wsp:val=&quot;002A6CCF&quot;/&gt;&lt;wsp:rsid wsp:val=&quot;002A750D&quot;/&gt;&lt;wsp:rsid wsp:val=&quot;002A7746&quot;/&gt;&lt;wsp:rsid wsp:val=&quot;002A778C&quot;/&gt;&lt;wsp:rsid wsp:val=&quot;002A78F5&quot;/&gt;&lt;wsp:rsid wsp:val=&quot;002A7E72&quot;/&gt;&lt;wsp:rsid wsp:val=&quot;002A7ECC&quot;/&gt;&lt;wsp:rsid wsp:val=&quot;002B00D5&quot;/&gt;&lt;wsp:rsid wsp:val=&quot;002B00D7&quot;/&gt;&lt;wsp:rsid wsp:val=&quot;002B24D6&quot;/&gt;&lt;wsp:rsid wsp:val=&quot;002B3D1E&quot;/&gt;&lt;wsp:rsid wsp:val=&quot;002B4EF9&quot;/&gt;&lt;wsp:rsid wsp:val=&quot;002B5509&quot;/&gt;&lt;wsp:rsid wsp:val=&quot;002B553E&quot;/&gt;&lt;wsp:rsid wsp:val=&quot;002B7897&quot;/&gt;&lt;wsp:rsid wsp:val=&quot;002B7D17&quot;/&gt;&lt;wsp:rsid wsp:val=&quot;002C1219&quot;/&gt;&lt;wsp:rsid wsp:val=&quot;002C1653&quot;/&gt;&lt;wsp:rsid wsp:val=&quot;002C2DDA&quot;/&gt;&lt;wsp:rsid wsp:val=&quot;002C3EEB&quot;/&gt;&lt;wsp:rsid wsp:val=&quot;002C3F10&quot;/&gt;&lt;wsp:rsid wsp:val=&quot;002C41E6&quot;/&gt;&lt;wsp:rsid wsp:val=&quot;002C545D&quot;/&gt;&lt;wsp:rsid wsp:val=&quot;002D0481&quot;/&gt;&lt;wsp:rsid wsp:val=&quot;002D04B8&quot;/&gt;&lt;wsp:rsid wsp:val=&quot;002D071A&quot;/&gt;&lt;wsp:rsid wsp:val=&quot;002D1050&quot;/&gt;&lt;wsp:rsid wsp:val=&quot;002D13DA&quot;/&gt;&lt;wsp:rsid wsp:val=&quot;002D18FB&quot;/&gt;&lt;wsp:rsid wsp:val=&quot;002D229C&quot;/&gt;&lt;wsp:rsid wsp:val=&quot;002D2548&quot;/&gt;&lt;wsp:rsid wsp:val=&quot;002D2BA1&quot;/&gt;&lt;wsp:rsid wsp:val=&quot;002D2E4F&quot;/&gt;&lt;wsp:rsid wsp:val=&quot;002D34B2&quot;/&gt;&lt;wsp:rsid wsp:val=&quot;002D369A&quot;/&gt;&lt;wsp:rsid wsp:val=&quot;002D3B75&quot;/&gt;&lt;wsp:rsid wsp:val=&quot;002D3E97&quot;/&gt;&lt;wsp:rsid wsp:val=&quot;002D3F33&quot;/&gt;&lt;wsp:rsid wsp:val=&quot;002D4825&quot;/&gt;&lt;wsp:rsid wsp:val=&quot;002D48C1&quot;/&gt;&lt;wsp:rsid wsp:val=&quot;002D5ABE&quot;/&gt;&lt;wsp:rsid wsp:val=&quot;002D5F81&quot;/&gt;&lt;wsp:rsid wsp:val=&quot;002D6234&quot;/&gt;&lt;wsp:rsid wsp:val=&quot;002D6CA1&quot;/&gt;&lt;wsp:rsid wsp:val=&quot;002D6DD0&quot;/&gt;&lt;wsp:rsid wsp:val=&quot;002D7440&quot;/&gt;&lt;wsp:rsid wsp:val=&quot;002D7637&quot;/&gt;&lt;wsp:rsid wsp:val=&quot;002D798C&quot;/&gt;&lt;wsp:rsid wsp:val=&quot;002E0FF2&quot;/&gt;&lt;wsp:rsid wsp:val=&quot;002E17F2&quot;/&gt;&lt;wsp:rsid wsp:val=&quot;002E2BBC&quot;/&gt;&lt;wsp:rsid wsp:val=&quot;002E5141&quot;/&gt;&lt;wsp:rsid wsp:val=&quot;002E631C&quot;/&gt;&lt;wsp:rsid wsp:val=&quot;002E6AFE&quot;/&gt;&lt;wsp:rsid wsp:val=&quot;002E6F9E&quot;/&gt;&lt;wsp:rsid wsp:val=&quot;002E796A&quot;/&gt;&lt;wsp:rsid wsp:val=&quot;002E7CAE&quot;/&gt;&lt;wsp:rsid wsp:val=&quot;002E7E80&quot;/&gt;&lt;wsp:rsid wsp:val=&quot;002E7F84&quot;/&gt;&lt;wsp:rsid wsp:val=&quot;002F1F20&quot;/&gt;&lt;wsp:rsid wsp:val=&quot;002F2241&quot;/&gt;&lt;wsp:rsid wsp:val=&quot;002F2771&quot;/&gt;&lt;wsp:rsid wsp:val=&quot;002F306C&quot;/&gt;&lt;wsp:rsid wsp:val=&quot;002F37A9&quot;/&gt;&lt;wsp:rsid wsp:val=&quot;002F393F&quot;/&gt;&lt;wsp:rsid wsp:val=&quot;002F3FFA&quot;/&gt;&lt;wsp:rsid wsp:val=&quot;002F5E03&quot;/&gt;&lt;wsp:rsid wsp:val=&quot;002F6EE6&quot;/&gt;&lt;wsp:rsid wsp:val=&quot;002F72D6&quot;/&gt;&lt;wsp:rsid wsp:val=&quot;002F769C&quot;/&gt;&lt;wsp:rsid wsp:val=&quot;00300755&quot;/&gt;&lt;wsp:rsid wsp:val=&quot;00301CE6&quot;/&gt;&lt;wsp:rsid wsp:val=&quot;0030256B&quot;/&gt;&lt;wsp:rsid wsp:val=&quot;00302631&quot;/&gt;&lt;wsp:rsid wsp:val=&quot;00303AFB&quot;/&gt;&lt;wsp:rsid wsp:val=&quot;0030443D&quot;/&gt;&lt;wsp:rsid wsp:val=&quot;00304B6A&quot;/&gt;&lt;wsp:rsid wsp:val=&quot;0030501F&quot;/&gt;&lt;wsp:rsid wsp:val=&quot;00306134&quot;/&gt;&lt;wsp:rsid wsp:val=&quot;00307BA1&quot;/&gt;&lt;wsp:rsid wsp:val=&quot;0031050C&quot;/&gt;&lt;wsp:rsid wsp:val=&quot;00311702&quot;/&gt;&lt;wsp:rsid wsp:val=&quot;00311E82&quot;/&gt;&lt;wsp:rsid wsp:val=&quot;00313535&quot;/&gt;&lt;wsp:rsid wsp:val=&quot;00313FD6&quot;/&gt;&lt;wsp:rsid wsp:val=&quot;003140FC&quot;/&gt;&lt;wsp:rsid wsp:val=&quot;003143BD&quot;/&gt;&lt;wsp:rsid wsp:val=&quot;003147AC&quot;/&gt;&lt;wsp:rsid wsp:val=&quot;003151A8&quot;/&gt;&lt;wsp:rsid wsp:val=&quot;00315A5C&quot;/&gt;&lt;wsp:rsid wsp:val=&quot;003170A6&quot;/&gt;&lt;wsp:rsid wsp:val=&quot;00317173&quot;/&gt;&lt;wsp:rsid wsp:val=&quot;0032019F&quot;/&gt;&lt;wsp:rsid wsp:val=&quot;003203ED&quot;/&gt;&lt;wsp:rsid wsp:val=&quot;0032072E&quot;/&gt;&lt;wsp:rsid wsp:val=&quot;0032131B&quot;/&gt;&lt;wsp:rsid wsp:val=&quot;00321C26&quot;/&gt;&lt;wsp:rsid wsp:val=&quot;00321C4F&quot;/&gt;&lt;wsp:rsid wsp:val=&quot;00322090&quot;/&gt;&lt;wsp:rsid wsp:val=&quot;00322C9F&quot;/&gt;&lt;wsp:rsid wsp:val=&quot;003236ED&quot;/&gt;&lt;wsp:rsid wsp:val=&quot;00323A12&quot;/&gt;&lt;wsp:rsid wsp:val=&quot;0032460C&quot;/&gt;&lt;wsp:rsid wsp:val=&quot;00324718&quot;/&gt;&lt;wsp:rsid wsp:val=&quot;00324D23&quot;/&gt;&lt;wsp:rsid wsp:val=&quot;00324EA6&quot;/&gt;&lt;wsp:rsid wsp:val=&quot;00325A36&quot;/&gt;&lt;wsp:rsid wsp:val=&quot;00325BC6&quot;/&gt;&lt;wsp:rsid wsp:val=&quot;00327456&quot;/&gt;&lt;wsp:rsid wsp:val=&quot;003275D3&quot;/&gt;&lt;wsp:rsid wsp:val=&quot;00330069&quot;/&gt;&lt;wsp:rsid wsp:val=&quot;00331249&quot;/&gt;&lt;wsp:rsid wsp:val=&quot;00331751&quot;/&gt;&lt;wsp:rsid wsp:val=&quot;00331C1E&quot;/&gt;&lt;wsp:rsid wsp:val=&quot;003321E7&quot;/&gt;&lt;wsp:rsid wsp:val=&quot;00332DB2&quot;/&gt;&lt;wsp:rsid wsp:val=&quot;003340F2&quot;/&gt;&lt;wsp:rsid wsp:val=&quot;00334172&quot;/&gt;&lt;wsp:rsid wsp:val=&quot;00334579&quot;/&gt;&lt;wsp:rsid wsp:val=&quot;00335858&quot;/&gt;&lt;wsp:rsid wsp:val=&quot;00335B0C&quot;/&gt;&lt;wsp:rsid wsp:val=&quot;00336BDA&quot;/&gt;&lt;wsp:rsid wsp:val=&quot;00337B9E&quot;/&gt;&lt;wsp:rsid wsp:val=&quot;00340521&quot;/&gt;&lt;wsp:rsid wsp:val=&quot;003409C4&quot;/&gt;&lt;wsp:rsid wsp:val=&quot;00340D37&quot;/&gt;&lt;wsp:rsid wsp:val=&quot;00341060&quot;/&gt;&lt;wsp:rsid wsp:val=&quot;00342681&quot;/&gt;&lt;wsp:rsid wsp:val=&quot;003429AC&quot;/&gt;&lt;wsp:rsid wsp:val=&quot;00342BD7&quot;/&gt;&lt;wsp:rsid wsp:val=&quot;0034324A&quot;/&gt;&lt;wsp:rsid wsp:val=&quot;00345054&quot;/&gt;&lt;wsp:rsid wsp:val=&quot;00346CBE&quot;/&gt;&lt;wsp:rsid wsp:val=&quot;00346DB5&quot;/&gt;&lt;wsp:rsid wsp:val=&quot;00347407&quot;/&gt;&lt;wsp:rsid wsp:val=&quot;003477B1&quot;/&gt;&lt;wsp:rsid wsp:val=&quot;00350057&quot;/&gt;&lt;wsp:rsid wsp:val=&quot;00351246&quot;/&gt;&lt;wsp:rsid wsp:val=&quot;0035129A&quot;/&gt;&lt;wsp:rsid wsp:val=&quot;00352663&quot;/&gt;&lt;wsp:rsid wsp:val=&quot;00354011&quot;/&gt;&lt;wsp:rsid wsp:val=&quot;00354428&quot;/&gt;&lt;wsp:rsid wsp:val=&quot;0035522B&quot;/&gt;&lt;wsp:rsid wsp:val=&quot;0035713C&quot;/&gt;&lt;wsp:rsid wsp:val=&quot;00357380&quot;/&gt;&lt;wsp:rsid wsp:val=&quot;00357C70&quot;/&gt;&lt;wsp:rsid wsp:val=&quot;003602D9&quot;/&gt;&lt;wsp:rsid wsp:val=&quot;003604CE&quot;/&gt;&lt;wsp:rsid wsp:val=&quot;00360F71&quot;/&gt;&lt;wsp:rsid wsp:val=&quot;00361625&quot;/&gt;&lt;wsp:rsid wsp:val=&quot;00361BED&quot;/&gt;&lt;wsp:rsid wsp:val=&quot;00362680&quot;/&gt;&lt;wsp:rsid wsp:val=&quot;00362ADF&quot;/&gt;&lt;wsp:rsid wsp:val=&quot;00363F09&quot;/&gt;&lt;wsp:rsid wsp:val=&quot;003666AD&quot;/&gt;&lt;wsp:rsid wsp:val=&quot;0036700A&quot;/&gt;&lt;wsp:rsid wsp:val=&quot;00367803&quot;/&gt;&lt;wsp:rsid wsp:val=&quot;003678DC&quot;/&gt;&lt;wsp:rsid wsp:val=&quot;00367F4C&quot;/&gt;&lt;wsp:rsid wsp:val=&quot;003702D1&quot;/&gt;&lt;wsp:rsid wsp:val=&quot;00370E47&quot;/&gt;&lt;wsp:rsid wsp:val=&quot;00371160&quot;/&gt;&lt;wsp:rsid wsp:val=&quot;003715FC&quot;/&gt;&lt;wsp:rsid wsp:val=&quot;003719B6&quot;/&gt;&lt;wsp:rsid wsp:val=&quot;00372A03&quot;/&gt;&lt;wsp:rsid wsp:val=&quot;003730EF&quot;/&gt;&lt;wsp:rsid wsp:val=&quot;0037317A&quot;/&gt;&lt;wsp:rsid wsp:val=&quot;003739AA&quot;/&gt;&lt;wsp:rsid wsp:val=&quot;003742AC&quot;/&gt;&lt;wsp:rsid wsp:val=&quot;0037443C&quot;/&gt;&lt;wsp:rsid wsp:val=&quot;003744A0&quot;/&gt;&lt;wsp:rsid wsp:val=&quot;003750E0&quot;/&gt;&lt;wsp:rsid wsp:val=&quot;00376A36&quot;/&gt;&lt;wsp:rsid wsp:val=&quot;00376A7E&quot;/&gt;&lt;wsp:rsid wsp:val=&quot;00377CE1&quot;/&gt;&lt;wsp:rsid wsp:val=&quot;003828AE&quot;/&gt;&lt;wsp:rsid wsp:val=&quot;00383091&quot;/&gt;&lt;wsp:rsid wsp:val=&quot;003839A1&quot;/&gt;&lt;wsp:rsid wsp:val=&quot;00383C2E&quot;/&gt;&lt;wsp:rsid wsp:val=&quot;00383C85&quot;/&gt;&lt;wsp:rsid wsp:val=&quot;0038492A&quot;/&gt;&lt;wsp:rsid wsp:val=&quot;00385714&quot;/&gt;&lt;wsp:rsid wsp:val=&quot;00385BF0&quot;/&gt;&lt;wsp:rsid wsp:val=&quot;00387595&quot;/&gt;&lt;wsp:rsid wsp:val=&quot;00387B4F&quot;/&gt;&lt;wsp:rsid wsp:val=&quot;00390400&quot;/&gt;&lt;wsp:rsid wsp:val=&quot;0039057D&quot;/&gt;&lt;wsp:rsid wsp:val=&quot;003921EB&quot;/&gt;&lt;wsp:rsid wsp:val=&quot;00392D84&quot;/&gt;&lt;wsp:rsid wsp:val=&quot;00393323&quot;/&gt;&lt;wsp:rsid wsp:val=&quot;003939FF&quot;/&gt;&lt;wsp:rsid wsp:val=&quot;0039449B&quot;/&gt;&lt;wsp:rsid wsp:val=&quot;0039564B&quot;/&gt;&lt;wsp:rsid wsp:val=&quot;003956A7&quot;/&gt;&lt;wsp:rsid wsp:val=&quot;00397374&quot;/&gt;&lt;wsp:rsid wsp:val=&quot;003978C5&quot;/&gt;&lt;wsp:rsid wsp:val=&quot;003A0575&quot;/&gt;&lt;wsp:rsid wsp:val=&quot;003A1962&quot;/&gt;&lt;wsp:rsid wsp:val=&quot;003A2223&quot;/&gt;&lt;wsp:rsid wsp:val=&quot;003A2A0F&quot;/&gt;&lt;wsp:rsid wsp:val=&quot;003A3CEF&quot;/&gt;&lt;wsp:rsid wsp:val=&quot;003A45A1&quot;/&gt;&lt;wsp:rsid wsp:val=&quot;003A5B0A&quot;/&gt;&lt;wsp:rsid wsp:val=&quot;003A5BD4&quot;/&gt;&lt;wsp:rsid wsp:val=&quot;003A6BAC&quot;/&gt;&lt;wsp:rsid wsp:val=&quot;003A6C03&quot;/&gt;&lt;wsp:rsid wsp:val=&quot;003A701E&quot;/&gt;&lt;wsp:rsid wsp:val=&quot;003A7C42&quot;/&gt;&lt;wsp:rsid wsp:val=&quot;003A7EF3&quot;/&gt;&lt;wsp:rsid wsp:val=&quot;003B01EB&quot;/&gt;&lt;wsp:rsid wsp:val=&quot;003B0E26&quot;/&gt;&lt;wsp:rsid wsp:val=&quot;003B159C&quot;/&gt;&lt;wsp:rsid wsp:val=&quot;003B214D&quot;/&gt;&lt;wsp:rsid wsp:val=&quot;003B3655&quot;/&gt;&lt;wsp:rsid wsp:val=&quot;003B369F&quot;/&gt;&lt;wsp:rsid wsp:val=&quot;003B36A3&quot;/&gt;&lt;wsp:rsid wsp:val=&quot;003B4682&quot;/&gt;&lt;wsp:rsid wsp:val=&quot;003B616B&quot;/&gt;&lt;wsp:rsid wsp:val=&quot;003B6FEB&quot;/&gt;&lt;wsp:rsid wsp:val=&quot;003B7FE5&quot;/&gt;&lt;wsp:rsid wsp:val=&quot;003C0612&quot;/&gt;&lt;wsp:rsid wsp:val=&quot;003C11C8&quot;/&gt;&lt;wsp:rsid wsp:val=&quot;003C2702&quot;/&gt;&lt;wsp:rsid wsp:val=&quot;003C2978&quot;/&gt;&lt;wsp:rsid wsp:val=&quot;003C3384&quot;/&gt;&lt;wsp:rsid wsp:val=&quot;003C387F&quot;/&gt;&lt;wsp:rsid wsp:val=&quot;003C3D55&quot;/&gt;&lt;wsp:rsid wsp:val=&quot;003C5A0F&quot;/&gt;&lt;wsp:rsid wsp:val=&quot;003C5F2F&quot;/&gt;&lt;wsp:rsid wsp:val=&quot;003C600C&quot;/&gt;&lt;wsp:rsid wsp:val=&quot;003C672E&quot;/&gt;&lt;wsp:rsid wsp:val=&quot;003C6F5A&quot;/&gt;&lt;wsp:rsid wsp:val=&quot;003C713E&quot;/&gt;&lt;wsp:rsid wsp:val=&quot;003C7806&quot;/&gt;&lt;wsp:rsid wsp:val=&quot;003C78D3&quot;/&gt;&lt;wsp:rsid wsp:val=&quot;003C7AF4&quot;/&gt;&lt;wsp:rsid wsp:val=&quot;003D0851&quot;/&gt;&lt;wsp:rsid wsp:val=&quot;003D0F78&quot;/&gt;&lt;wsp:rsid wsp:val=&quot;003D106F&quot;/&gt;&lt;wsp:rsid wsp:val=&quot;003D109F&quot;/&gt;&lt;wsp:rsid wsp:val=&quot;003D12F6&quot;/&gt;&lt;wsp:rsid wsp:val=&quot;003D2478&quot;/&gt;&lt;wsp:rsid wsp:val=&quot;003D2D83&quot;/&gt;&lt;wsp:rsid wsp:val=&quot;003D3762&quot;/&gt;&lt;wsp:rsid wsp:val=&quot;003D3B7A&quot;/&gt;&lt;wsp:rsid wsp:val=&quot;003D3BFF&quot;/&gt;&lt;wsp:rsid wsp:val=&quot;003D3C45&quot;/&gt;&lt;wsp:rsid wsp:val=&quot;003D3D49&quot;/&gt;&lt;wsp:rsid wsp:val=&quot;003D4C9C&quot;/&gt;&lt;wsp:rsid wsp:val=&quot;003D4FB2&quot;/&gt;&lt;wsp:rsid wsp:val=&quot;003D5B1F&quot;/&gt;&lt;wsp:rsid wsp:val=&quot;003D6F70&quot;/&gt;&lt;wsp:rsid wsp:val=&quot;003D7401&quot;/&gt;&lt;wsp:rsid wsp:val=&quot;003D7591&quot;/&gt;&lt;wsp:rsid wsp:val=&quot;003D7967&quot;/&gt;&lt;wsp:rsid wsp:val=&quot;003E049A&quot;/&gt;&lt;wsp:rsid wsp:val=&quot;003E15FA&quot;/&gt;&lt;wsp:rsid wsp:val=&quot;003E1636&quot;/&gt;&lt;wsp:rsid wsp:val=&quot;003E23FF&quot;/&gt;&lt;wsp:rsid wsp:val=&quot;003E2CCC&quot;/&gt;&lt;wsp:rsid wsp:val=&quot;003E2E3A&quot;/&gt;&lt;wsp:rsid wsp:val=&quot;003E3636&quot;/&gt;&lt;wsp:rsid wsp:val=&quot;003E443C&quot;/&gt;&lt;wsp:rsid wsp:val=&quot;003E44E5&quot;/&gt;&lt;wsp:rsid wsp:val=&quot;003E55E4&quot;/&gt;&lt;wsp:rsid wsp:val=&quot;003E5BD2&quot;/&gt;&lt;wsp:rsid wsp:val=&quot;003E6212&quot;/&gt;&lt;wsp:rsid wsp:val=&quot;003E6322&quot;/&gt;&lt;wsp:rsid wsp:val=&quot;003E6E20&quot;/&gt;&lt;wsp:rsid wsp:val=&quot;003E74E3&quot;/&gt;&lt;wsp:rsid wsp:val=&quot;003E7DDC&quot;/&gt;&lt;wsp:rsid wsp:val=&quot;003F05C7&quot;/&gt;&lt;wsp:rsid wsp:val=&quot;003F091C&quot;/&gt;&lt;wsp:rsid wsp:val=&quot;003F21E7&quot;/&gt;&lt;wsp:rsid wsp:val=&quot;003F2CD4&quot;/&gt;&lt;wsp:rsid wsp:val=&quot;003F3012&quot;/&gt;&lt;wsp:rsid wsp:val=&quot;003F35F4&quot;/&gt;&lt;wsp:rsid wsp:val=&quot;003F36A4&quot;/&gt;&lt;wsp:rsid wsp:val=&quot;003F44DA&quot;/&gt;&lt;wsp:rsid wsp:val=&quot;003F6BBE&quot;/&gt;&lt;wsp:rsid wsp:val=&quot;003F6D1D&quot;/&gt;&lt;wsp:rsid wsp:val=&quot;003F70F0&quot;/&gt;&lt;wsp:rsid wsp:val=&quot;003F76C9&quot;/&gt;&lt;wsp:rsid wsp:val=&quot;003F7B2C&quot;/&gt;&lt;wsp:rsid wsp:val=&quot;004000E8&quot;/&gt;&lt;wsp:rsid wsp:val=&quot;00401231&quot;/&gt;&lt;wsp:rsid wsp:val=&quot;004017E9&quot;/&gt;&lt;wsp:rsid wsp:val=&quot;004019D1&quot;/&gt;&lt;wsp:rsid wsp:val=&quot;00402D3C&quot;/&gt;&lt;wsp:rsid wsp:val=&quot;00402E2B&quot;/&gt;&lt;wsp:rsid wsp:val=&quot;00403B7B&quot;/&gt;&lt;wsp:rsid wsp:val=&quot;00404A9E&quot;/&gt;&lt;wsp:rsid wsp:val=&quot;0040512B&quot;/&gt;&lt;wsp:rsid wsp:val=&quot;00405CA5&quot;/&gt;&lt;wsp:rsid wsp:val=&quot;00406699&quot;/&gt;&lt;wsp:rsid wsp:val=&quot;00407764&quot;/&gt;&lt;wsp:rsid wsp:val=&quot;00407AB5&quot;/&gt;&lt;wsp:rsid wsp:val=&quot;00407CD3&quot;/&gt;&lt;wsp:rsid wsp:val=&quot;00410134&quot;/&gt;&lt;wsp:rsid wsp:val=&quot;00410B72&quot;/&gt;&lt;wsp:rsid wsp:val=&quot;00410F12&quot;/&gt;&lt;wsp:rsid wsp:val=&quot;00410F18&quot;/&gt;&lt;wsp:rsid wsp:val=&quot;004117A3&quot;/&gt;&lt;wsp:rsid wsp:val=&quot;00411A80&quot;/&gt;&lt;wsp:rsid wsp:val=&quot;0041263E&quot;/&gt;&lt;wsp:rsid wsp:val=&quot;004129C9&quot;/&gt;&lt;wsp:rsid wsp:val=&quot;00413530&quot;/&gt;&lt;wsp:rsid wsp:val=&quot;0041398A&quot;/&gt;&lt;wsp:rsid wsp:val=&quot;00413AAC&quot;/&gt;&lt;wsp:rsid wsp:val=&quot;0041402E&quot;/&gt;&lt;wsp:rsid wsp:val=&quot;00414101&quot;/&gt;&lt;wsp:rsid wsp:val=&quot;00414717&quot;/&gt;&lt;wsp:rsid wsp:val=&quot;00414D7A&quot;/&gt;&lt;wsp:rsid wsp:val=&quot;00414E3B&quot;/&gt;&lt;wsp:rsid wsp:val=&quot;0041527D&quot;/&gt;&lt;wsp:rsid wsp:val=&quot;004158A2&quot;/&gt;&lt;wsp:rsid wsp:val=&quot;00415D0E&quot;/&gt;&lt;wsp:rsid wsp:val=&quot;00415D40&quot;/&gt;&lt;wsp:rsid wsp:val=&quot;00415FC5&quot;/&gt;&lt;wsp:rsid wsp:val=&quot;00416A2A&quot;/&gt;&lt;wsp:rsid wsp:val=&quot;00420D42&quot;/&gt;&lt;wsp:rsid wsp:val=&quot;00421105&quot;/&gt;&lt;wsp:rsid wsp:val=&quot;00421208&quot;/&gt;&lt;wsp:rsid wsp:val=&quot;004235B6&quot;/&gt;&lt;wsp:rsid wsp:val=&quot;00423815&quot;/&gt;&lt;wsp:rsid wsp:val=&quot;00423C5F&quot;/&gt;&lt;wsp:rsid wsp:val=&quot;004242F4&quot;/&gt;&lt;wsp:rsid wsp:val=&quot;00424A22&quot;/&gt;&lt;wsp:rsid wsp:val=&quot;00424D56&quot;/&gt;&lt;wsp:rsid wsp:val=&quot;00425428&quot;/&gt;&lt;wsp:rsid wsp:val=&quot;0042606A&quot;/&gt;&lt;wsp:rsid wsp:val=&quot;0042640B&quot;/&gt;&lt;wsp:rsid wsp:val=&quot;00426E60&quot;/&gt;&lt;wsp:rsid wsp:val=&quot;00427248&quot;/&gt;&lt;wsp:rsid wsp:val=&quot;00427DB4&quot;/&gt;&lt;wsp:rsid wsp:val=&quot;004318D6&quot;/&gt;&lt;wsp:rsid wsp:val=&quot;00432EA3&quot;/&gt;&lt;wsp:rsid wsp:val=&quot;0043324D&quot;/&gt;&lt;wsp:rsid wsp:val=&quot;0043517F&quot;/&gt;&lt;wsp:rsid wsp:val=&quot;004358F0&quot;/&gt;&lt;wsp:rsid wsp:val=&quot;00436850&quot;/&gt;&lt;wsp:rsid wsp:val=&quot;00437447&quot;/&gt;&lt;wsp:rsid wsp:val=&quot;00440A1E&quot;/&gt;&lt;wsp:rsid wsp:val=&quot;00440D39&quot;/&gt;&lt;wsp:rsid wsp:val=&quot;00441A92&quot;/&gt;&lt;wsp:rsid wsp:val=&quot;00442839&quot;/&gt;&lt;wsp:rsid wsp:val=&quot;004428EF&quot;/&gt;&lt;wsp:rsid wsp:val=&quot;00442F79&quot;/&gt;&lt;wsp:rsid wsp:val=&quot;004434D0&quot;/&gt;&lt;wsp:rsid wsp:val=&quot;00444B38&quot;/&gt;&lt;wsp:rsid wsp:val=&quot;00444F56&quot;/&gt;&lt;wsp:rsid wsp:val=&quot;0044528E&quot;/&gt;&lt;wsp:rsid wsp:val=&quot;004452F4&quot;/&gt;&lt;wsp:rsid wsp:val=&quot;00446488&quot;/&gt;&lt;wsp:rsid wsp:val=&quot;00450730&quot;/&gt;&lt;wsp:rsid wsp:val=&quot;00450D54&quot;/&gt;&lt;wsp:rsid wsp:val=&quot;0045109D&quot;/&gt;&lt;wsp:rsid wsp:val=&quot;004513CE&quot;/&gt;&lt;wsp:rsid wsp:val=&quot;004517AA&quot;/&gt;&lt;wsp:rsid wsp:val=&quot;00452209&quot;/&gt;&lt;wsp:rsid wsp:val=&quot;00452CAC&quot;/&gt;&lt;wsp:rsid wsp:val=&quot;00452E9A&quot;/&gt;&lt;wsp:rsid wsp:val=&quot;00452ED0&quot;/&gt;&lt;wsp:rsid wsp:val=&quot;00453252&quot;/&gt;&lt;wsp:rsid wsp:val=&quot;00453385&quot;/&gt;&lt;wsp:rsid wsp:val=&quot;0045395D&quot;/&gt;&lt;wsp:rsid wsp:val=&quot;00454082&quot;/&gt;&lt;wsp:rsid wsp:val=&quot;00454A19&quot;/&gt;&lt;wsp:rsid wsp:val=&quot;00454CCB&quot;/&gt;&lt;wsp:rsid wsp:val=&quot;00455381&quot;/&gt;&lt;wsp:rsid wsp:val=&quot;00456150&quot;/&gt;&lt;wsp:rsid wsp:val=&quot;00457565&quot;/&gt;&lt;wsp:rsid wsp:val=&quot;00457B71&quot;/&gt;&lt;wsp:rsid wsp:val=&quot;00457F2F&quot;/&gt;&lt;wsp:rsid wsp:val=&quot;0046001B&quot;/&gt;&lt;wsp:rsid wsp:val=&quot;0046083E&quot;/&gt;&lt;wsp:rsid wsp:val=&quot;00461D84&quot;/&gt;&lt;wsp:rsid wsp:val=&quot;00464C88&quot;/&gt;&lt;wsp:rsid wsp:val=&quot;00464E3D&quot;/&gt;&lt;wsp:rsid wsp:val=&quot;00464F99&quot;/&gt;&lt;wsp:rsid wsp:val=&quot;00465AF6&quot;/&gt;&lt;wsp:rsid wsp:val=&quot;00465E78&quot;/&gt;&lt;wsp:rsid wsp:val=&quot;004668A9&quot;/&gt;&lt;wsp:rsid wsp:val=&quot;0046693A&quot;/&gt;&lt;wsp:rsid wsp:val=&quot;004669E2&quot;/&gt;&lt;wsp:rsid wsp:val=&quot;00467B51&quot;/&gt;&lt;wsp:rsid wsp:val=&quot;004703FE&quot;/&gt;&lt;wsp:rsid wsp:val=&quot;004709AA&quot;/&gt;&lt;wsp:rsid wsp:val=&quot;00470C31&quot;/&gt;&lt;wsp:rsid wsp:val=&quot;004723A5&quot;/&gt;&lt;wsp:rsid wsp:val=&quot;004725E5&quot;/&gt;&lt;wsp:rsid wsp:val=&quot;004734D0&quot;/&gt;&lt;wsp:rsid wsp:val=&quot;00473F6C&quot;/&gt;&lt;wsp:rsid wsp:val=&quot;0047475A&quot;/&gt;&lt;wsp:rsid wsp:val=&quot;00474DB6&quot;/&gt;&lt;wsp:rsid wsp:val=&quot;0047556B&quot;/&gt;&lt;wsp:rsid wsp:val=&quot;0047578E&quot;/&gt;&lt;wsp:rsid wsp:val=&quot;00475C90&quot;/&gt;&lt;wsp:rsid wsp:val=&quot;00476793&quot;/&gt;&lt;wsp:rsid wsp:val=&quot;00477768&quot;/&gt;&lt;wsp:rsid wsp:val=&quot;00477958&quot;/&gt;&lt;wsp:rsid wsp:val=&quot;00477C46&quot;/&gt;&lt;wsp:rsid wsp:val=&quot;004805A1&quot;/&gt;&lt;wsp:rsid wsp:val=&quot;00480B0F&quot;/&gt;&lt;wsp:rsid wsp:val=&quot;00480EEA&quot;/&gt;&lt;wsp:rsid wsp:val=&quot;00481A46&quot;/&gt;&lt;wsp:rsid wsp:val=&quot;00482BC7&quot;/&gt;&lt;wsp:rsid wsp:val=&quot;00482CC5&quot;/&gt;&lt;wsp:rsid wsp:val=&quot;00483F00&quot;/&gt;&lt;wsp:rsid wsp:val=&quot;00483F3E&quot;/&gt;&lt;wsp:rsid wsp:val=&quot;00484771&quot;/&gt;&lt;wsp:rsid wsp:val=&quot;00484D83&quot;/&gt;&lt;wsp:rsid wsp:val=&quot;0048610D&quot;/&gt;&lt;wsp:rsid wsp:val=&quot;00486ACF&quot;/&gt;&lt;wsp:rsid wsp:val=&quot;00487287&quot;/&gt;&lt;wsp:rsid wsp:val=&quot;00487383&quot;/&gt;&lt;wsp:rsid wsp:val=&quot;00490255&quot;/&gt;&lt;wsp:rsid wsp:val=&quot;004915A6&quot;/&gt;&lt;wsp:rsid wsp:val=&quot;00492281&quot;/&gt;&lt;wsp:rsid wsp:val=&quot;00492BC5&quot;/&gt;&lt;wsp:rsid wsp:val=&quot;004944E4&quot;/&gt;&lt;wsp:rsid wsp:val=&quot;00494D60&quot;/&gt;&lt;wsp:rsid wsp:val=&quot;00495133&quot;/&gt;&lt;wsp:rsid wsp:val=&quot;004964F1&quot;/&gt;&lt;wsp:rsid wsp:val=&quot;004A080B&quot;/&gt;&lt;wsp:rsid wsp:val=&quot;004A0F7C&quot;/&gt;&lt;wsp:rsid wsp:val=&quot;004A149A&quot;/&gt;&lt;wsp:rsid wsp:val=&quot;004A16BC&quot;/&gt;&lt;wsp:rsid wsp:val=&quot;004A2B94&quot;/&gt;&lt;wsp:rsid wsp:val=&quot;004A4CB9&quot;/&gt;&lt;wsp:rsid wsp:val=&quot;004A5281&quot;/&gt;&lt;wsp:rsid wsp:val=&quot;004A5A29&quot;/&gt;&lt;wsp:rsid wsp:val=&quot;004A6206&quot;/&gt;&lt;wsp:rsid wsp:val=&quot;004A68C2&quot;/&gt;&lt;wsp:rsid wsp:val=&quot;004A7010&quot;/&gt;&lt;wsp:rsid wsp:val=&quot;004A71A6&quot;/&gt;&lt;wsp:rsid wsp:val=&quot;004A7360&quot;/&gt;&lt;wsp:rsid wsp:val=&quot;004A7419&quot;/&gt;&lt;wsp:rsid wsp:val=&quot;004A7D56&quot;/&gt;&lt;wsp:rsid wsp:val=&quot;004B0099&quot;/&gt;&lt;wsp:rsid wsp:val=&quot;004B0FDF&quot;/&gt;&lt;wsp:rsid wsp:val=&quot;004B16EA&quot;/&gt;&lt;wsp:rsid wsp:val=&quot;004B1F9A&quot;/&gt;&lt;wsp:rsid wsp:val=&quot;004B1F9D&quot;/&gt;&lt;wsp:rsid wsp:val=&quot;004B2174&quot;/&gt;&lt;wsp:rsid wsp:val=&quot;004B30BD&quot;/&gt;&lt;wsp:rsid wsp:val=&quot;004B5080&quot;/&gt;&lt;wsp:rsid wsp:val=&quot;004B640B&quot;/&gt;&lt;wsp:rsid wsp:val=&quot;004B72BA&quot;/&gt;&lt;wsp:rsid wsp:val=&quot;004B7C0C&quot;/&gt;&lt;wsp:rsid wsp:val=&quot;004C1C0D&quot;/&gt;&lt;wsp:rsid wsp:val=&quot;004C24AF&quot;/&gt;&lt;wsp:rsid wsp:val=&quot;004C2772&quot;/&gt;&lt;wsp:rsid wsp:val=&quot;004C379F&quot;/&gt;&lt;wsp:rsid wsp:val=&quot;004C3898&quot;/&gt;&lt;wsp:rsid wsp:val=&quot;004C3CBC&quot;/&gt;&lt;wsp:rsid wsp:val=&quot;004C4101&quot;/&gt;&lt;wsp:rsid wsp:val=&quot;004C5F02&quot;/&gt;&lt;wsp:rsid wsp:val=&quot;004C6DEF&quot;/&gt;&lt;wsp:rsid wsp:val=&quot;004C6E43&quot;/&gt;&lt;wsp:rsid wsp:val=&quot;004C7E2C&quot;/&gt;&lt;wsp:rsid wsp:val=&quot;004D00F2&quot;/&gt;&lt;wsp:rsid wsp:val=&quot;004D1313&quot;/&gt;&lt;wsp:rsid wsp:val=&quot;004D212A&quot;/&gt;&lt;wsp:rsid wsp:val=&quot;004D2F40&quot;/&gt;&lt;wsp:rsid wsp:val=&quot;004D36B1&quot;/&gt;&lt;wsp:rsid wsp:val=&quot;004D7E37&quot;/&gt;&lt;wsp:rsid wsp:val=&quot;004D7EBD&quot;/&gt;&lt;wsp:rsid wsp:val=&quot;004E081D&quot;/&gt;&lt;wsp:rsid wsp:val=&quot;004E23FD&quot;/&gt;&lt;wsp:rsid wsp:val=&quot;004E2680&quot;/&gt;&lt;wsp:rsid wsp:val=&quot;004E28F9&quot;/&gt;&lt;wsp:rsid wsp:val=&quot;004E3051&quot;/&gt;&lt;wsp:rsid wsp:val=&quot;004E3176&quot;/&gt;&lt;wsp:rsid wsp:val=&quot;004E365E&quot;/&gt;&lt;wsp:rsid wsp:val=&quot;004E3D13&quot;/&gt;&lt;wsp:rsid wsp:val=&quot;004E3E52&quot;/&gt;&lt;wsp:rsid wsp:val=&quot;004E3F61&quot;/&gt;&lt;wsp:rsid wsp:val=&quot;004E462E&quot;/&gt;&lt;wsp:rsid wsp:val=&quot;004E56DC&quot;/&gt;&lt;wsp:rsid wsp:val=&quot;004E6092&quot;/&gt;&lt;wsp:rsid wsp:val=&quot;004E6727&quot;/&gt;&lt;wsp:rsid wsp:val=&quot;004E72C3&quot;/&gt;&lt;wsp:rsid wsp:val=&quot;004E76F4&quot;/&gt;&lt;wsp:rsid wsp:val=&quot;004E79C6&quot;/&gt;&lt;wsp:rsid wsp:val=&quot;004E7BFA&quot;/&gt;&lt;wsp:rsid wsp:val=&quot;004E7E83&quot;/&gt;&lt;wsp:rsid wsp:val=&quot;004E7EB2&quot;/&gt;&lt;wsp:rsid wsp:val=&quot;004F0B4E&quot;/&gt;&lt;wsp:rsid wsp:val=&quot;004F0B6C&quot;/&gt;&lt;wsp:rsid wsp:val=&quot;004F0CAB&quot;/&gt;&lt;wsp:rsid wsp:val=&quot;004F1091&quot;/&gt;&lt;wsp:rsid wsp:val=&quot;004F1B9F&quot;/&gt;&lt;wsp:rsid wsp:val=&quot;004F2078&quot;/&gt;&lt;wsp:rsid wsp:val=&quot;004F2A81&quot;/&gt;&lt;wsp:rsid wsp:val=&quot;004F3935&quot;/&gt;&lt;wsp:rsid wsp:val=&quot;004F39B2&quot;/&gt;&lt;wsp:rsid wsp:val=&quot;004F4DA3&quot;/&gt;&lt;wsp:rsid wsp:val=&quot;004F5B41&quot;/&gt;&lt;wsp:rsid wsp:val=&quot;004F5D8D&quot;/&gt;&lt;wsp:rsid wsp:val=&quot;004F69DF&quot;/&gt;&lt;wsp:rsid wsp:val=&quot;004F7653&quot;/&gt;&lt;wsp:rsid wsp:val=&quot;0050039F&quot;/&gt;&lt;wsp:rsid wsp:val=&quot;00500884&quot;/&gt;&lt;wsp:rsid wsp:val=&quot;0050160A&quot;/&gt;&lt;wsp:rsid wsp:val=&quot;00501D8D&quot;/&gt;&lt;wsp:rsid wsp:val=&quot;0050278A&quot;/&gt;&lt;wsp:rsid wsp:val=&quot;00502B30&quot;/&gt;&lt;wsp:rsid wsp:val=&quot;005036F5&quot;/&gt;&lt;wsp:rsid wsp:val=&quot;00503A85&quot;/&gt;&lt;wsp:rsid wsp:val=&quot;00504452&quot;/&gt;&lt;wsp:rsid wsp:val=&quot;005044C5&quot;/&gt;&lt;wsp:rsid wsp:val=&quot;00505DD3&quot;/&gt;&lt;wsp:rsid wsp:val=&quot;00506557&quot;/&gt;&lt;wsp:rsid wsp:val=&quot;0050677A&quot;/&gt;&lt;wsp:rsid wsp:val=&quot;00506F4A&quot;/&gt;&lt;wsp:rsid wsp:val=&quot;005108D8&quot;/&gt;&lt;wsp:rsid wsp:val=&quot;005116F9&quot;/&gt;&lt;wsp:rsid wsp:val=&quot;00511A2E&quot;/&gt;&lt;wsp:rsid wsp:val=&quot;005121CC&quot;/&gt;&lt;wsp:rsid wsp:val=&quot;005148FB&quot;/&gt;&lt;wsp:rsid wsp:val=&quot;005153A7&quot;/&gt;&lt;wsp:rsid wsp:val=&quot;00517AD0&quot;/&gt;&lt;wsp:rsid wsp:val=&quot;0052037E&quot;/&gt;&lt;wsp:rsid wsp:val=&quot;00520D36&quot;/&gt;&lt;wsp:rsid wsp:val=&quot;00521593&quot;/&gt;&lt;wsp:rsid wsp:val=&quot;005215DD&quot;/&gt;&lt;wsp:rsid wsp:val=&quot;00521721&quot;/&gt;&lt;wsp:rsid wsp:val=&quot;005219CF&quot;/&gt;&lt;wsp:rsid wsp:val=&quot;00521C86&quot;/&gt;&lt;wsp:rsid wsp:val=&quot;00521CA6&quot;/&gt;&lt;wsp:rsid wsp:val=&quot;00522501&quot;/&gt;&lt;wsp:rsid wsp:val=&quot;0052257E&quot;/&gt;&lt;wsp:rsid wsp:val=&quot;005225FD&quot;/&gt;&lt;wsp:rsid wsp:val=&quot;00522842&quot;/&gt;&lt;wsp:rsid wsp:val=&quot;005232D6&quot;/&gt;&lt;wsp:rsid wsp:val=&quot;005238BB&quot;/&gt;&lt;wsp:rsid wsp:val=&quot;00523F57&quot;/&gt;&lt;wsp:rsid wsp:val=&quot;00525C4B&quot;/&gt;&lt;wsp:rsid wsp:val=&quot;00525C56&quot;/&gt;&lt;wsp:rsid wsp:val=&quot;00527027&quot;/&gt;&lt;wsp:rsid wsp:val=&quot;005272C3&quot;/&gt;&lt;wsp:rsid wsp:val=&quot;00527DF4&quot;/&gt;&lt;wsp:rsid wsp:val=&quot;00530228&quot;/&gt;&lt;wsp:rsid wsp:val=&quot;00530FD1&quot;/&gt;&lt;wsp:rsid wsp:val=&quot;0053174D&quot;/&gt;&lt;wsp:rsid wsp:val=&quot;00531A4E&quot;/&gt;&lt;wsp:rsid wsp:val=&quot;00532C7F&quot;/&gt;&lt;wsp:rsid wsp:val=&quot;00534B59&quot;/&gt;&lt;wsp:rsid wsp:val=&quot;005356DB&quot;/&gt;&lt;wsp:rsid wsp:val=&quot;00535A57&quot;/&gt;&lt;wsp:rsid wsp:val=&quot;00536036&quot;/&gt;&lt;wsp:rsid wsp:val=&quot;00536759&quot;/&gt;&lt;wsp:rsid wsp:val=&quot;005377A5&quot;/&gt;&lt;wsp:rsid wsp:val=&quot;00537C62&quot;/&gt;&lt;wsp:rsid wsp:val=&quot;005408AE&quot;/&gt;&lt;wsp:rsid wsp:val=&quot;00540966&quot;/&gt;&lt;wsp:rsid wsp:val=&quot;005421A9&quot;/&gt;&lt;wsp:rsid wsp:val=&quot;005421DC&quot;/&gt;&lt;wsp:rsid wsp:val=&quot;0054258D&quot;/&gt;&lt;wsp:rsid wsp:val=&quot;00542E05&quot;/&gt;&lt;wsp:rsid wsp:val=&quot;00543EA7&quot;/&gt;&lt;wsp:rsid wsp:val=&quot;00544436&quot;/&gt;&lt;wsp:rsid wsp:val=&quot;00545536&quot;/&gt;&lt;wsp:rsid wsp:val=&quot;0054596E&quot;/&gt;&lt;wsp:rsid wsp:val=&quot;005464F7&quot;/&gt;&lt;wsp:rsid wsp:val=&quot;00546970&quot;/&gt;&lt;wsp:rsid wsp:val=&quot;00547ED4&quot;/&gt;&lt;wsp:rsid wsp:val=&quot;0055057F&quot;/&gt;&lt;wsp:rsid wsp:val=&quot;00552203&quot;/&gt;&lt;wsp:rsid wsp:val=&quot;0055231F&quot;/&gt;&lt;wsp:rsid wsp:val=&quot;00553829&quot;/&gt;&lt;wsp:rsid wsp:val=&quot;00554E19&quot;/&gt;&lt;wsp:rsid wsp:val=&quot;00554EF7&quot;/&gt;&lt;wsp:rsid wsp:val=&quot;0055539D&quot;/&gt;&lt;wsp:rsid wsp:val=&quot;005561A7&quot;/&gt;&lt;wsp:rsid wsp:val=&quot;0055649A&quot;/&gt;&lt;wsp:rsid wsp:val=&quot;00557ECC&quot;/&gt;&lt;wsp:rsid wsp:val=&quot;0056121F&quot;/&gt;&lt;wsp:rsid wsp:val=&quot;00561375&quot;/&gt;&lt;wsp:rsid wsp:val=&quot;0056189C&quot;/&gt;&lt;wsp:rsid wsp:val=&quot;00562727&quot;/&gt;&lt;wsp:rsid wsp:val=&quot;005651B4&quot;/&gt;&lt;wsp:rsid wsp:val=&quot;00565488&quot;/&gt;&lt;wsp:rsid wsp:val=&quot;00565F25&quot;/&gt;&lt;wsp:rsid wsp:val=&quot;0056688B&quot;/&gt;&lt;wsp:rsid wsp:val=&quot;00566B36&quot;/&gt;&lt;wsp:rsid wsp:val=&quot;005678D4&quot;/&gt;&lt;wsp:rsid wsp:val=&quot;0056795E&quot;/&gt;&lt;wsp:rsid wsp:val=&quot;005709E3&quot;/&gt;&lt;wsp:rsid wsp:val=&quot;005713F7&quot;/&gt;&lt;wsp:rsid wsp:val=&quot;00572505&quot;/&gt;&lt;wsp:rsid wsp:val=&quot;00573FDA&quot;/&gt;&lt;wsp:rsid wsp:val=&quot;005745A4&quot;/&gt;&lt;wsp:rsid wsp:val=&quot;00575D07&quot;/&gt;&lt;wsp:rsid wsp:val=&quot;00576329&quot;/&gt;&lt;wsp:rsid wsp:val=&quot;0058001B&quot;/&gt;&lt;wsp:rsid wsp:val=&quot;0058206C&quot;/&gt;&lt;wsp:rsid wsp:val=&quot;005821F1&quot;/&gt;&lt;wsp:rsid wsp:val=&quot;00582809&quot;/&gt;&lt;wsp:rsid wsp:val=&quot;00584DCE&quot;/&gt;&lt;wsp:rsid wsp:val=&quot;0058798C&quot;/&gt;&lt;wsp:rsid wsp:val=&quot;00587FA9&quot;/&gt;&lt;wsp:rsid wsp:val=&quot;005900FA&quot;/&gt;&lt;wsp:rsid wsp:val=&quot;00590DC9&quot;/&gt;&lt;wsp:rsid wsp:val=&quot;0059175A&quot;/&gt;&lt;wsp:rsid wsp:val=&quot;00591876&quot;/&gt;&lt;wsp:rsid wsp:val=&quot;005919F9&quot;/&gt;&lt;wsp:rsid wsp:val=&quot;00591F8C&quot;/&gt;&lt;wsp:rsid wsp:val=&quot;0059218F&quot;/&gt;&lt;wsp:rsid wsp:val=&quot;00592A88&quot;/&gt;&lt;wsp:rsid wsp:val=&quot;00593264&quot;/&gt;&lt;wsp:rsid wsp:val=&quot;005935A4&quot;/&gt;&lt;wsp:rsid wsp:val=&quot;00593C39&quot;/&gt;&lt;wsp:rsid wsp:val=&quot;0059472E&quot;/&gt;&lt;wsp:rsid wsp:val=&quot;005948C2&quot;/&gt;&lt;wsp:rsid wsp:val=&quot;00594D60&quot;/&gt;&lt;wsp:rsid wsp:val=&quot;00595DCA&quot;/&gt;&lt;wsp:rsid wsp:val=&quot;005967E4&quot;/&gt;&lt;wsp:rsid wsp:val=&quot;0059779B&quot;/&gt;&lt;wsp:rsid wsp:val=&quot;005A0136&quot;/&gt;&lt;wsp:rsid wsp:val=&quot;005A1ECE&quot;/&gt;&lt;wsp:rsid wsp:val=&quot;005A209A&quot;/&gt;&lt;wsp:rsid wsp:val=&quot;005A3557&quot;/&gt;&lt;wsp:rsid wsp:val=&quot;005A3F00&quot;/&gt;&lt;wsp:rsid wsp:val=&quot;005A54E9&quot;/&gt;&lt;wsp:rsid wsp:val=&quot;005A649B&quot;/&gt;&lt;wsp:rsid wsp:val=&quot;005A662D&quot;/&gt;&lt;wsp:rsid wsp:val=&quot;005A68BA&quot;/&gt;&lt;wsp:rsid wsp:val=&quot;005A6A5B&quot;/&gt;&lt;wsp:rsid wsp:val=&quot;005A6D09&quot;/&gt;&lt;wsp:rsid wsp:val=&quot;005A6DE2&quot;/&gt;&lt;wsp:rsid wsp:val=&quot;005A77E5&quot;/&gt;&lt;wsp:rsid wsp:val=&quot;005A7985&quot;/&gt;&lt;wsp:rsid wsp:val=&quot;005B04A1&quot;/&gt;&lt;wsp:rsid wsp:val=&quot;005B080B&quot;/&gt;&lt;wsp:rsid wsp:val=&quot;005B1CDF&quot;/&gt;&lt;wsp:rsid wsp:val=&quot;005B2D32&quot;/&gt;&lt;wsp:rsid wsp:val=&quot;005B35D7&quot;/&gt;&lt;wsp:rsid wsp:val=&quot;005B392A&quot;/&gt;&lt;wsp:rsid wsp:val=&quot;005B3AA3&quot;/&gt;&lt;wsp:rsid wsp:val=&quot;005B6F83&quot;/&gt;&lt;wsp:rsid wsp:val=&quot;005B74C4&quot;/&gt;&lt;wsp:rsid wsp:val=&quot;005B787F&quot;/&gt;&lt;wsp:rsid wsp:val=&quot;005C1729&quot;/&gt;&lt;wsp:rsid wsp:val=&quot;005C21C8&quot;/&gt;&lt;wsp:rsid wsp:val=&quot;005C5D07&quot;/&gt;&lt;wsp:rsid wsp:val=&quot;005C74FB&quot;/&gt;&lt;wsp:rsid wsp:val=&quot;005C7503&quot;/&gt;&lt;wsp:rsid wsp:val=&quot;005C7660&quot;/&gt;&lt;wsp:rsid wsp:val=&quot;005C7946&quot;/&gt;&lt;wsp:rsid wsp:val=&quot;005C797B&quot;/&gt;&lt;wsp:rsid wsp:val=&quot;005C7F53&quot;/&gt;&lt;wsp:rsid wsp:val=&quot;005D1069&quot;/&gt;&lt;wsp:rsid wsp:val=&quot;005D1602&quot;/&gt;&lt;wsp:rsid wsp:val=&quot;005D1E87&quot;/&gt;&lt;wsp:rsid wsp:val=&quot;005D246B&quot;/&gt;&lt;wsp:rsid wsp:val=&quot;005D2B0B&quot;/&gt;&lt;wsp:rsid wsp:val=&quot;005D2D4E&quot;/&gt;&lt;wsp:rsid wsp:val=&quot;005D3966&quot;/&gt;&lt;wsp:rsid wsp:val=&quot;005D3C13&quot;/&gt;&lt;wsp:rsid wsp:val=&quot;005D4AA7&quot;/&gt;&lt;wsp:rsid wsp:val=&quot;005D4C89&quot;/&gt;&lt;wsp:rsid wsp:val=&quot;005D4E33&quot;/&gt;&lt;wsp:rsid wsp:val=&quot;005D4FFA&quot;/&gt;&lt;wsp:rsid wsp:val=&quot;005D6F32&quot;/&gt;&lt;wsp:rsid wsp:val=&quot;005D7606&quot;/&gt;&lt;wsp:rsid wsp:val=&quot;005E385F&quot;/&gt;&lt;wsp:rsid wsp:val=&quot;005E4A90&quot;/&gt;&lt;wsp:rsid wsp:val=&quot;005E4DC7&quot;/&gt;&lt;wsp:rsid wsp:val=&quot;005E53B2&quot;/&gt;&lt;wsp:rsid wsp:val=&quot;005E5834&quot;/&gt;&lt;wsp:rsid wsp:val=&quot;005E5B81&quot;/&gt;&lt;wsp:rsid wsp:val=&quot;005E653F&quot;/&gt;&lt;wsp:rsid wsp:val=&quot;005E7545&quot;/&gt;&lt;wsp:rsid wsp:val=&quot;005F2CB1&quot;/&gt;&lt;wsp:rsid wsp:val=&quot;005F3025&quot;/&gt;&lt;wsp:rsid wsp:val=&quot;005F33A8&quot;/&gt;&lt;wsp:rsid wsp:val=&quot;005F4C23&quot;/&gt;&lt;wsp:rsid wsp:val=&quot;005F618C&quot;/&gt;&lt;wsp:rsid wsp:val=&quot;005F70BD&quot;/&gt;&lt;wsp:rsid wsp:val=&quot;005F7E70&quot;/&gt;&lt;wsp:rsid wsp:val=&quot;00600F6A&quot;/&gt;&lt;wsp:rsid wsp:val=&quot;00600FE7&quot;/&gt;&lt;wsp:rsid wsp:val=&quot;0060111E&quot;/&gt;&lt;wsp:rsid wsp:val=&quot;006013C1&quot;/&gt;&lt;wsp:rsid wsp:val=&quot;0060275D&quot;/&gt;&lt;wsp:rsid wsp:val=&quot;0060283C&quot;/&gt;&lt;wsp:rsid wsp:val=&quot;00602ACA&quot;/&gt;&lt;wsp:rsid wsp:val=&quot;00603BC5&quot;/&gt;&lt;wsp:rsid wsp:val=&quot;00604F14&quot;/&gt;&lt;wsp:rsid wsp:val=&quot;0060627A&quot;/&gt;&lt;wsp:rsid wsp:val=&quot;00607D93&quot;/&gt;&lt;wsp:rsid wsp:val=&quot;006113BA&quot;/&gt;&lt;wsp:rsid wsp:val=&quot;006113BB&quot;/&gt;&lt;wsp:rsid wsp:val=&quot;00611681&quot;/&gt;&lt;wsp:rsid wsp:val=&quot;006119EF&quot;/&gt;&lt;wsp:rsid wsp:val=&quot;00611B83&quot;/&gt;&lt;wsp:rsid wsp:val=&quot;00612F83&quot;/&gt;&lt;wsp:rsid wsp:val=&quot;00613257&quot;/&gt;&lt;wsp:rsid wsp:val=&quot;00613365&quot;/&gt;&lt;wsp:rsid wsp:val=&quot;0061392D&quot;/&gt;&lt;wsp:rsid wsp:val=&quot;00615B9D&quot;/&gt;&lt;wsp:rsid wsp:val=&quot;00616882&quot;/&gt;&lt;wsp:rsid wsp:val=&quot;006204DC&quot;/&gt;&lt;wsp:rsid wsp:val=&quot;00620A71&quot;/&gt;&lt;wsp:rsid wsp:val=&quot;00620D78&quot;/&gt;&lt;wsp:rsid wsp:val=&quot;00620D80&quot;/&gt;&lt;wsp:rsid wsp:val=&quot;00620E90&quot;/&gt;&lt;wsp:rsid wsp:val=&quot;00621098&quot;/&gt;&lt;wsp:rsid wsp:val=&quot;00622F21&quot;/&gt;&lt;wsp:rsid wsp:val=&quot;006234A6&quot;/&gt;&lt;wsp:rsid wsp:val=&quot;00623923&quot;/&gt;&lt;wsp:rsid wsp:val=&quot;00623B8E&quot;/&gt;&lt;wsp:rsid wsp:val=&quot;006257BB&quot;/&gt;&lt;wsp:rsid wsp:val=&quot;0062687C&quot;/&gt;&lt;wsp:rsid wsp:val=&quot;00630001&quot;/&gt;&lt;wsp:rsid wsp:val=&quot;006301F4&quot;/&gt;&lt;wsp:rsid wsp:val=&quot;006311B3&quot;/&gt;&lt;wsp:rsid wsp:val=&quot;00631F81&quot;/&gt;&lt;wsp:rsid wsp:val=&quot;00631FE5&quot;/&gt;&lt;wsp:rsid wsp:val=&quot;006325E4&quot;/&gt;&lt;wsp:rsid wsp:val=&quot;0063284C&quot;/&gt;&lt;wsp:rsid wsp:val=&quot;00633F5A&quot;/&gt;&lt;wsp:rsid wsp:val=&quot;00633FFA&quot;/&gt;&lt;wsp:rsid wsp:val=&quot;0063438E&quot;/&gt;&lt;wsp:rsid wsp:val=&quot;0063469C&quot;/&gt;&lt;wsp:rsid wsp:val=&quot;00635693&quot;/&gt;&lt;wsp:rsid wsp:val=&quot;00636398&quot;/&gt;&lt;wsp:rsid wsp:val=&quot;006364D8&quot;/&gt;&lt;wsp:rsid wsp:val=&quot;006368D3&quot;/&gt;&lt;wsp:rsid wsp:val=&quot;006377EC&quot;/&gt;&lt;wsp:rsid wsp:val=&quot;00640715&quot;/&gt;&lt;wsp:rsid wsp:val=&quot;00640D33&quot;/&gt;&lt;wsp:rsid wsp:val=&quot;00641135&quot;/&gt;&lt;wsp:rsid wsp:val=&quot;0064151F&quot;/&gt;&lt;wsp:rsid wsp:val=&quot;00641533&quot;/&gt;&lt;wsp:rsid wsp:val=&quot;00641D36&quot;/&gt;&lt;wsp:rsid wsp:val=&quot;0064208D&quot;/&gt;&lt;wsp:rsid wsp:val=&quot;0064318D&quot;/&gt;&lt;wsp:rsid wsp:val=&quot;00643418&quot;/&gt;&lt;wsp:rsid wsp:val=&quot;00643475&quot;/&gt;&lt;wsp:rsid wsp:val=&quot;006435F2&quot;/&gt;&lt;wsp:rsid wsp:val=&quot;00643969&quot;/&gt;&lt;wsp:rsid wsp:val=&quot;0064396A&quot;/&gt;&lt;wsp:rsid wsp:val=&quot;00644348&quot;/&gt;&lt;wsp:rsid wsp:val=&quot;00644514&quot;/&gt;&lt;wsp:rsid wsp:val=&quot;006447BA&quot;/&gt;&lt;wsp:rsid wsp:val=&quot;006447BD&quot;/&gt;&lt;wsp:rsid wsp:val=&quot;00644BBD&quot;/&gt;&lt;wsp:rsid wsp:val=&quot;00644F4C&quot;/&gt;&lt;wsp:rsid wsp:val=&quot;0064502E&quot;/&gt;&lt;wsp:rsid wsp:val=&quot;00645491&quot;/&gt;&lt;wsp:rsid wsp:val=&quot;00645715&quot;/&gt;&lt;wsp:rsid wsp:val=&quot;00645C43&quot;/&gt;&lt;wsp:rsid wsp:val=&quot;0064624E&quot;/&gt;&lt;wsp:rsid wsp:val=&quot;00647629&quot;/&gt;&lt;wsp:rsid wsp:val=&quot;0065029D&quot;/&gt;&lt;wsp:rsid wsp:val=&quot;00650AB9&quot;/&gt;&lt;wsp:rsid wsp:val=&quot;006511C8&quot;/&gt;&lt;wsp:rsid wsp:val=&quot;0065121E&quot;/&gt;&lt;wsp:rsid wsp:val=&quot;00653C48&quot;/&gt;&lt;wsp:rsid wsp:val=&quot;00654E94&quot;/&gt;&lt;wsp:rsid wsp:val=&quot;006551E4&quot;/&gt;&lt;wsp:rsid wsp:val=&quot;00655733&quot;/&gt;&lt;wsp:rsid wsp:val=&quot;00655ACD&quot;/&gt;&lt;wsp:rsid wsp:val=&quot;006561FD&quot;/&gt;&lt;wsp:rsid wsp:val=&quot;00656A92&quot;/&gt;&lt;wsp:rsid wsp:val=&quot;00656DDE&quot;/&gt;&lt;wsp:rsid wsp:val=&quot;0066011D&quot;/&gt;&lt;wsp:rsid wsp:val=&quot;0066012B&quot;/&gt;&lt;wsp:rsid wsp:val=&quot;006607C0&quot;/&gt;&lt;wsp:rsid wsp:val=&quot;00660841&quot;/&gt;&lt;wsp:rsid wsp:val=&quot;0066094F&quot;/&gt;&lt;wsp:rsid wsp:val=&quot;006613A6&quot;/&gt;&lt;wsp:rsid wsp:val=&quot;006613C8&quot;/&gt;&lt;wsp:rsid wsp:val=&quot;00661866&quot;/&gt;&lt;wsp:rsid wsp:val=&quot;0066279A&quot;/&gt;&lt;wsp:rsid wsp:val=&quot;006627A2&quot;/&gt;&lt;wsp:rsid wsp:val=&quot;00663317&quot;/&gt;&lt;wsp:rsid wsp:val=&quot;006634E6&quot;/&gt;&lt;wsp:rsid wsp:val=&quot;00663B88&quot;/&gt;&lt;wsp:rsid wsp:val=&quot;00664E44&quot;/&gt;&lt;wsp:rsid wsp:val=&quot;006655EE&quot;/&gt;&lt;wsp:rsid wsp:val=&quot;00665882&quot;/&gt;&lt;wsp:rsid wsp:val=&quot;006659AA&quot;/&gt;&lt;wsp:rsid wsp:val=&quot;00665B99&quot;/&gt;&lt;wsp:rsid wsp:val=&quot;00665EDC&quot;/&gt;&lt;wsp:rsid wsp:val=&quot;006662F5&quot;/&gt;&lt;wsp:rsid wsp:val=&quot;006671C3&quot;/&gt;&lt;wsp:rsid wsp:val=&quot;00667933&quot;/&gt;&lt;wsp:rsid wsp:val=&quot;00667EE7&quot;/&gt;&lt;wsp:rsid wsp:val=&quot;006706FD&quot;/&gt;&lt;wsp:rsid wsp:val=&quot;00670922&quot;/&gt;&lt;wsp:rsid wsp:val=&quot;00670A12&quot;/&gt;&lt;wsp:rsid wsp:val=&quot;00670BE1&quot;/&gt;&lt;wsp:rsid wsp:val=&quot;00671234&quot;/&gt;&lt;wsp:rsid wsp:val=&quot;0067218F&quot;/&gt;&lt;wsp:rsid wsp:val=&quot;00673BC2&quot;/&gt;&lt;wsp:rsid wsp:val=&quot;00673DEE&quot;/&gt;&lt;wsp:rsid wsp:val=&quot;0067406A&quot;/&gt;&lt;wsp:rsid wsp:val=&quot;006741F2&quot;/&gt;&lt;wsp:rsid wsp:val=&quot;0067423A&quot;/&gt;&lt;wsp:rsid wsp:val=&quot;006743FE&quot;/&gt;&lt;wsp:rsid wsp:val=&quot;00674C38&quot;/&gt;&lt;wsp:rsid wsp:val=&quot;00674CC3&quot;/&gt;&lt;wsp:rsid wsp:val=&quot;00675695&quot;/&gt;&lt;wsp:rsid wsp:val=&quot;006758FB&quot;/&gt;&lt;wsp:rsid wsp:val=&quot;00675C72&quot;/&gt;&lt;wsp:rsid wsp:val=&quot;006771F9&quot;/&gt;&lt;wsp:rsid wsp:val=&quot;006776D7&quot;/&gt;&lt;wsp:rsid wsp:val=&quot;00680060&quot;/&gt;&lt;wsp:rsid wsp:val=&quot;00681003&quot;/&gt;&lt;wsp:rsid wsp:val=&quot;006817C9&quot;/&gt;&lt;wsp:rsid wsp:val=&quot;00681867&quot;/&gt;&lt;wsp:rsid wsp:val=&quot;00682658&quot;/&gt;&lt;wsp:rsid wsp:val=&quot;00683ECE&quot;/&gt;&lt;wsp:rsid wsp:val=&quot;00684202&quot;/&gt;&lt;wsp:rsid wsp:val=&quot;0068666C&quot;/&gt;&lt;wsp:rsid wsp:val=&quot;00690172&quot;/&gt;&lt;wsp:rsid wsp:val=&quot;006905F8&quot;/&gt;&lt;wsp:rsid wsp:val=&quot;00691DAE&quot;/&gt;&lt;wsp:rsid wsp:val=&quot;00692EDE&quot;/&gt;&lt;wsp:rsid wsp:val=&quot;00694F78&quot;/&gt;&lt;wsp:rsid wsp:val=&quot;00695FC2&quot;/&gt;&lt;wsp:rsid wsp:val=&quot;00696949&quot;/&gt;&lt;wsp:rsid wsp:val=&quot;00697052&quot;/&gt;&lt;wsp:rsid wsp:val=&quot;00697A13&quot;/&gt;&lt;wsp:rsid wsp:val=&quot;006A0E9B&quot;/&gt;&lt;wsp:rsid wsp:val=&quot;006A18D5&quot;/&gt;&lt;wsp:rsid wsp:val=&quot;006A1B0C&quot;/&gt;&lt;wsp:rsid wsp:val=&quot;006A261C&quot;/&gt;&lt;wsp:rsid wsp:val=&quot;006A46FB&quot;/&gt;&lt;wsp:rsid wsp:val=&quot;006A4A63&quot;/&gt;&lt;wsp:rsid wsp:val=&quot;006A4DB5&quot;/&gt;&lt;wsp:rsid wsp:val=&quot;006A5742&quot;/&gt;&lt;wsp:rsid wsp:val=&quot;006A582E&quot;/&gt;&lt;wsp:rsid wsp:val=&quot;006A5E1E&quot;/&gt;&lt;wsp:rsid wsp:val=&quot;006A5E28&quot;/&gt;&lt;wsp:rsid wsp:val=&quot;006A6034&quot;/&gt;&lt;wsp:rsid wsp:val=&quot;006A697B&quot;/&gt;&lt;wsp:rsid wsp:val=&quot;006A7AFF&quot;/&gt;&lt;wsp:rsid wsp:val=&quot;006B0BB5&quot;/&gt;&lt;wsp:rsid wsp:val=&quot;006B0CFA&quot;/&gt;&lt;wsp:rsid wsp:val=&quot;006B1816&quot;/&gt;&lt;wsp:rsid wsp:val=&quot;006B2099&quot;/&gt;&lt;wsp:rsid wsp:val=&quot;006B3476&quot;/&gt;&lt;wsp:rsid wsp:val=&quot;006B426C&quot;/&gt;&lt;wsp:rsid wsp:val=&quot;006B449F&quot;/&gt;&lt;wsp:rsid wsp:val=&quot;006B4665&quot;/&gt;&lt;wsp:rsid wsp:val=&quot;006B4854&quot;/&gt;&lt;wsp:rsid wsp:val=&quot;006B4D24&quot;/&gt;&lt;wsp:rsid wsp:val=&quot;006B50CF&quot;/&gt;&lt;wsp:rsid wsp:val=&quot;006B50F8&quot;/&gt;&lt;wsp:rsid wsp:val=&quot;006B5235&quot;/&gt;&lt;wsp:rsid wsp:val=&quot;006B578E&quot;/&gt;&lt;wsp:rsid wsp:val=&quot;006B6152&quot;/&gt;&lt;wsp:rsid wsp:val=&quot;006B6BE9&quot;/&gt;&lt;wsp:rsid wsp:val=&quot;006B72D9&quot;/&gt;&lt;wsp:rsid wsp:val=&quot;006B7427&quot;/&gt;&lt;wsp:rsid wsp:val=&quot;006B76D2&quot;/&gt;&lt;wsp:rsid wsp:val=&quot;006C018F&quot;/&gt;&lt;wsp:rsid wsp:val=&quot;006C03B8&quot;/&gt;&lt;wsp:rsid wsp:val=&quot;006C0870&quot;/&gt;&lt;wsp:rsid wsp:val=&quot;006C16DB&quot;/&gt;&lt;wsp:rsid wsp:val=&quot;006C23E5&quot;/&gt;&lt;wsp:rsid wsp:val=&quot;006C3D55&quot;/&gt;&lt;wsp:rsid wsp:val=&quot;006C54C6&quot;/&gt;&lt;wsp:rsid wsp:val=&quot;006C5EC9&quot;/&gt;&lt;wsp:rsid wsp:val=&quot;006C6059&quot;/&gt;&lt;wsp:rsid wsp:val=&quot;006C6940&quot;/&gt;&lt;wsp:rsid wsp:val=&quot;006C6955&quot;/&gt;&lt;wsp:rsid wsp:val=&quot;006C7522&quot;/&gt;&lt;wsp:rsid wsp:val=&quot;006C7A68&quot;/&gt;&lt;wsp:rsid wsp:val=&quot;006D20F6&quot;/&gt;&lt;wsp:rsid wsp:val=&quot;006D2683&quot;/&gt;&lt;wsp:rsid wsp:val=&quot;006D4ED9&quot;/&gt;&lt;wsp:rsid wsp:val=&quot;006D5B70&quot;/&gt;&lt;wsp:rsid wsp:val=&quot;006D5D33&quot;/&gt;&lt;wsp:rsid wsp:val=&quot;006D65B4&quot;/&gt;&lt;wsp:rsid wsp:val=&quot;006D6F08&quot;/&gt;&lt;wsp:rsid wsp:val=&quot;006D7FFB&quot;/&gt;&lt;wsp:rsid wsp:val=&quot;006E017A&quot;/&gt;&lt;wsp:rsid wsp:val=&quot;006E062C&quot;/&gt;&lt;wsp:rsid wsp:val=&quot;006E1407&quot;/&gt;&lt;wsp:rsid wsp:val=&quot;006E28B7&quot;/&gt;&lt;wsp:rsid wsp:val=&quot;006E2AA2&quot;/&gt;&lt;wsp:rsid wsp:val=&quot;006E3310&quot;/&gt;&lt;wsp:rsid wsp:val=&quot;006E4AAA&quot;/&gt;&lt;wsp:rsid wsp:val=&quot;006E4E39&quot;/&gt;&lt;wsp:rsid wsp:val=&quot;006E565E&quot;/&gt;&lt;wsp:rsid wsp:val=&quot;006E673D&quot;/&gt;&lt;wsp:rsid wsp:val=&quot;006E7D3B&quot;/&gt;&lt;wsp:rsid wsp:val=&quot;006F0446&quot;/&gt;&lt;wsp:rsid wsp:val=&quot;006F09C9&quot;/&gt;&lt;wsp:rsid wsp:val=&quot;006F0F8A&quot;/&gt;&lt;wsp:rsid wsp:val=&quot;006F0FBF&quot;/&gt;&lt;wsp:rsid wsp:val=&quot;006F1ABD&quot;/&gt;&lt;wsp:rsid wsp:val=&quot;006F1B70&quot;/&gt;&lt;wsp:rsid wsp:val=&quot;006F1C70&quot;/&gt;&lt;wsp:rsid wsp:val=&quot;006F1F06&quot;/&gt;&lt;wsp:rsid wsp:val=&quot;006F2C7B&quot;/&gt;&lt;wsp:rsid wsp:val=&quot;006F32A4&quot;/&gt;&lt;wsp:rsid wsp:val=&quot;006F341D&quot;/&gt;&lt;wsp:rsid wsp:val=&quot;006F3CDE&quot;/&gt;&lt;wsp:rsid wsp:val=&quot;006F417D&quot;/&gt;&lt;wsp:rsid wsp:val=&quot;006F432A&quot;/&gt;&lt;wsp:rsid wsp:val=&quot;006F4893&quot;/&gt;&lt;wsp:rsid wsp:val=&quot;006F4A94&quot;/&gt;&lt;wsp:rsid wsp:val=&quot;006F55E3&quot;/&gt;&lt;wsp:rsid wsp:val=&quot;006F58D4&quot;/&gt;&lt;wsp:rsid wsp:val=&quot;006F5BB9&quot;/&gt;&lt;wsp:rsid wsp:val=&quot;006F65E7&quot;/&gt;&lt;wsp:rsid wsp:val=&quot;006F72EE&quot;/&gt;&lt;wsp:rsid wsp:val=&quot;007004EF&quot;/&gt;&lt;wsp:rsid wsp:val=&quot;007006BE&quot;/&gt;&lt;wsp:rsid wsp:val=&quot;00701091&quot;/&gt;&lt;wsp:rsid wsp:val=&quot;007012DB&quot;/&gt;&lt;wsp:rsid wsp:val=&quot;00701977&quot;/&gt;&lt;wsp:rsid wsp:val=&quot;00702511&quot;/&gt;&lt;wsp:rsid wsp:val=&quot;00702E19&quot;/&gt;&lt;wsp:rsid wsp:val=&quot;0070346E&quot;/&gt;&lt;wsp:rsid wsp:val=&quot;007038FA&quot;/&gt;&lt;wsp:rsid wsp:val=&quot;00703FCE&quot;/&gt;&lt;wsp:rsid wsp:val=&quot;007043DD&quot;/&gt;&lt;wsp:rsid wsp:val=&quot;00704EDB&quot;/&gt;&lt;wsp:rsid wsp:val=&quot;00706101&quot;/&gt;&lt;wsp:rsid wsp:val=&quot;0070691F&quot;/&gt;&lt;wsp:rsid wsp:val=&quot;00706ECB&quot;/&gt;&lt;wsp:rsid wsp:val=&quot;00707072&quot;/&gt;&lt;wsp:rsid wsp:val=&quot;00707287&quot;/&gt;&lt;wsp:rsid wsp:val=&quot;007073C8&quot;/&gt;&lt;wsp:rsid wsp:val=&quot;00707D61&quot;/&gt;&lt;wsp:rsid wsp:val=&quot;00710627&quot;/&gt;&lt;wsp:rsid wsp:val=&quot;00710DF4&quot;/&gt;&lt;wsp:rsid wsp:val=&quot;00712287&quot;/&gt;&lt;wsp:rsid wsp:val=&quot;00712772&quot;/&gt;&lt;wsp:rsid wsp:val=&quot;00713A69&quot;/&gt;&lt;wsp:rsid wsp:val=&quot;007145C4&quot;/&gt;&lt;wsp:rsid wsp:val=&quot;00714676&quot;/&gt;&lt;wsp:rsid wsp:val=&quot;007148D3&quot;/&gt;&lt;wsp:rsid wsp:val=&quot;00715B9A&quot;/&gt;&lt;wsp:rsid wsp:val=&quot;00715F1C&quot;/&gt;&lt;wsp:rsid wsp:val=&quot;00717718&quot;/&gt;&lt;wsp:rsid wsp:val=&quot;007178C1&quot;/&gt;&lt;wsp:rsid wsp:val=&quot;00720817&quot;/&gt;&lt;wsp:rsid wsp:val=&quot;007218E9&quot;/&gt;&lt;wsp:rsid wsp:val=&quot;00725F9C&quot;/&gt;&lt;wsp:rsid wsp:val=&quot;00726EA6&quot;/&gt;&lt;wsp:rsid wsp:val=&quot;00727208&quot;/&gt;&lt;wsp:rsid wsp:val=&quot;00727344&quot;/&gt;&lt;wsp:rsid wsp:val=&quot;00727680&quot;/&gt;&lt;wsp:rsid wsp:val=&quot;0073225D&quot;/&gt;&lt;wsp:rsid wsp:val=&quot;0073381F&quot;/&gt;&lt;wsp:rsid wsp:val=&quot;00733D25&quot;/&gt;&lt;wsp:rsid wsp:val=&quot;00734343&quot;/&gt;&lt;wsp:rsid wsp:val=&quot;007348B1&quot;/&gt;&lt;wsp:rsid wsp:val=&quot;00734A8B&quot;/&gt;&lt;wsp:rsid wsp:val=&quot;00734D84&quot;/&gt;&lt;wsp:rsid wsp:val=&quot;00735268&quot;/&gt;&lt;wsp:rsid wsp:val=&quot;007355C4&quot;/&gt;&lt;wsp:rsid wsp:val=&quot;00735F96&quot;/&gt;&lt;wsp:rsid wsp:val=&quot;007362A6&quot;/&gt;&lt;wsp:rsid wsp:val=&quot;00736D7D&quot;/&gt;&lt;wsp:rsid wsp:val=&quot;00740E58&quot;/&gt;&lt;wsp:rsid wsp:val=&quot;007410D6&quot;/&gt;&lt;wsp:rsid wsp:val=&quot;007416B4&quot;/&gt;&lt;wsp:rsid wsp:val=&quot;00741F19&quot;/&gt;&lt;wsp:rsid wsp:val=&quot;00742624&quot;/&gt;&lt;wsp:rsid wsp:val=&quot;007438CE&quot;/&gt;&lt;wsp:rsid wsp:val=&quot;00744394&quot;/&gt;&lt;wsp:rsid wsp:val=&quot;00744440&quot;/&gt;&lt;wsp:rsid wsp:val=&quot;007445A0&quot;/&gt;&lt;wsp:rsid wsp:val=&quot;007447EF&quot;/&gt;&lt;wsp:rsid wsp:val=&quot;00744D6B&quot;/&gt;&lt;wsp:rsid wsp:val=&quot;0074524B&quot;/&gt;&lt;wsp:rsid wsp:val=&quot;00746183&quot;/&gt;&lt;wsp:rsid wsp:val=&quot;00747D8B&quot;/&gt;&lt;wsp:rsid wsp:val=&quot;007508A2&quot;/&gt;&lt;wsp:rsid wsp:val=&quot;0075093C&quot;/&gt;&lt;wsp:rsid wsp:val=&quot;00751228&quot;/&gt;&lt;wsp:rsid wsp:val=&quot;00752710&quot;/&gt;&lt;wsp:rsid wsp:val=&quot;00752D74&quot;/&gt;&lt;wsp:rsid wsp:val=&quot;00754E35&quot;/&gt;&lt;wsp:rsid wsp:val=&quot;00754E49&quot;/&gt;&lt;wsp:rsid wsp:val=&quot;00755200&quot;/&gt;&lt;wsp:rsid wsp:val=&quot;007559D1&quot;/&gt;&lt;wsp:rsid wsp:val=&quot;007571E1&quot;/&gt;&lt;wsp:rsid wsp:val=&quot;007604B2&quot;/&gt;&lt;wsp:rsid wsp:val=&quot;00760883&quot;/&gt;&lt;wsp:rsid wsp:val=&quot;00760BF6&quot;/&gt;&lt;wsp:rsid wsp:val=&quot;007614C4&quot;/&gt;&lt;wsp:rsid wsp:val=&quot;007616FD&quot;/&gt;&lt;wsp:rsid wsp:val=&quot;00762500&quot;/&gt;&lt;wsp:rsid wsp:val=&quot;00762BDD&quot;/&gt;&lt;wsp:rsid wsp:val=&quot;007650C5&quot;/&gt;&lt;wsp:rsid wsp:val=&quot;00765281&quot;/&gt;&lt;wsp:rsid wsp:val=&quot;007655FD&quot;/&gt;&lt;wsp:rsid wsp:val=&quot;007661BA&quot;/&gt;&lt;wsp:rsid wsp:val=&quot;0076641D&quot;/&gt;&lt;wsp:rsid wsp:val=&quot;00766BAD&quot;/&gt;&lt;wsp:rsid wsp:val=&quot;0076708C&quot;/&gt;&lt;wsp:rsid wsp:val=&quot;00771C35&quot;/&gt;&lt;wsp:rsid wsp:val=&quot;00773940&quot;/&gt;&lt;wsp:rsid wsp:val=&quot;00773AD7&quot;/&gt;&lt;wsp:rsid wsp:val=&quot;00773F82&quot;/&gt;&lt;wsp:rsid wsp:val=&quot;007747F3&quot;/&gt;&lt;wsp:rsid wsp:val=&quot;007755F2&quot;/&gt;&lt;wsp:rsid wsp:val=&quot;00776766&quot;/&gt;&lt;wsp:rsid wsp:val=&quot;00776971&quot;/&gt;&lt;wsp:rsid wsp:val=&quot;00777AC8&quot;/&gt;&lt;wsp:rsid wsp:val=&quot;007803C1&quot;/&gt;&lt;wsp:rsid wsp:val=&quot;007804AB&quot;/&gt;&lt;wsp:rsid wsp:val=&quot;00780DFE&quot;/&gt;&lt;wsp:rsid wsp:val=&quot;0078177E&quot;/&gt;&lt;wsp:rsid wsp:val=&quot;00781891&quot;/&gt;&lt;wsp:rsid wsp:val=&quot;00781AB7&quot;/&gt;&lt;wsp:rsid wsp:val=&quot;00782E24&quot;/&gt;&lt;wsp:rsid wsp:val=&quot;0078304C&quot;/&gt;&lt;wsp:rsid wsp:val=&quot;00783673&quot;/&gt;&lt;wsp:rsid wsp:val=&quot;00785490&quot;/&gt;&lt;wsp:rsid wsp:val=&quot;007856D1&quot;/&gt;&lt;wsp:rsid wsp:val=&quot;00785BC6&quot;/&gt;&lt;wsp:rsid wsp:val=&quot;00786C86&quot;/&gt;&lt;wsp:rsid wsp:val=&quot;007900E4&quot;/&gt;&lt;wsp:rsid wsp:val=&quot;00791FBB&quot;/&gt;&lt;wsp:rsid wsp:val=&quot;00792030&quot;/&gt;&lt;wsp:rsid wsp:val=&quot;007925EA&quot;/&gt;&lt;wsp:rsid wsp:val=&quot;00792A09&quot;/&gt;&lt;wsp:rsid wsp:val=&quot;00792D05&quot;/&gt;&lt;wsp:rsid wsp:val=&quot;007935D9&quot;/&gt;&lt;wsp:rsid wsp:val=&quot;0079382D&quot;/&gt;&lt;wsp:rsid wsp:val=&quot;00793CD8&quot;/&gt;&lt;wsp:rsid wsp:val=&quot;00793D31&quot;/&gt;&lt;wsp:rsid wsp:val=&quot;00794201&quot;/&gt;&lt;wsp:rsid wsp:val=&quot;007950A8&quot;/&gt;&lt;wsp:rsid wsp:val=&quot;00795C92&quot;/&gt;&lt;wsp:rsid wsp:val=&quot;00796231&quot;/&gt;&lt;wsp:rsid wsp:val=&quot;007966F9&quot;/&gt;&lt;wsp:rsid wsp:val=&quot;00796F94&quot;/&gt;&lt;wsp:rsid wsp:val=&quot;007976D5&quot;/&gt;&lt;wsp:rsid wsp:val=&quot;007A1CB3&quot;/&gt;&lt;wsp:rsid wsp:val=&quot;007A1D17&quot;/&gt;&lt;wsp:rsid wsp:val=&quot;007A1D90&quot;/&gt;&lt;wsp:rsid wsp:val=&quot;007A306F&quot;/&gt;&lt;wsp:rsid wsp:val=&quot;007A43A6&quot;/&gt;&lt;wsp:rsid wsp:val=&quot;007A4D15&quot;/&gt;&lt;wsp:rsid wsp:val=&quot;007A58A6&quot;/&gt;&lt;wsp:rsid wsp:val=&quot;007A6281&quot;/&gt;&lt;wsp:rsid wsp:val=&quot;007A6776&quot;/&gt;&lt;wsp:rsid wsp:val=&quot;007A6AD0&quot;/&gt;&lt;wsp:rsid wsp:val=&quot;007A719B&quot;/&gt;&lt;wsp:rsid wsp:val=&quot;007B18DD&quot;/&gt;&lt;wsp:rsid wsp:val=&quot;007B1C5F&quot;/&gt;&lt;wsp:rsid wsp:val=&quot;007B1DAF&quot;/&gt;&lt;wsp:rsid wsp:val=&quot;007B32C9&quot;/&gt;&lt;wsp:rsid wsp:val=&quot;007B3D2D&quot;/&gt;&lt;wsp:rsid wsp:val=&quot;007B48C7&quot;/&gt;&lt;wsp:rsid wsp:val=&quot;007B4F9A&quot;/&gt;&lt;wsp:rsid wsp:val=&quot;007B50AE&quot;/&gt;&lt;wsp:rsid wsp:val=&quot;007B51DF&quot;/&gt;&lt;wsp:rsid wsp:val=&quot;007B5213&quot;/&gt;&lt;wsp:rsid wsp:val=&quot;007B68C1&quot;/&gt;&lt;wsp:rsid wsp:val=&quot;007B7765&quot;/&gt;&lt;wsp:rsid wsp:val=&quot;007C05DD&quot;/&gt;&lt;wsp:rsid wsp:val=&quot;007C08C4&quot;/&gt;&lt;wsp:rsid wsp:val=&quot;007C09D3&quot;/&gt;&lt;wsp:rsid wsp:val=&quot;007C0EC3&quot;/&gt;&lt;wsp:rsid wsp:val=&quot;007C1EF9&quot;/&gt;&lt;wsp:rsid wsp:val=&quot;007C3B8C&quot;/&gt;&lt;wsp:rsid wsp:val=&quot;007C3D18&quot;/&gt;&lt;wsp:rsid wsp:val=&quot;007C44E9&quot;/&gt;&lt;wsp:rsid wsp:val=&quot;007C60BF&quot;/&gt;&lt;wsp:rsid wsp:val=&quot;007C6A07&quot;/&gt;&lt;wsp:rsid wsp:val=&quot;007C6C3E&quot;/&gt;&lt;wsp:rsid wsp:val=&quot;007C6CB3&quot;/&gt;&lt;wsp:rsid wsp:val=&quot;007C75A1&quot;/&gt;&lt;wsp:rsid wsp:val=&quot;007C77A5&quot;/&gt;&lt;wsp:rsid wsp:val=&quot;007D04E5&quot;/&gt;&lt;wsp:rsid wsp:val=&quot;007D1E1D&quot;/&gt;&lt;wsp:rsid wsp:val=&quot;007D2F63&quot;/&gt;&lt;wsp:rsid wsp:val=&quot;007D3A05&quot;/&gt;&lt;wsp:rsid wsp:val=&quot;007D3A69&quot;/&gt;&lt;wsp:rsid wsp:val=&quot;007D42B9&quot;/&gt;&lt;wsp:rsid wsp:val=&quot;007D5901&quot;/&gt;&lt;wsp:rsid wsp:val=&quot;007D5E85&quot;/&gt;&lt;wsp:rsid wsp:val=&quot;007D685B&quot;/&gt;&lt;wsp:rsid wsp:val=&quot;007D6D60&quot;/&gt;&lt;wsp:rsid wsp:val=&quot;007D71CC&quot;/&gt;&lt;wsp:rsid wsp:val=&quot;007D7526&quot;/&gt;&lt;wsp:rsid wsp:val=&quot;007E0BAF&quot;/&gt;&lt;wsp:rsid wsp:val=&quot;007E1132&quot;/&gt;&lt;wsp:rsid wsp:val=&quot;007E15FE&quot;/&gt;&lt;wsp:rsid wsp:val=&quot;007E2E4A&quot;/&gt;&lt;wsp:rsid wsp:val=&quot;007E3974&quot;/&gt;&lt;wsp:rsid wsp:val=&quot;007E43AD&quot;/&gt;&lt;wsp:rsid wsp:val=&quot;007E4610&quot;/&gt;&lt;wsp:rsid wsp:val=&quot;007E4715&quot;/&gt;&lt;wsp:rsid wsp:val=&quot;007E505B&quot;/&gt;&lt;wsp:rsid wsp:val=&quot;007E5160&quot;/&gt;&lt;wsp:rsid wsp:val=&quot;007E683C&quot;/&gt;&lt;wsp:rsid wsp:val=&quot;007E6945&quot;/&gt;&lt;wsp:rsid wsp:val=&quot;007E7091&quot;/&gt;&lt;wsp:rsid wsp:val=&quot;007E73FF&quot;/&gt;&lt;wsp:rsid wsp:val=&quot;007E784D&quot;/&gt;&lt;wsp:rsid wsp:val=&quot;007F02D0&quot;/&gt;&lt;wsp:rsid wsp:val=&quot;007F05C3&quot;/&gt;&lt;wsp:rsid wsp:val=&quot;007F3617&quot;/&gt;&lt;wsp:rsid wsp:val=&quot;007F3D8A&quot;/&gt;&lt;wsp:rsid wsp:val=&quot;007F72F1&quot;/&gt;&lt;wsp:rsid wsp:val=&quot;007F7587&quot;/&gt;&lt;wsp:rsid wsp:val=&quot;00800A23&quot;/&gt;&lt;wsp:rsid wsp:val=&quot;0080187D&quot;/&gt;&lt;wsp:rsid wsp:val=&quot;00802515&quot;/&gt;&lt;wsp:rsid wsp:val=&quot;008032B7&quot;/&gt;&lt;wsp:rsid wsp:val=&quot;00803716&quot;/&gt;&lt;wsp:rsid wsp:val=&quot;00803FAE&quot;/&gt;&lt;wsp:rsid wsp:val=&quot;0080548B&quot;/&gt;&lt;wsp:rsid wsp:val=&quot;0080605F&quot;/&gt;&lt;wsp:rsid wsp:val=&quot;008061C5&quot;/&gt;&lt;wsp:rsid wsp:val=&quot;00806E14&quot;/&gt;&lt;wsp:rsid wsp:val=&quot;008076AB&quot;/&gt;&lt;wsp:rsid wsp:val=&quot;00807786&quot;/&gt;&lt;wsp:rsid wsp:val=&quot;008114A7&quot;/&gt;&lt;wsp:rsid wsp:val=&quot;008115B5&quot;/&gt;&lt;wsp:rsid wsp:val=&quot;00811B5E&quot;/&gt;&lt;wsp:rsid wsp:val=&quot;00811FCB&quot;/&gt;&lt;wsp:rsid wsp:val=&quot;008125C7&quot;/&gt;&lt;wsp:rsid wsp:val=&quot;008128D0&quot;/&gt;&lt;wsp:rsid wsp:val=&quot;00812CC6&quot;/&gt;&lt;wsp:rsid wsp:val=&quot;00812D44&quot;/&gt;&lt;wsp:rsid wsp:val=&quot;0081387E&quot;/&gt;&lt;wsp:rsid wsp:val=&quot;0081579D&quot;/&gt;&lt;wsp:rsid wsp:val=&quot;008158A6&quot;/&gt;&lt;wsp:rsid wsp:val=&quot;008158D6&quot;/&gt;&lt;wsp:rsid wsp:val=&quot;00815CF7&quot;/&gt;&lt;wsp:rsid wsp:val=&quot;00815E12&quot;/&gt;&lt;wsp:rsid wsp:val=&quot;00817196&quot;/&gt;&lt;wsp:rsid wsp:val=&quot;008175A3&quot;/&gt;&lt;wsp:rsid wsp:val=&quot;00817924&quot;/&gt;&lt;wsp:rsid wsp:val=&quot;00820630&quot;/&gt;&lt;wsp:rsid wsp:val=&quot;00820F11&quot;/&gt;&lt;wsp:rsid wsp:val=&quot;0082106D&quot;/&gt;&lt;wsp:rsid wsp:val=&quot;00822754&quot;/&gt;&lt;wsp:rsid wsp:val=&quot;00822B2C&quot;/&gt;&lt;wsp:rsid wsp:val=&quot;00822EF9&quot;/&gt;&lt;wsp:rsid wsp:val=&quot;008235DB&quot;/&gt;&lt;wsp:rsid wsp:val=&quot;00824AB4&quot;/&gt;&lt;wsp:rsid wsp:val=&quot;00825600&quot;/&gt;&lt;wsp:rsid wsp:val=&quot;00825C42&quot;/&gt;&lt;wsp:rsid wsp:val=&quot;00825D25&quot;/&gt;&lt;wsp:rsid wsp:val=&quot;0082644F&quot;/&gt;&lt;wsp:rsid wsp:val=&quot;008264C3&quot;/&gt;&lt;wsp:rsid wsp:val=&quot;008265B8&quot;/&gt;&lt;wsp:rsid wsp:val=&quot;0082670F&quot;/&gt;&lt;wsp:rsid wsp:val=&quot;00827746&quot;/&gt;&lt;wsp:rsid wsp:val=&quot;00827D6F&quot;/&gt;&lt;wsp:rsid wsp:val=&quot;008302A1&quot;/&gt;&lt;wsp:rsid wsp:val=&quot;00830CB5&quot;/&gt;&lt;wsp:rsid wsp:val=&quot;00830D99&quot;/&gt;&lt;wsp:rsid wsp:val=&quot;008322E8&quot;/&gt;&lt;wsp:rsid wsp:val=&quot;008324A6&quot;/&gt;&lt;wsp:rsid wsp:val=&quot;00833A21&quot;/&gt;&lt;wsp:rsid wsp:val=&quot;008341D6&quot;/&gt;&lt;wsp:rsid wsp:val=&quot;00834297&quot;/&gt;&lt;wsp:rsid wsp:val=&quot;008359E7&quot;/&gt;&lt;wsp:rsid wsp:val=&quot;0083700D&quot;/&gt;&lt;wsp:rsid wsp:val=&quot;008376AC&quot;/&gt;&lt;wsp:rsid wsp:val=&quot;00837787&quot;/&gt;&lt;wsp:rsid wsp:val=&quot;00837C67&quot;/&gt;&lt;wsp:rsid wsp:val=&quot;0084028E&quot;/&gt;&lt;wsp:rsid wsp:val=&quot;008430EA&quot;/&gt;&lt;wsp:rsid wsp:val=&quot;00843190&quot;/&gt;&lt;wsp:rsid wsp:val=&quot;00843CC0&quot;/&gt;&lt;wsp:rsid wsp:val=&quot;008444E8&quot;/&gt;&lt;wsp:rsid wsp:val=&quot;00844E80&quot;/&gt;&lt;wsp:rsid wsp:val=&quot;008459EF&quot;/&gt;&lt;wsp:rsid wsp:val=&quot;00845A0E&quot;/&gt;&lt;wsp:rsid wsp:val=&quot;00845E6B&quot;/&gt;&lt;wsp:rsid wsp:val=&quot;00845F05&quot;/&gt;&lt;wsp:rsid wsp:val=&quot;00846CDF&quot;/&gt;&lt;wsp:rsid wsp:val=&quot;00846FE7&quot;/&gt;&lt;wsp:rsid wsp:val=&quot;008529B9&quot;/&gt;&lt;wsp:rsid wsp:val=&quot;00853D72&quot;/&gt;&lt;wsp:rsid wsp:val=&quot;0085412B&quot;/&gt;&lt;wsp:rsid wsp:val=&quot;0085423B&quot;/&gt;&lt;wsp:rsid wsp:val=&quot;00855BF2&quot;/&gt;&lt;wsp:rsid wsp:val=&quot;008566B2&quot;/&gt;&lt;wsp:rsid wsp:val=&quot;00856911&quot;/&gt;&lt;wsp:rsid wsp:val=&quot;008575AD&quot;/&gt;&lt;wsp:rsid wsp:val=&quot;0086079F&quot;/&gt;&lt;wsp:rsid wsp:val=&quot;008621C4&quot;/&gt;&lt;wsp:rsid wsp:val=&quot;00863863&quot;/&gt;&lt;wsp:rsid wsp:val=&quot;00865397&quot;/&gt;&lt;wsp:rsid wsp:val=&quot;00865EAC&quot;/&gt;&lt;wsp:rsid wsp:val=&quot;00866B08&quot;/&gt;&lt;wsp:rsid wsp:val=&quot;008677FD&quot;/&gt;&lt;wsp:rsid wsp:val=&quot;00870034&quot;/&gt;&lt;wsp:rsid wsp:val=&quot;008706D4&quot;/&gt;&lt;wsp:rsid wsp:val=&quot;00870F8A&quot;/&gt;&lt;wsp:rsid wsp:val=&quot;008715D0&quot;/&gt;&lt;wsp:rsid wsp:val=&quot;008719A4&quot;/&gt;&lt;wsp:rsid wsp:val=&quot;00871D23&quot;/&gt;&lt;wsp:rsid wsp:val=&quot;00871F18&quot;/&gt;&lt;wsp:rsid wsp:val=&quot;00872391&quot;/&gt;&lt;wsp:rsid wsp:val=&quot;008729BC&quot;/&gt;&lt;wsp:rsid wsp:val=&quot;008740CC&quot;/&gt;&lt;wsp:rsid wsp:val=&quot;00874312&quot;/&gt;&lt;wsp:rsid wsp:val=&quot;0087437C&quot;/&gt;&lt;wsp:rsid wsp:val=&quot;00874437&quot;/&gt;&lt;wsp:rsid wsp:val=&quot;008759C6&quot;/&gt;&lt;wsp:rsid wsp:val=&quot;00875AD6&quot;/&gt;&lt;wsp:rsid wsp:val=&quot;00875CD7&quot;/&gt;&lt;wsp:rsid wsp:val=&quot;00876517&quot;/&gt;&lt;wsp:rsid wsp:val=&quot;00876756&quot;/&gt;&lt;wsp:rsid wsp:val=&quot;00876B4D&quot;/&gt;&lt;wsp:rsid wsp:val=&quot;00877960&quot;/&gt;&lt;wsp:rsid wsp:val=&quot;00877B8D&quot;/&gt;&lt;wsp:rsid wsp:val=&quot;00877F18&quot;/&gt;&lt;wsp:rsid wsp:val=&quot;00882674&quot;/&gt;&lt;wsp:rsid wsp:val=&quot;00882863&quot;/&gt;&lt;wsp:rsid wsp:val=&quot;00882E09&quot;/&gt;&lt;wsp:rsid wsp:val=&quot;00883A23&quot;/&gt;&lt;wsp:rsid wsp:val=&quot;00884021&quot;/&gt;&lt;wsp:rsid wsp:val=&quot;00884772&quot;/&gt;&lt;wsp:rsid wsp:val=&quot;00884BB3&quot;/&gt;&lt;wsp:rsid wsp:val=&quot;0088566B&quot;/&gt;&lt;wsp:rsid wsp:val=&quot;00887F9A&quot;/&gt;&lt;wsp:rsid wsp:val=&quot;00890403&quot;/&gt;&lt;wsp:rsid wsp:val=&quot;00893720&quot;/&gt;&lt;wsp:rsid wsp:val=&quot;00893A03&quot;/&gt;&lt;wsp:rsid wsp:val=&quot;00893A13&quot;/&gt;&lt;wsp:rsid wsp:val=&quot;008949D2&quot;/&gt;&lt;wsp:rsid wsp:val=&quot;00894A88&quot;/&gt;&lt;wsp:rsid wsp:val=&quot;00895386&quot;/&gt;&lt;wsp:rsid wsp:val=&quot;00895A93&quot;/&gt;&lt;wsp:rsid wsp:val=&quot;008963CE&quot;/&gt;&lt;wsp:rsid wsp:val=&quot;00896419&quot;/&gt;&lt;wsp:rsid wsp:val=&quot;008970F3&quot;/&gt;&lt;wsp:rsid wsp:val=&quot;008972E4&quot;/&gt;&lt;wsp:rsid wsp:val=&quot;008973F4&quot;/&gt;&lt;wsp:rsid wsp:val=&quot;008A00B3&quot;/&gt;&lt;wsp:rsid wsp:val=&quot;008A0418&quot;/&gt;&lt;wsp:rsid wsp:val=&quot;008A058D&quot;/&gt;&lt;wsp:rsid wsp:val=&quot;008A0FDB&quot;/&gt;&lt;wsp:rsid wsp:val=&quot;008A213E&quot;/&gt;&lt;wsp:rsid wsp:val=&quot;008A21FF&quot;/&gt;&lt;wsp:rsid wsp:val=&quot;008A2CE2&quot;/&gt;&lt;wsp:rsid wsp:val=&quot;008A2EA5&quot;/&gt;&lt;wsp:rsid wsp:val=&quot;008A30AC&quot;/&gt;&lt;wsp:rsid wsp:val=&quot;008A3798&quot;/&gt;&lt;wsp:rsid wsp:val=&quot;008A44B8&quot;/&gt;&lt;wsp:rsid wsp:val=&quot;008A4D2B&quot;/&gt;&lt;wsp:rsid wsp:val=&quot;008A51A8&quot;/&gt;&lt;wsp:rsid wsp:val=&quot;008A54C7&quot;/&gt;&lt;wsp:rsid wsp:val=&quot;008A6324&quot;/&gt;&lt;wsp:rsid wsp:val=&quot;008A77D8&quot;/&gt;&lt;wsp:rsid wsp:val=&quot;008B0483&quot;/&gt;&lt;wsp:rsid wsp:val=&quot;008B120C&quot;/&gt;&lt;wsp:rsid wsp:val=&quot;008B22F6&quot;/&gt;&lt;wsp:rsid wsp:val=&quot;008B2713&quot;/&gt;&lt;wsp:rsid wsp:val=&quot;008B4063&quot;/&gt;&lt;wsp:rsid wsp:val=&quot;008B43B5&quot;/&gt;&lt;wsp:rsid wsp:val=&quot;008B51A0&quot;/&gt;&lt;wsp:rsid wsp:val=&quot;008B592A&quot;/&gt;&lt;wsp:rsid wsp:val=&quot;008B5D1E&quot;/&gt;&lt;wsp:rsid wsp:val=&quot;008B5DCD&quot;/&gt;&lt;wsp:rsid wsp:val=&quot;008B6058&quot;/&gt;&lt;wsp:rsid wsp:val=&quot;008B6509&quot;/&gt;&lt;wsp:rsid wsp:val=&quot;008B6EEA&quot;/&gt;&lt;wsp:rsid wsp:val=&quot;008B7B5C&quot;/&gt;&lt;wsp:rsid wsp:val=&quot;008C0C06&quot;/&gt;&lt;wsp:rsid wsp:val=&quot;008C0C99&quot;/&gt;&lt;wsp:rsid wsp:val=&quot;008C12B8&quot;/&gt;&lt;wsp:rsid wsp:val=&quot;008C18AA&quot;/&gt;&lt;wsp:rsid wsp:val=&quot;008C18CE&quot;/&gt;&lt;wsp:rsid wsp:val=&quot;008C1DD7&quot;/&gt;&lt;wsp:rsid wsp:val=&quot;008C2017&quot;/&gt;&lt;wsp:rsid wsp:val=&quot;008C4341&quot;/&gt;&lt;wsp:rsid wsp:val=&quot;008C44DA&quot;/&gt;&lt;wsp:rsid wsp:val=&quot;008C4958&quot;/&gt;&lt;wsp:rsid wsp:val=&quot;008C4BAA&quot;/&gt;&lt;wsp:rsid wsp:val=&quot;008C53D2&quot;/&gt;&lt;wsp:rsid wsp:val=&quot;008C5F40&quot;/&gt;&lt;wsp:rsid wsp:val=&quot;008C6AE8&quot;/&gt;&lt;wsp:rsid wsp:val=&quot;008C7573&quot;/&gt;&lt;wsp:rsid wsp:val=&quot;008D02ED&quot;/&gt;&lt;wsp:rsid wsp:val=&quot;008D05BC&quot;/&gt;&lt;wsp:rsid wsp:val=&quot;008D1229&quot;/&gt;&lt;wsp:rsid wsp:val=&quot;008D191C&quot;/&gt;&lt;wsp:rsid wsp:val=&quot;008D34F1&quot;/&gt;&lt;wsp:rsid wsp:val=&quot;008D386B&quot;/&gt;&lt;wsp:rsid wsp:val=&quot;008D39D8&quot;/&gt;&lt;wsp:rsid wsp:val=&quot;008D47E3&quot;/&gt;&lt;wsp:rsid wsp:val=&quot;008D50D8&quot;/&gt;&lt;wsp:rsid wsp:val=&quot;008D5516&quot;/&gt;&lt;wsp:rsid wsp:val=&quot;008D5B73&quot;/&gt;&lt;wsp:rsid wsp:val=&quot;008D6D1A&quot;/&gt;&lt;wsp:rsid wsp:val=&quot;008D74B4&quot;/&gt;&lt;wsp:rsid wsp:val=&quot;008E0211&quot;/&gt;&lt;wsp:rsid wsp:val=&quot;008E065E&quot;/&gt;&lt;wsp:rsid wsp:val=&quot;008E0927&quot;/&gt;&lt;wsp:rsid wsp:val=&quot;008E153D&quot;/&gt;&lt;wsp:rsid wsp:val=&quot;008E1909&quot;/&gt;&lt;wsp:rsid wsp:val=&quot;008E1D5E&quot;/&gt;&lt;wsp:rsid wsp:val=&quot;008E2E84&quot;/&gt;&lt;wsp:rsid wsp:val=&quot;008E3B84&quot;/&gt;&lt;wsp:rsid wsp:val=&quot;008E5D53&quot;/&gt;&lt;wsp:rsid wsp:val=&quot;008E5E0D&quot;/&gt;&lt;wsp:rsid wsp:val=&quot;008E66DA&quot;/&gt;&lt;wsp:rsid wsp:val=&quot;008E6EFC&quot;/&gt;&lt;wsp:rsid wsp:val=&quot;008F0496&quot;/&gt;&lt;wsp:rsid wsp:val=&quot;008F130D&quot;/&gt;&lt;wsp:rsid wsp:val=&quot;008F1EAB&quot;/&gt;&lt;wsp:rsid wsp:val=&quot;008F22E5&quot;/&gt;&lt;wsp:rsid wsp:val=&quot;008F33DC&quot;/&gt;&lt;wsp:rsid wsp:val=&quot;008F35FC&quot;/&gt;&lt;wsp:rsid wsp:val=&quot;008F36A6&quot;/&gt;&lt;wsp:rsid wsp:val=&quot;008F40D6&quot;/&gt;&lt;wsp:rsid wsp:val=&quot;008F40DE&quot;/&gt;&lt;wsp:rsid wsp:val=&quot;008F477F&quot;/&gt;&lt;wsp:rsid wsp:val=&quot;008F523A&quot;/&gt;&lt;wsp:rsid wsp:val=&quot;008F5648&quot;/&gt;&lt;wsp:rsid wsp:val=&quot;008F620C&quot;/&gt;&lt;wsp:rsid wsp:val=&quot;008F6232&quot;/&gt;&lt;wsp:rsid wsp:val=&quot;008F699A&quot;/&gt;&lt;wsp:rsid wsp:val=&quot;008F7805&quot;/&gt;&lt;wsp:rsid wsp:val=&quot;00900B03&quot;/&gt;&lt;wsp:rsid wsp:val=&quot;00900F39&quot;/&gt;&lt;wsp:rsid wsp:val=&quot;009018FD&quot;/&gt;&lt;wsp:rsid wsp:val=&quot;00902350&quot;/&gt;&lt;wsp:rsid wsp:val=&quot;0090331A&quot;/&gt;&lt;wsp:rsid wsp:val=&quot;0090336B&quot;/&gt;&lt;wsp:rsid wsp:val=&quot;009041DF&quot;/&gt;&lt;wsp:rsid wsp:val=&quot;009053AA&quot;/&gt;&lt;wsp:rsid wsp:val=&quot;0090581D&quot;/&gt;&lt;wsp:rsid wsp:val=&quot;00905B95&quot;/&gt;&lt;wsp:rsid wsp:val=&quot;00906939&quot;/&gt;&lt;wsp:rsid wsp:val=&quot;00906D2F&quot;/&gt;&lt;wsp:rsid wsp:val=&quot;009105E8&quot;/&gt;&lt;wsp:rsid wsp:val=&quot;00910A5A&quot;/&gt;&lt;wsp:rsid wsp:val=&quot;00910B7D&quot;/&gt;&lt;wsp:rsid wsp:val=&quot;0091162E&quot;/&gt;&lt;wsp:rsid wsp:val=&quot;00911DFB&quot;/&gt;&lt;wsp:rsid wsp:val=&quot;00911F36&quot;/&gt;&lt;wsp:rsid wsp:val=&quot;009120D3&quot;/&gt;&lt;wsp:rsid wsp:val=&quot;00912D2D&quot;/&gt;&lt;wsp:rsid wsp:val=&quot;009139D9&quot;/&gt;&lt;wsp:rsid wsp:val=&quot;00913E7C&quot;/&gt;&lt;wsp:rsid wsp:val=&quot;00914AD8&quot;/&gt;&lt;wsp:rsid wsp:val=&quot;00914C56&quot;/&gt;&lt;wsp:rsid wsp:val=&quot;009157DD&quot;/&gt;&lt;wsp:rsid wsp:val=&quot;00915D61&quot;/&gt;&lt;wsp:rsid wsp:val=&quot;00916046&quot;/&gt;&lt;wsp:rsid wsp:val=&quot;00916079&quot;/&gt;&lt;wsp:rsid wsp:val=&quot;0091643F&quot;/&gt;&lt;wsp:rsid wsp:val=&quot;00916E71&quot;/&gt;&lt;wsp:rsid wsp:val=&quot;0091759B&quot;/&gt;&lt;wsp:rsid wsp:val=&quot;00917CE9&quot;/&gt;&lt;wsp:rsid wsp:val=&quot;00917DE5&quot;/&gt;&lt;wsp:rsid wsp:val=&quot;00920BF2&quot;/&gt;&lt;wsp:rsid wsp:val=&quot;00920D5E&quot;/&gt;&lt;wsp:rsid wsp:val=&quot;00921FA6&quot;/&gt;&lt;wsp:rsid wsp:val=&quot;00922010&quot;/&gt;&lt;wsp:rsid wsp:val=&quot;00922E42&quot;/&gt;&lt;wsp:rsid wsp:val=&quot;00925C42&quot;/&gt;&lt;wsp:rsid wsp:val=&quot;009266BA&quot;/&gt;&lt;wsp:rsid wsp:val=&quot;0092761C&quot;/&gt;&lt;wsp:rsid wsp:val=&quot;00927915&quot;/&gt;&lt;wsp:rsid wsp:val=&quot;0092795E&quot;/&gt;&lt;wsp:rsid wsp:val=&quot;00931BD9&quot;/&gt;&lt;wsp:rsid wsp:val=&quot;00933E19&quot;/&gt;&lt;wsp:rsid wsp:val=&quot;0093523B&quot;/&gt;&lt;wsp:rsid wsp:val=&quot;00936403&quot;/&gt;&lt;wsp:rsid wsp:val=&quot;009368F3&quot;/&gt;&lt;wsp:rsid wsp:val=&quot;00937755&quot;/&gt;&lt;wsp:rsid wsp:val=&quot;00937B5A&quot;/&gt;&lt;wsp:rsid wsp:val=&quot;00941203&quot;/&gt;&lt;wsp:rsid wsp:val=&quot;00941636&quot;/&gt;&lt;wsp:rsid wsp:val=&quot;00942CF1&quot;/&gt;&lt;wsp:rsid wsp:val=&quot;00943742&quot;/&gt;&lt;wsp:rsid wsp:val=&quot;00945C05&quot;/&gt;&lt;wsp:rsid wsp:val=&quot;00946238&quot;/&gt;&lt;wsp:rsid wsp:val=&quot;0094628C&quot;/&gt;&lt;wsp:rsid wsp:val=&quot;00946945&quot;/&gt;&lt;wsp:rsid wsp:val=&quot;009470ED&quot;/&gt;&lt;wsp:rsid wsp:val=&quot;00947713&quot;/&gt;&lt;wsp:rsid wsp:val=&quot;00950DE7&quot;/&gt;&lt;wsp:rsid wsp:val=&quot;00951559&quot;/&gt;&lt;wsp:rsid wsp:val=&quot;00953920&quot;/&gt;&lt;wsp:rsid wsp:val=&quot;00953D47&quot;/&gt;&lt;wsp:rsid wsp:val=&quot;009540B8&quot;/&gt;&lt;wsp:rsid wsp:val=&quot;009546C1&quot;/&gt;&lt;wsp:rsid wsp:val=&quot;00954AD0&quot;/&gt;&lt;wsp:rsid wsp:val=&quot;0095681E&quot;/&gt;&lt;wsp:rsid wsp:val=&quot;0095708D&quot;/&gt;&lt;wsp:rsid wsp:val=&quot;009572D4&quot;/&gt;&lt;wsp:rsid wsp:val=&quot;00957571&quot;/&gt;&lt;wsp:rsid wsp:val=&quot;00957641&quot;/&gt;&lt;wsp:rsid wsp:val=&quot;00960E1D&quot;/&gt;&lt;wsp:rsid wsp:val=&quot;00961921&quot;/&gt;&lt;wsp:rsid wsp:val=&quot;009639C4&quot;/&gt;&lt;wsp:rsid wsp:val=&quot;00963CAF&quot;/&gt;&lt;wsp:rsid wsp:val=&quot;0096430A&quot;/&gt;&lt;wsp:rsid wsp:val=&quot;009653C6&quot;/&gt;&lt;wsp:rsid wsp:val=&quot;0096554B&quot;/&gt;&lt;wsp:rsid wsp:val=&quot;0096584A&quot;/&gt;&lt;wsp:rsid wsp:val=&quot;009659BA&quot;/&gt;&lt;wsp:rsid wsp:val=&quot;009666CE&quot;/&gt;&lt;wsp:rsid wsp:val=&quot;009666D0&quot;/&gt;&lt;wsp:rsid wsp:val=&quot;009669BD&quot;/&gt;&lt;wsp:rsid wsp:val=&quot;00966D79&quot;/&gt;&lt;wsp:rsid wsp:val=&quot;00967210&quot;/&gt;&lt;wsp:rsid wsp:val=&quot;009675AA&quot;/&gt;&lt;wsp:rsid wsp:val=&quot;009678B0&quot;/&gt;&lt;wsp:rsid wsp:val=&quot;009709C0&quot;/&gt;&lt;wsp:rsid wsp:val=&quot;009716C1&quot;/&gt;&lt;wsp:rsid wsp:val=&quot;00971E93&quot;/&gt;&lt;wsp:rsid wsp:val=&quot;00971F08&quot;/&gt;&lt;wsp:rsid wsp:val=&quot;0097202A&quot;/&gt;&lt;wsp:rsid wsp:val=&quot;00972F2F&quot;/&gt;&lt;wsp:rsid wsp:val=&quot;00973274&quot;/&gt;&lt;wsp:rsid wsp:val=&quot;00973B20&quot;/&gt;&lt;wsp:rsid wsp:val=&quot;00973E35&quot;/&gt;&lt;wsp:rsid wsp:val=&quot;009740A9&quot;/&gt;&lt;wsp:rsid wsp:val=&quot;00974DF7&quot;/&gt;&lt;wsp:rsid wsp:val=&quot;00975610&quot;/&gt;&lt;wsp:rsid wsp:val=&quot;0097603D&quot;/&gt;&lt;wsp:rsid wsp:val=&quot;009767C5&quot;/&gt;&lt;wsp:rsid wsp:val=&quot;00976949&quot;/&gt;&lt;wsp:rsid wsp:val=&quot;00976B4A&quot;/&gt;&lt;wsp:rsid wsp:val=&quot;00976CCA&quot;/&gt;&lt;wsp:rsid wsp:val=&quot;00980477&quot;/&gt;&lt;wsp:rsid wsp:val=&quot;00980580&quot;/&gt;&lt;wsp:rsid wsp:val=&quot;00980F2B&quot;/&gt;&lt;wsp:rsid wsp:val=&quot;00981E4C&quot;/&gt;&lt;wsp:rsid wsp:val=&quot;0098302D&quot;/&gt;&lt;wsp:rsid wsp:val=&quot;00983C3C&quot;/&gt;&lt;wsp:rsid wsp:val=&quot;00984174&quot;/&gt;&lt;wsp:rsid wsp:val=&quot;00984953&quot;/&gt;&lt;wsp:rsid wsp:val=&quot;00984ACF&quot;/&gt;&lt;wsp:rsid wsp:val=&quot;00985253&quot;/&gt;&lt;wsp:rsid wsp:val=&quot;009853B3&quot;/&gt;&lt;wsp:rsid wsp:val=&quot;009860D2&quot;/&gt;&lt;wsp:rsid wsp:val=&quot;00986D25&quot;/&gt;&lt;wsp:rsid wsp:val=&quot;009874B6&quot;/&gt;&lt;wsp:rsid wsp:val=&quot;00987773&quot;/&gt;&lt;wsp:rsid wsp:val=&quot;00990630&quot;/&gt;&lt;wsp:rsid wsp:val=&quot;00990A8B&quot;/&gt;&lt;wsp:rsid wsp:val=&quot;00990E53&quot;/&gt;&lt;wsp:rsid wsp:val=&quot;00991761&quot;/&gt;&lt;wsp:rsid wsp:val=&quot;00991B53&quot;/&gt;&lt;wsp:rsid wsp:val=&quot;00991EBE&quot;/&gt;&lt;wsp:rsid wsp:val=&quot;009940CF&quot;/&gt;&lt;wsp:rsid wsp:val=&quot;00994DCA&quot;/&gt;&lt;wsp:rsid wsp:val=&quot;009951B5&quot;/&gt;&lt;wsp:rsid wsp:val=&quot;009960EC&quot;/&gt;&lt;wsp:rsid wsp:val=&quot;00996124&quot;/&gt;&lt;wsp:rsid wsp:val=&quot;00996722&quot;/&gt;&lt;wsp:rsid wsp:val=&quot;00996B43&quot;/&gt;&lt;wsp:rsid wsp:val=&quot;009970DD&quot;/&gt;&lt;wsp:rsid wsp:val=&quot;00997997&quot;/&gt;&lt;wsp:rsid wsp:val=&quot;009A0948&quot;/&gt;&lt;wsp:rsid wsp:val=&quot;009A0952&quot;/&gt;&lt;wsp:rsid wsp:val=&quot;009A0C31&quot;/&gt;&lt;wsp:rsid wsp:val=&quot;009A0DA8&quot;/&gt;&lt;wsp:rsid wsp:val=&quot;009A0FB8&quot;/&gt;&lt;wsp:rsid wsp:val=&quot;009A0FBA&quot;/&gt;&lt;wsp:rsid wsp:val=&quot;009A1601&quot;/&gt;&lt;wsp:rsid wsp:val=&quot;009A1ED0&quot;/&gt;&lt;wsp:rsid wsp:val=&quot;009A2BD6&quot;/&gt;&lt;wsp:rsid wsp:val=&quot;009A35D6&quot;/&gt;&lt;wsp:rsid wsp:val=&quot;009A3CA6&quot;/&gt;&lt;wsp:rsid wsp:val=&quot;009A3E0D&quot;/&gt;&lt;wsp:rsid wsp:val=&quot;009A462D&quot;/&gt;&lt;wsp:rsid wsp:val=&quot;009A4CF2&quot;/&gt;&lt;wsp:rsid wsp:val=&quot;009A5A8D&quot;/&gt;&lt;wsp:rsid wsp:val=&quot;009A5CBA&quot;/&gt;&lt;wsp:rsid wsp:val=&quot;009A5D98&quot;/&gt;&lt;wsp:rsid wsp:val=&quot;009A6476&quot;/&gt;&lt;wsp:rsid wsp:val=&quot;009A70CC&quot;/&gt;&lt;wsp:rsid wsp:val=&quot;009A7145&quot;/&gt;&lt;wsp:rsid wsp:val=&quot;009A7298&quot;/&gt;&lt;wsp:rsid wsp:val=&quot;009A742D&quot;/&gt;&lt;wsp:rsid wsp:val=&quot;009A7566&quot;/&gt;&lt;wsp:rsid wsp:val=&quot;009A7879&quot;/&gt;&lt;wsp:rsid wsp:val=&quot;009A7E78&quot;/&gt;&lt;wsp:rsid wsp:val=&quot;009B0DA0&quot;/&gt;&lt;wsp:rsid wsp:val=&quot;009B1F30&quot;/&gt;&lt;wsp:rsid wsp:val=&quot;009B2B15&quot;/&gt;&lt;wsp:rsid wsp:val=&quot;009B2D0C&quot;/&gt;&lt;wsp:rsid wsp:val=&quot;009B3AC2&quot;/&gt;&lt;wsp:rsid wsp:val=&quot;009B465F&quot;/&gt;&lt;wsp:rsid wsp:val=&quot;009B4DF4&quot;/&gt;&lt;wsp:rsid wsp:val=&quot;009B509A&quot;/&gt;&lt;wsp:rsid wsp:val=&quot;009B564E&quot;/&gt;&lt;wsp:rsid wsp:val=&quot;009B57BB&quot;/&gt;&lt;wsp:rsid wsp:val=&quot;009B59AD&quot;/&gt;&lt;wsp:rsid wsp:val=&quot;009B621F&quot;/&gt;&lt;wsp:rsid wsp:val=&quot;009B74DD&quot;/&gt;&lt;wsp:rsid wsp:val=&quot;009B77FD&quot;/&gt;&lt;wsp:rsid wsp:val=&quot;009B7E87&quot;/&gt;&lt;wsp:rsid wsp:val=&quot;009C0FF2&quot;/&gt;&lt;wsp:rsid wsp:val=&quot;009C403E&quot;/&gt;&lt;wsp:rsid wsp:val=&quot;009C4DD5&quot;/&gt;&lt;wsp:rsid wsp:val=&quot;009C5221&quot;/&gt;&lt;wsp:rsid wsp:val=&quot;009C5543&quot;/&gt;&lt;wsp:rsid wsp:val=&quot;009C5919&quot;/&gt;&lt;wsp:rsid wsp:val=&quot;009C5BF9&quot;/&gt;&lt;wsp:rsid wsp:val=&quot;009C5D9A&quot;/&gt;&lt;wsp:rsid wsp:val=&quot;009C6B2E&quot;/&gt;&lt;wsp:rsid wsp:val=&quot;009C723B&quot;/&gt;&lt;wsp:rsid wsp:val=&quot;009C75C9&quot;/&gt;&lt;wsp:rsid wsp:val=&quot;009C7B6B&quot;/&gt;&lt;wsp:rsid wsp:val=&quot;009D0218&quot;/&gt;&lt;wsp:rsid wsp:val=&quot;009D048B&quot;/&gt;&lt;wsp:rsid wsp:val=&quot;009D228B&quot;/&gt;&lt;wsp:rsid wsp:val=&quot;009D28AD&quot;/&gt;&lt;wsp:rsid wsp:val=&quot;009D2B43&quot;/&gt;&lt;wsp:rsid wsp:val=&quot;009D4364&quot;/&gt;&lt;wsp:rsid wsp:val=&quot;009D484C&quot;/&gt;&lt;wsp:rsid wsp:val=&quot;009D4FF0&quot;/&gt;&lt;wsp:rsid wsp:val=&quot;009D5929&quot;/&gt;&lt;wsp:rsid wsp:val=&quot;009D703C&quot;/&gt;&lt;wsp:rsid wsp:val=&quot;009D718F&quot;/&gt;&lt;wsp:rsid wsp:val=&quot;009D7394&quot;/&gt;&lt;wsp:rsid wsp:val=&quot;009E053B&quot;/&gt;&lt;wsp:rsid wsp:val=&quot;009E068F&quot;/&gt;&lt;wsp:rsid wsp:val=&quot;009E06B7&quot;/&gt;&lt;wsp:rsid wsp:val=&quot;009E1146&quot;/&gt;&lt;wsp:rsid wsp:val=&quot;009E14E0&quot;/&gt;&lt;wsp:rsid wsp:val=&quot;009E17A7&quot;/&gt;&lt;wsp:rsid wsp:val=&quot;009E254E&quot;/&gt;&lt;wsp:rsid wsp:val=&quot;009E2A0A&quot;/&gt;&lt;wsp:rsid wsp:val=&quot;009E2A13&quot;/&gt;&lt;wsp:rsid wsp:val=&quot;009E2DF3&quot;/&gt;&lt;wsp:rsid wsp:val=&quot;009E35DB&quot;/&gt;&lt;wsp:rsid wsp:val=&quot;009E3929&quot;/&gt;&lt;wsp:rsid wsp:val=&quot;009E3992&quot;/&gt;&lt;wsp:rsid wsp:val=&quot;009E437C&quot;/&gt;&lt;wsp:rsid wsp:val=&quot;009E47A3&quot;/&gt;&lt;wsp:rsid wsp:val=&quot;009E4E19&quot;/&gt;&lt;wsp:rsid wsp:val=&quot;009E5B6B&quot;/&gt;&lt;wsp:rsid wsp:val=&quot;009E5F9E&quot;/&gt;&lt;wsp:rsid wsp:val=&quot;009E7B23&quot;/&gt;&lt;wsp:rsid wsp:val=&quot;009F08F3&quot;/&gt;&lt;wsp:rsid wsp:val=&quot;009F1196&quot;/&gt;&lt;wsp:rsid wsp:val=&quot;009F1CC4&quot;/&gt;&lt;wsp:rsid wsp:val=&quot;009F2CF2&quot;/&gt;&lt;wsp:rsid wsp:val=&quot;009F344F&quot;/&gt;&lt;wsp:rsid wsp:val=&quot;009F3F6E&quot;/&gt;&lt;wsp:rsid wsp:val=&quot;009F5696&quot;/&gt;&lt;wsp:rsid wsp:val=&quot;009F61D7&quot;/&gt;&lt;wsp:rsid wsp:val=&quot;009F6544&quot;/&gt;&lt;wsp:rsid wsp:val=&quot;009F7BBB&quot;/&gt;&lt;wsp:rsid wsp:val=&quot;009F7EC6&quot;/&gt;&lt;wsp:rsid wsp:val=&quot;00A010C7&quot;/&gt;&lt;wsp:rsid wsp:val=&quot;00A01963&quot;/&gt;&lt;wsp:rsid wsp:val=&quot;00A01E44&quot;/&gt;&lt;wsp:rsid wsp:val=&quot;00A01E87&quot;/&gt;&lt;wsp:rsid wsp:val=&quot;00A02B18&quot;/&gt;&lt;wsp:rsid wsp:val=&quot;00A03B4E&quot;/&gt;&lt;wsp:rsid wsp:val=&quot;00A0439F&quot;/&gt;&lt;wsp:rsid wsp:val=&quot;00A048A8&quot;/&gt;&lt;wsp:rsid wsp:val=&quot;00A049D4&quot;/&gt;&lt;wsp:rsid wsp:val=&quot;00A04C24&quot;/&gt;&lt;wsp:rsid wsp:val=&quot;00A04C77&quot;/&gt;&lt;wsp:rsid wsp:val=&quot;00A04F49&quot;/&gt;&lt;wsp:rsid wsp:val=&quot;00A05231&quot;/&gt;&lt;wsp:rsid wsp:val=&quot;00A078AA&quot;/&gt;&lt;wsp:rsid wsp:val=&quot;00A07A3D&quot;/&gt;&lt;wsp:rsid wsp:val=&quot;00A07DDA&quot;/&gt;&lt;wsp:rsid wsp:val=&quot;00A1069A&quot;/&gt;&lt;wsp:rsid wsp:val=&quot;00A10D08&quot;/&gt;&lt;wsp:rsid wsp:val=&quot;00A11339&quot;/&gt;&lt;wsp:rsid wsp:val=&quot;00A11E51&quot;/&gt;&lt;wsp:rsid wsp:val=&quot;00A11F22&quot;/&gt;&lt;wsp:rsid wsp:val=&quot;00A121BB&quot;/&gt;&lt;wsp:rsid wsp:val=&quot;00A1220E&quot;/&gt;&lt;wsp:rsid wsp:val=&quot;00A123C1&quot;/&gt;&lt;wsp:rsid wsp:val=&quot;00A126D0&quot;/&gt;&lt;wsp:rsid wsp:val=&quot;00A13E54&quot;/&gt;&lt;wsp:rsid wsp:val=&quot;00A14603&quot;/&gt;&lt;wsp:rsid wsp:val=&quot;00A15040&quot;/&gt;&lt;wsp:rsid wsp:val=&quot;00A15B70&quot;/&gt;&lt;wsp:rsid wsp:val=&quot;00A17F63&quot;/&gt;&lt;wsp:rsid wsp:val=&quot;00A20529&quot;/&gt;&lt;wsp:rsid wsp:val=&quot;00A20E0C&quot;/&gt;&lt;wsp:rsid wsp:val=&quot;00A2193B&quot;/&gt;&lt;wsp:rsid wsp:val=&quot;00A21C36&quot;/&gt;&lt;wsp:rsid wsp:val=&quot;00A2351A&quot;/&gt;&lt;wsp:rsid wsp:val=&quot;00A23FAD&quot;/&gt;&lt;wsp:rsid wsp:val=&quot;00A24F70&quot;/&gt;&lt;wsp:rsid wsp:val=&quot;00A25F47&quot;/&gt;&lt;wsp:rsid wsp:val=&quot;00A264A9&quot;/&gt;&lt;wsp:rsid wsp:val=&quot;00A26C26&quot;/&gt;&lt;wsp:rsid wsp:val=&quot;00A27785&quot;/&gt;&lt;wsp:rsid wsp:val=&quot;00A30187&quot;/&gt;&lt;wsp:rsid wsp:val=&quot;00A30AB6&quot;/&gt;&lt;wsp:rsid wsp:val=&quot;00A31C10&quot;/&gt;&lt;wsp:rsid wsp:val=&quot;00A32510&quot;/&gt;&lt;wsp:rsid wsp:val=&quot;00A32EFC&quot;/&gt;&lt;wsp:rsid wsp:val=&quot;00A332AC&quot;/&gt;&lt;wsp:rsid wsp:val=&quot;00A3448A&quot;/&gt;&lt;wsp:rsid wsp:val=&quot;00A36297&quot;/&gt;&lt;wsp:rsid wsp:val=&quot;00A365EB&quot;/&gt;&lt;wsp:rsid wsp:val=&quot;00A37063&quot;/&gt;&lt;wsp:rsid wsp:val=&quot;00A37937&quot;/&gt;&lt;wsp:rsid wsp:val=&quot;00A3793A&quot;/&gt;&lt;wsp:rsid wsp:val=&quot;00A37B58&quot;/&gt;&lt;wsp:rsid wsp:val=&quot;00A403B2&quot;/&gt;&lt;wsp:rsid wsp:val=&quot;00A40DA1&quot;/&gt;&lt;wsp:rsid wsp:val=&quot;00A4180D&quot;/&gt;&lt;wsp:rsid wsp:val=&quot;00A41B3C&quot;/&gt;&lt;wsp:rsid wsp:val=&quot;00A41E2B&quot;/&gt;&lt;wsp:rsid wsp:val=&quot;00A422A9&quot;/&gt;&lt;wsp:rsid wsp:val=&quot;00A423AE&quot;/&gt;&lt;wsp:rsid wsp:val=&quot;00A42CD8&quot;/&gt;&lt;wsp:rsid wsp:val=&quot;00A43CC2&quot;/&gt;&lt;wsp:rsid wsp:val=&quot;00A444E5&quot;/&gt;&lt;wsp:rsid wsp:val=&quot;00A45A29&quot;/&gt;&lt;wsp:rsid wsp:val=&quot;00A45A9D&quot;/&gt;&lt;wsp:rsid wsp:val=&quot;00A45B0B&quot;/&gt;&lt;wsp:rsid wsp:val=&quot;00A45B74&quot;/&gt;&lt;wsp:rsid wsp:val=&quot;00A465FC&quot;/&gt;&lt;wsp:rsid wsp:val=&quot;00A47566&quot;/&gt;&lt;wsp:rsid wsp:val=&quot;00A47891&quot;/&gt;&lt;wsp:rsid wsp:val=&quot;00A47D3E&quot;/&gt;&lt;wsp:rsid wsp:val=&quot;00A5021C&quot;/&gt;&lt;wsp:rsid wsp:val=&quot;00A5102A&quot;/&gt;&lt;wsp:rsid wsp:val=&quot;00A51B80&quot;/&gt;&lt;wsp:rsid wsp:val=&quot;00A52E1D&quot;/&gt;&lt;wsp:rsid wsp:val=&quot;00A53653&quot;/&gt;&lt;wsp:rsid wsp:val=&quot;00A53CB2&quot;/&gt;&lt;wsp:rsid wsp:val=&quot;00A54027&quot;/&gt;&lt;wsp:rsid wsp:val=&quot;00A555D3&quot;/&gt;&lt;wsp:rsid wsp:val=&quot;00A55FD2&quot;/&gt;&lt;wsp:rsid wsp:val=&quot;00A56BB4&quot;/&gt;&lt;wsp:rsid wsp:val=&quot;00A61301&quot;/&gt;&lt;wsp:rsid wsp:val=&quot;00A61499&quot;/&gt;&lt;wsp:rsid wsp:val=&quot;00A62318&quot;/&gt;&lt;wsp:rsid wsp:val=&quot;00A62A77&quot;/&gt;&lt;wsp:rsid wsp:val=&quot;00A63483&quot;/&gt;&lt;wsp:rsid wsp:val=&quot;00A64268&quot;/&gt;&lt;wsp:rsid wsp:val=&quot;00A64E18&quot;/&gt;&lt;wsp:rsid wsp:val=&quot;00A64F7C&quot;/&gt;&lt;wsp:rsid wsp:val=&quot;00A654AB&quot;/&gt;&lt;wsp:rsid wsp:val=&quot;00A657D7&quot;/&gt;&lt;wsp:rsid wsp:val=&quot;00A6607A&quot;/&gt;&lt;wsp:rsid wsp:val=&quot;00A660AC&quot;/&gt;&lt;wsp:rsid wsp:val=&quot;00A67E6C&quot;/&gt;&lt;wsp:rsid wsp:val=&quot;00A67E79&quot;/&gt;&lt;wsp:rsid wsp:val=&quot;00A701EF&quot;/&gt;&lt;wsp:rsid wsp:val=&quot;00A7147C&quot;/&gt;&lt;wsp:rsid wsp:val=&quot;00A71B99&quot;/&gt;&lt;wsp:rsid wsp:val=&quot;00A71EAB&quot;/&gt;&lt;wsp:rsid wsp:val=&quot;00A72883&quot;/&gt;&lt;wsp:rsid wsp:val=&quot;00A73256&quot;/&gt;&lt;wsp:rsid wsp:val=&quot;00A739D0&quot;/&gt;&lt;wsp:rsid wsp:val=&quot;00A74012&quot;/&gt;&lt;wsp:rsid wsp:val=&quot;00A74B03&quot;/&gt;&lt;wsp:rsid wsp:val=&quot;00A761D4&quot;/&gt;&lt;wsp:rsid wsp:val=&quot;00A7740B&quot;/&gt;&lt;wsp:rsid wsp:val=&quot;00A7798A&quot;/&gt;&lt;wsp:rsid wsp:val=&quot;00A77DC3&quot;/&gt;&lt;wsp:rsid wsp:val=&quot;00A77DD6&quot;/&gt;&lt;wsp:rsid wsp:val=&quot;00A77EC4&quot;/&gt;&lt;wsp:rsid wsp:val=&quot;00A80760&quot;/&gt;&lt;wsp:rsid wsp:val=&quot;00A81BD6&quot;/&gt;&lt;wsp:rsid wsp:val=&quot;00A8213C&quot;/&gt;&lt;wsp:rsid wsp:val=&quot;00A84219&quot;/&gt;&lt;wsp:rsid wsp:val=&quot;00A868E1&quot;/&gt;&lt;wsp:rsid wsp:val=&quot;00A8701B&quot;/&gt;&lt;wsp:rsid wsp:val=&quot;00A91370&quot;/&gt;&lt;wsp:rsid wsp:val=&quot;00A924AB&quot;/&gt;&lt;wsp:rsid wsp:val=&quot;00A92879&quot;/&gt;&lt;wsp:rsid wsp:val=&quot;00A9350E&quot;/&gt;&lt;wsp:rsid wsp:val=&quot;00A937F3&quot;/&gt;&lt;wsp:rsid wsp:val=&quot;00A9442A&quot;/&gt;&lt;wsp:rsid wsp:val=&quot;00A948F0&quot;/&gt;&lt;wsp:rsid wsp:val=&quot;00A94DFC&quot;/&gt;&lt;wsp:rsid wsp:val=&quot;00A94EC5&quot;/&gt;&lt;wsp:rsid wsp:val=&quot;00A95184&quot;/&gt;&lt;wsp:rsid wsp:val=&quot;00A95E16&quot;/&gt;&lt;wsp:rsid wsp:val=&quot;00A95ED4&quot;/&gt;&lt;wsp:rsid wsp:val=&quot;00A9635E&quot;/&gt;&lt;wsp:rsid wsp:val=&quot;00A96508&quot;/&gt;&lt;wsp:rsid wsp:val=&quot;00AA016F&quot;/&gt;&lt;wsp:rsid wsp:val=&quot;00AA117C&quot;/&gt;&lt;wsp:rsid wsp:val=&quot;00AA1E89&quot;/&gt;&lt;wsp:rsid wsp:val=&quot;00AA1ED6&quot;/&gt;&lt;wsp:rsid wsp:val=&quot;00AA4091&quot;/&gt;&lt;wsp:rsid wsp:val=&quot;00AA40A0&quot;/&gt;&lt;wsp:rsid wsp:val=&quot;00AA45F0&quot;/&gt;&lt;wsp:rsid wsp:val=&quot;00AA497A&quot;/&gt;&lt;wsp:rsid wsp:val=&quot;00AA4F83&quot;/&gt;&lt;wsp:rsid wsp:val=&quot;00AA51D6&quot;/&gt;&lt;wsp:rsid wsp:val=&quot;00AA60EE&quot;/&gt;&lt;wsp:rsid wsp:val=&quot;00AA6F92&quot;/&gt;&lt;wsp:rsid wsp:val=&quot;00AA7466&quot;/&gt;&lt;wsp:rsid wsp:val=&quot;00AA7770&quot;/&gt;&lt;wsp:rsid wsp:val=&quot;00AB03DB&quot;/&gt;&lt;wsp:rsid wsp:val=&quot;00AB046E&quot;/&gt;&lt;wsp:rsid wsp:val=&quot;00AB0BC8&quot;/&gt;&lt;wsp:rsid wsp:val=&quot;00AB0D89&quot;/&gt;&lt;wsp:rsid wsp:val=&quot;00AB0E41&quot;/&gt;&lt;wsp:rsid wsp:val=&quot;00AB11CA&quot;/&gt;&lt;wsp:rsid wsp:val=&quot;00AB14D9&quot;/&gt;&lt;wsp:rsid wsp:val=&quot;00AB3A79&quot;/&gt;&lt;wsp:rsid wsp:val=&quot;00AB3FAC&quot;/&gt;&lt;wsp:rsid wsp:val=&quot;00AB4633&quot;/&gt;&lt;wsp:rsid wsp:val=&quot;00AB4AB8&quot;/&gt;&lt;wsp:rsid wsp:val=&quot;00AB5B4A&quot;/&gt;&lt;wsp:rsid wsp:val=&quot;00AB655E&quot;/&gt;&lt;wsp:rsid wsp:val=&quot;00AB7122&quot;/&gt;&lt;wsp:rsid wsp:val=&quot;00AB7AAD&quot;/&gt;&lt;wsp:rsid wsp:val=&quot;00AB7C4F&quot;/&gt;&lt;wsp:rsid wsp:val=&quot;00AC007F&quot;/&gt;&lt;wsp:rsid wsp:val=&quot;00AC065C&quot;/&gt;&lt;wsp:rsid wsp:val=&quot;00AC1419&quot;/&gt;&lt;wsp:rsid wsp:val=&quot;00AC1E0A&quot;/&gt;&lt;wsp:rsid wsp:val=&quot;00AC1FF4&quot;/&gt;&lt;wsp:rsid wsp:val=&quot;00AC2E1D&quot;/&gt;&lt;wsp:rsid wsp:val=&quot;00AC2ECD&quot;/&gt;&lt;wsp:rsid wsp:val=&quot;00AC3119&quot;/&gt;&lt;wsp:rsid wsp:val=&quot;00AC33A0&quot;/&gt;&lt;wsp:rsid wsp:val=&quot;00AC37AB&quot;/&gt;&lt;wsp:rsid wsp:val=&quot;00AC414C&quot;/&gt;&lt;wsp:rsid wsp:val=&quot;00AC49FB&quot;/&gt;&lt;wsp:rsid wsp:val=&quot;00AC4CBF&quot;/&gt;&lt;wsp:rsid wsp:val=&quot;00AC500C&quot;/&gt;&lt;wsp:rsid wsp:val=&quot;00AC506E&quot;/&gt;&lt;wsp:rsid wsp:val=&quot;00AC5A10&quot;/&gt;&lt;wsp:rsid wsp:val=&quot;00AC5DD1&quot;/&gt;&lt;wsp:rsid wsp:val=&quot;00AC66BE&quot;/&gt;&lt;wsp:rsid wsp:val=&quot;00AC734F&quot;/&gt;&lt;wsp:rsid wsp:val=&quot;00AC7D88&quot;/&gt;&lt;wsp:rsid wsp:val=&quot;00AD0905&quot;/&gt;&lt;wsp:rsid wsp:val=&quot;00AD0AA3&quot;/&gt;&lt;wsp:rsid wsp:val=&quot;00AD0F45&quot;/&gt;&lt;wsp:rsid wsp:val=&quot;00AD109B&quot;/&gt;&lt;wsp:rsid wsp:val=&quot;00AD10A8&quot;/&gt;&lt;wsp:rsid wsp:val=&quot;00AD1D0F&quot;/&gt;&lt;wsp:rsid wsp:val=&quot;00AD1D66&quot;/&gt;&lt;wsp:rsid wsp:val=&quot;00AD22A7&quot;/&gt;&lt;wsp:rsid wsp:val=&quot;00AD3222&quot;/&gt;&lt;wsp:rsid wsp:val=&quot;00AD3F94&quot;/&gt;&lt;wsp:rsid wsp:val=&quot;00AD4A5A&quot;/&gt;&lt;wsp:rsid wsp:val=&quot;00AD5681&quot;/&gt;&lt;wsp:rsid wsp:val=&quot;00AD5947&quot;/&gt;&lt;wsp:rsid wsp:val=&quot;00AD6998&quot;/&gt;&lt;wsp:rsid wsp:val=&quot;00AE1541&quot;/&gt;&lt;wsp:rsid wsp:val=&quot;00AE27AC&quot;/&gt;&lt;wsp:rsid wsp:val=&quot;00AE2F7E&quot;/&gt;&lt;wsp:rsid wsp:val=&quot;00AE40E0&quot;/&gt;&lt;wsp:rsid wsp:val=&quot;00AE4136&quot;/&gt;&lt;wsp:rsid wsp:val=&quot;00AE43A0&quot;/&gt;&lt;wsp:rsid wsp:val=&quot;00AE4DBA&quot;/&gt;&lt;wsp:rsid wsp:val=&quot;00AE4F07&quot;/&gt;&lt;wsp:rsid wsp:val=&quot;00AE4F92&quot;/&gt;&lt;wsp:rsid wsp:val=&quot;00AE5B45&quot;/&gt;&lt;wsp:rsid wsp:val=&quot;00AE6EFC&quot;/&gt;&lt;wsp:rsid wsp:val=&quot;00AE7BD1&quot;/&gt;&lt;wsp:rsid wsp:val=&quot;00AE7C50&quot;/&gt;&lt;wsp:rsid wsp:val=&quot;00AF168D&quot;/&gt;&lt;wsp:rsid wsp:val=&quot;00AF1C5D&quot;/&gt;&lt;wsp:rsid wsp:val=&quot;00AF2608&quot;/&gt;&lt;wsp:rsid wsp:val=&quot;00AF2B46&quot;/&gt;&lt;wsp:rsid wsp:val=&quot;00AF2D03&quot;/&gt;&lt;wsp:rsid wsp:val=&quot;00AF3358&quot;/&gt;&lt;wsp:rsid wsp:val=&quot;00AF3D63&quot;/&gt;&lt;wsp:rsid wsp:val=&quot;00AF42D7&quot;/&gt;&lt;wsp:rsid wsp:val=&quot;00AF5F6B&quot;/&gt;&lt;wsp:rsid wsp:val=&quot;00AF658A&quot;/&gt;&lt;wsp:rsid wsp:val=&quot;00AF6AB8&quot;/&gt;&lt;wsp:rsid wsp:val=&quot;00AF70B2&quot;/&gt;&lt;wsp:rsid wsp:val=&quot;00AF7982&quot;/&gt;&lt;wsp:rsid wsp:val=&quot;00B00067&quot;/&gt;&lt;wsp:rsid wsp:val=&quot;00B006FE&quot;/&gt;&lt;wsp:rsid wsp:val=&quot;00B007CB&quot;/&gt;&lt;wsp:rsid wsp:val=&quot;00B00C0C&quot;/&gt;&lt;wsp:rsid wsp:val=&quot;00B02AA9&quot;/&gt;&lt;wsp:rsid wsp:val=&quot;00B02FA3&quot;/&gt;&lt;wsp:rsid wsp:val=&quot;00B03A18&quot;/&gt;&lt;wsp:rsid wsp:val=&quot;00B05084&quot;/&gt;&lt;wsp:rsid wsp:val=&quot;00B069E1&quot;/&gt;&lt;wsp:rsid wsp:val=&quot;00B069F1&quot;/&gt;&lt;wsp:rsid wsp:val=&quot;00B06E54&quot;/&gt;&lt;wsp:rsid wsp:val=&quot;00B11E1B&quot;/&gt;&lt;wsp:rsid wsp:val=&quot;00B11F39&quot;/&gt;&lt;wsp:rsid wsp:val=&quot;00B127B3&quot;/&gt;&lt;wsp:rsid wsp:val=&quot;00B157F9&quot;/&gt;&lt;wsp:rsid wsp:val=&quot;00B17DF8&quot;/&gt;&lt;wsp:rsid wsp:val=&quot;00B20256&quot;/&gt;&lt;wsp:rsid wsp:val=&quot;00B20672&quot;/&gt;&lt;wsp:rsid wsp:val=&quot;00B20D09&quot;/&gt;&lt;wsp:rsid wsp:val=&quot;00B21264&quot;/&gt;&lt;wsp:rsid wsp:val=&quot;00B22452&quot;/&gt;&lt;wsp:rsid wsp:val=&quot;00B225A5&quot;/&gt;&lt;wsp:rsid wsp:val=&quot;00B23120&quot;/&gt;&lt;wsp:rsid wsp:val=&quot;00B23206&quot;/&gt;&lt;wsp:rsid wsp:val=&quot;00B23E28&quot;/&gt;&lt;wsp:rsid wsp:val=&quot;00B248C4&quot;/&gt;&lt;wsp:rsid wsp:val=&quot;00B252F9&quot;/&gt;&lt;wsp:rsid wsp:val=&quot;00B25849&quot;/&gt;&lt;wsp:rsid wsp:val=&quot;00B2686F&quot;/&gt;&lt;wsp:rsid wsp:val=&quot;00B273F9&quot;/&gt;&lt;wsp:rsid wsp:val=&quot;00B2763F&quot;/&gt;&lt;wsp:rsid wsp:val=&quot;00B27AAC&quot;/&gt;&lt;wsp:rsid wsp:val=&quot;00B303B7&quot;/&gt;&lt;wsp:rsid wsp:val=&quot;00B30431&quot;/&gt;&lt;wsp:rsid wsp:val=&quot;00B3057C&quot;/&gt;&lt;wsp:rsid wsp:val=&quot;00B30929&quot;/&gt;&lt;wsp:rsid wsp:val=&quot;00B3114E&quot;/&gt;&lt;wsp:rsid wsp:val=&quot;00B3166A&quot;/&gt;&lt;wsp:rsid wsp:val=&quot;00B3242A&quot;/&gt;&lt;wsp:rsid wsp:val=&quot;00B3328B&quot;/&gt;&lt;wsp:rsid wsp:val=&quot;00B33D37&quot;/&gt;&lt;wsp:rsid wsp:val=&quot;00B33F95&quot;/&gt;&lt;wsp:rsid wsp:val=&quot;00B34A10&quot;/&gt;&lt;wsp:rsid wsp:val=&quot;00B34D55&quot;/&gt;&lt;wsp:rsid wsp:val=&quot;00B35CA3&quot;/&gt;&lt;wsp:rsid wsp:val=&quot;00B35D65&quot;/&gt;&lt;wsp:rsid wsp:val=&quot;00B370FB&quot;/&gt;&lt;wsp:rsid wsp:val=&quot;00B372AA&quot;/&gt;&lt;wsp:rsid wsp:val=&quot;00B373FD&quot;/&gt;&lt;wsp:rsid wsp:val=&quot;00B37748&quot;/&gt;&lt;wsp:rsid wsp:val=&quot;00B40445&quot;/&gt;&lt;wsp:rsid wsp:val=&quot;00B404AA&quot;/&gt;&lt;wsp:rsid wsp:val=&quot;00B40622&quot;/&gt;&lt;wsp:rsid wsp:val=&quot;00B40A5E&quot;/&gt;&lt;wsp:rsid wsp:val=&quot;00B410DE&quot;/&gt;&lt;wsp:rsid wsp:val=&quot;00B41888&quot;/&gt;&lt;wsp:rsid wsp:val=&quot;00B423F2&quot;/&gt;&lt;wsp:rsid wsp:val=&quot;00B45A52&quot;/&gt;&lt;wsp:rsid wsp:val=&quot;00B46175&quot;/&gt;&lt;wsp:rsid wsp:val=&quot;00B503A6&quot;/&gt;&lt;wsp:rsid wsp:val=&quot;00B5100C&quot;/&gt;&lt;wsp:rsid wsp:val=&quot;00B53384&quot;/&gt;&lt;wsp:rsid wsp:val=&quot;00B5418C&quot;/&gt;&lt;wsp:rsid wsp:val=&quot;00B55392&quot;/&gt;&lt;wsp:rsid wsp:val=&quot;00B55537&quot;/&gt;&lt;wsp:rsid wsp:val=&quot;00B56E43&quot;/&gt;&lt;wsp:rsid wsp:val=&quot;00B570D4&quot;/&gt;&lt;wsp:rsid wsp:val=&quot;00B579D7&quot;/&gt;&lt;wsp:rsid wsp:val=&quot;00B57F89&quot;/&gt;&lt;wsp:rsid wsp:val=&quot;00B61D8B&quot;/&gt;&lt;wsp:rsid wsp:val=&quot;00B61F93&quot;/&gt;&lt;wsp:rsid wsp:val=&quot;00B621FC&quot;/&gt;&lt;wsp:rsid wsp:val=&quot;00B62CC2&quot;/&gt;&lt;wsp:rsid wsp:val=&quot;00B63280&quot;/&gt;&lt;wsp:rsid wsp:val=&quot;00B635FA&quot;/&gt;&lt;wsp:rsid wsp:val=&quot;00B64ABA&quot;/&gt;&lt;wsp:rsid wsp:val=&quot;00B64CE0&quot;/&gt;&lt;wsp:rsid wsp:val=&quot;00B64D8F&quot;/&gt;&lt;wsp:rsid wsp:val=&quot;00B65131&quot;/&gt;&lt;wsp:rsid wsp:val=&quot;00B6566A&quot;/&gt;&lt;wsp:rsid wsp:val=&quot;00B66262&quot;/&gt;&lt;wsp:rsid wsp:val=&quot;00B664C7&quot;/&gt;&lt;wsp:rsid wsp:val=&quot;00B66A36&quot;/&gt;&lt;wsp:rsid wsp:val=&quot;00B67627&quot;/&gt;&lt;wsp:rsid wsp:val=&quot;00B70074&quot;/&gt;&lt;wsp:rsid wsp:val=&quot;00B739F6&quot;/&gt;&lt;wsp:rsid wsp:val=&quot;00B75EBA&quot;/&gt;&lt;wsp:rsid wsp:val=&quot;00B7618F&quot;/&gt;&lt;wsp:rsid wsp:val=&quot;00B7693E&quot;/&gt;&lt;wsp:rsid wsp:val=&quot;00B7735D&quot;/&gt;&lt;wsp:rsid wsp:val=&quot;00B8088E&quot;/&gt;&lt;wsp:rsid wsp:val=&quot;00B815C4&quot;/&gt;&lt;wsp:rsid wsp:val=&quot;00B816EA&quot;/&gt;&lt;wsp:rsid wsp:val=&quot;00B81A6C&quot;/&gt;&lt;wsp:rsid wsp:val=&quot;00B81B0D&quot;/&gt;&lt;wsp:rsid wsp:val=&quot;00B82B98&quot;/&gt;&lt;wsp:rsid wsp:val=&quot;00B82C37&quot;/&gt;&lt;wsp:rsid wsp:val=&quot;00B832F1&quot;/&gt;&lt;wsp:rsid wsp:val=&quot;00B836EC&quot;/&gt;&lt;wsp:rsid wsp:val=&quot;00B83BC0&quot;/&gt;&lt;wsp:rsid wsp:val=&quot;00B856E1&quot;/&gt;&lt;wsp:rsid wsp:val=&quot;00B85B7E&quot;/&gt;&lt;wsp:rsid wsp:val=&quot;00B85DE5&quot;/&gt;&lt;wsp:rsid wsp:val=&quot;00B85EB0&quot;/&gt;&lt;wsp:rsid wsp:val=&quot;00B860A0&quot;/&gt;&lt;wsp:rsid wsp:val=&quot;00B87391&quot;/&gt;&lt;wsp:rsid wsp:val=&quot;00B90301&quot;/&gt;&lt;wsp:rsid wsp:val=&quot;00B9077F&quot;/&gt;&lt;wsp:rsid wsp:val=&quot;00B90F73&quot;/&gt;&lt;wsp:rsid wsp:val=&quot;00B9234A&quot;/&gt;&lt;wsp:rsid wsp:val=&quot;00B92AFD&quot;/&gt;&lt;wsp:rsid wsp:val=&quot;00B92EA3&quot;/&gt;&lt;wsp:rsid wsp:val=&quot;00B93B59&quot;/&gt;&lt;wsp:rsid wsp:val=&quot;00B93EE0&quot;/&gt;&lt;wsp:rsid wsp:val=&quot;00B9406A&quot;/&gt;&lt;wsp:rsid wsp:val=&quot;00B95277&quot;/&gt;&lt;wsp:rsid wsp:val=&quot;00B978E9&quot;/&gt;&lt;wsp:rsid wsp:val=&quot;00BA07BA&quot;/&gt;&lt;wsp:rsid wsp:val=&quot;00BA2280&quot;/&gt;&lt;wsp:rsid wsp:val=&quot;00BA2864&quot;/&gt;&lt;wsp:rsid wsp:val=&quot;00BA2A08&quot;/&gt;&lt;wsp:rsid wsp:val=&quot;00BA5319&quot;/&gt;&lt;wsp:rsid wsp:val=&quot;00BA5421&quot;/&gt;&lt;wsp:rsid wsp:val=&quot;00BA56D2&quot;/&gt;&lt;wsp:rsid wsp:val=&quot;00BA76E0&quot;/&gt;&lt;wsp:rsid wsp:val=&quot;00BA7AA4&quot;/&gt;&lt;wsp:rsid wsp:val=&quot;00BB1371&quot;/&gt;&lt;wsp:rsid wsp:val=&quot;00BB19ED&quot;/&gt;&lt;wsp:rsid wsp:val=&quot;00BB1C39&quot;/&gt;&lt;wsp:rsid wsp:val=&quot;00BB246D&quot;/&gt;&lt;wsp:rsid wsp:val=&quot;00BB2551&quot;/&gt;&lt;wsp:rsid wsp:val=&quot;00BB2A25&quot;/&gt;&lt;wsp:rsid wsp:val=&quot;00BB51E9&quot;/&gt;&lt;wsp:rsid wsp:val=&quot;00BB52C3&quot;/&gt;&lt;wsp:rsid wsp:val=&quot;00BB59A7&quot;/&gt;&lt;wsp:rsid wsp:val=&quot;00BB5C8F&quot;/&gt;&lt;wsp:rsid wsp:val=&quot;00BB601E&quot;/&gt;&lt;wsp:rsid wsp:val=&quot;00BB62F3&quot;/&gt;&lt;wsp:rsid wsp:val=&quot;00BB7AFF&quot;/&gt;&lt;wsp:rsid wsp:val=&quot;00BC00E8&quot;/&gt;&lt;wsp:rsid wsp:val=&quot;00BC0881&quot;/&gt;&lt;wsp:rsid wsp:val=&quot;00BC0FDC&quot;/&gt;&lt;wsp:rsid wsp:val=&quot;00BC128B&quot;/&gt;&lt;wsp:rsid wsp:val=&quot;00BC15A2&quot;/&gt;&lt;wsp:rsid wsp:val=&quot;00BC3053&quot;/&gt;&lt;wsp:rsid wsp:val=&quot;00BC34D2&quot;/&gt;&lt;wsp:rsid wsp:val=&quot;00BC3B15&quot;/&gt;&lt;wsp:rsid wsp:val=&quot;00BC4D2E&quot;/&gt;&lt;wsp:rsid wsp:val=&quot;00BC4DB2&quot;/&gt;&lt;wsp:rsid wsp:val=&quot;00BC704D&quot;/&gt;&lt;wsp:rsid wsp:val=&quot;00BC7A33&quot;/&gt;&lt;wsp:rsid wsp:val=&quot;00BC7E05&quot;/&gt;&lt;wsp:rsid wsp:val=&quot;00BD0057&quot;/&gt;&lt;wsp:rsid wsp:val=&quot;00BD06A1&quot;/&gt;&lt;wsp:rsid wsp:val=&quot;00BD09F7&quot;/&gt;&lt;wsp:rsid wsp:val=&quot;00BD0E47&quot;/&gt;&lt;wsp:rsid wsp:val=&quot;00BD1804&quot;/&gt;&lt;wsp:rsid wsp:val=&quot;00BD184A&quot;/&gt;&lt;wsp:rsid wsp:val=&quot;00BD1D00&quot;/&gt;&lt;wsp:rsid wsp:val=&quot;00BD227E&quot;/&gt;&lt;wsp:rsid wsp:val=&quot;00BD42D4&quot;/&gt;&lt;wsp:rsid wsp:val=&quot;00BD48AC&quot;/&gt;&lt;wsp:rsid wsp:val=&quot;00BD54DE&quot;/&gt;&lt;wsp:rsid wsp:val=&quot;00BD5F1A&quot;/&gt;&lt;wsp:rsid wsp:val=&quot;00BD6117&quot;/&gt;&lt;wsp:rsid wsp:val=&quot;00BD6A78&quot;/&gt;&lt;wsp:rsid wsp:val=&quot;00BD7E37&quot;/&gt;&lt;wsp:rsid wsp:val=&quot;00BE05C2&quot;/&gt;&lt;wsp:rsid wsp:val=&quot;00BE0BB9&quot;/&gt;&lt;wsp:rsid wsp:val=&quot;00BE1234&quot;/&gt;&lt;wsp:rsid wsp:val=&quot;00BE19D0&quot;/&gt;&lt;wsp:rsid wsp:val=&quot;00BE2F7C&quot;/&gt;&lt;wsp:rsid wsp:val=&quot;00BE2FA6&quot;/&gt;&lt;wsp:rsid wsp:val=&quot;00BE333F&quot;/&gt;&lt;wsp:rsid wsp:val=&quot;00BE449F&quot;/&gt;&lt;wsp:rsid wsp:val=&quot;00BE7406&quot;/&gt;&lt;wsp:rsid wsp:val=&quot;00BE7603&quot;/&gt;&lt;wsp:rsid wsp:val=&quot;00BE7E1B&quot;/&gt;&lt;wsp:rsid wsp:val=&quot;00BF190E&quot;/&gt;&lt;wsp:rsid wsp:val=&quot;00BF1C90&quot;/&gt;&lt;wsp:rsid wsp:val=&quot;00BF2431&quot;/&gt;&lt;wsp:rsid wsp:val=&quot;00BF288F&quot;/&gt;&lt;wsp:rsid wsp:val=&quot;00BF2E38&quot;/&gt;&lt;wsp:rsid wsp:val=&quot;00BF3279&quot;/&gt;&lt;wsp:rsid wsp:val=&quot;00BF41C5&quot;/&gt;&lt;wsp:rsid wsp:val=&quot;00BF4B60&quot;/&gt;&lt;wsp:rsid wsp:val=&quot;00BF4CF0&quot;/&gt;&lt;wsp:rsid wsp:val=&quot;00BF4ECF&quot;/&gt;&lt;wsp:rsid wsp:val=&quot;00BF5070&quot;/&gt;&lt;wsp:rsid wsp:val=&quot;00BF74C7&quot;/&gt;&lt;wsp:rsid wsp:val=&quot;00BF7FAD&quot;/&gt;&lt;wsp:rsid wsp:val=&quot;00C015F1&quot;/&gt;&lt;wsp:rsid wsp:val=&quot;00C01F33&quot;/&gt;&lt;wsp:rsid wsp:val=&quot;00C01F59&quot;/&gt;&lt;wsp:rsid wsp:val=&quot;00C02CC6&quot;/&gt;&lt;wsp:rsid wsp:val=&quot;00C03BBC&quot;/&gt;&lt;wsp:rsid wsp:val=&quot;00C040F7&quot;/&gt;&lt;wsp:rsid wsp:val=&quot;00C044AB&quot;/&gt;&lt;wsp:rsid wsp:val=&quot;00C04824&quot;/&gt;&lt;wsp:rsid wsp:val=&quot;00C04DD2&quot;/&gt;&lt;wsp:rsid wsp:val=&quot;00C04F22&quot;/&gt;&lt;wsp:rsid wsp:val=&quot;00C05199&quot;/&gt;&lt;wsp:rsid wsp:val=&quot;00C053BC&quot;/&gt;&lt;wsp:rsid wsp:val=&quot;00C05706&quot;/&gt;&lt;wsp:rsid wsp:val=&quot;00C0624B&quot;/&gt;&lt;wsp:rsid wsp:val=&quot;00C063C0&quot;/&gt;&lt;wsp:rsid wsp:val=&quot;00C0690A&quot;/&gt;&lt;wsp:rsid wsp:val=&quot;00C07377&quot;/&gt;&lt;wsp:rsid wsp:val=&quot;00C079E8&quot;/&gt;&lt;wsp:rsid wsp:val=&quot;00C10478&quot;/&gt;&lt;wsp:rsid wsp:val=&quot;00C10F3D&quot;/&gt;&lt;wsp:rsid wsp:val=&quot;00C112C4&quot;/&gt;&lt;wsp:rsid wsp:val=&quot;00C12107&quot;/&gt;&lt;wsp:rsid wsp:val=&quot;00C1236B&quot;/&gt;&lt;wsp:rsid wsp:val=&quot;00C12473&quot;/&gt;&lt;wsp:rsid wsp:val=&quot;00C12EDF&quot;/&gt;&lt;wsp:rsid wsp:val=&quot;00C138D1&quot;/&gt;&lt;wsp:rsid wsp:val=&quot;00C13E3D&quot;/&gt;&lt;wsp:rsid wsp:val=&quot;00C13F62&quot;/&gt;&lt;wsp:rsid wsp:val=&quot;00C14AEC&quot;/&gt;&lt;wsp:rsid wsp:val=&quot;00C14B2C&quot;/&gt;&lt;wsp:rsid wsp:val=&quot;00C14D4B&quot;/&gt;&lt;wsp:rsid wsp:val=&quot;00C15485&quot;/&gt;&lt;wsp:rsid wsp:val=&quot;00C154BB&quot;/&gt;&lt;wsp:rsid wsp:val=&quot;00C15EA1&quot;/&gt;&lt;wsp:rsid wsp:val=&quot;00C17B3E&quot;/&gt;&lt;wsp:rsid wsp:val=&quot;00C17D05&quot;/&gt;&lt;wsp:rsid wsp:val=&quot;00C20923&quot;/&gt;&lt;wsp:rsid wsp:val=&quot;00C20B11&quot;/&gt;&lt;wsp:rsid wsp:val=&quot;00C22738&quot;/&gt;&lt;wsp:rsid wsp:val=&quot;00C23FE3&quot;/&gt;&lt;wsp:rsid wsp:val=&quot;00C25A1F&quot;/&gt;&lt;wsp:rsid wsp:val=&quot;00C25B67&quot;/&gt;&lt;wsp:rsid wsp:val=&quot;00C26B19&quot;/&gt;&lt;wsp:rsid wsp:val=&quot;00C279B5&quot;/&gt;&lt;wsp:rsid wsp:val=&quot;00C27C45&quot;/&gt;&lt;wsp:rsid wsp:val=&quot;00C30827&quot;/&gt;&lt;wsp:rsid wsp:val=&quot;00C3253D&quot;/&gt;&lt;wsp:rsid wsp:val=&quot;00C3347C&quot;/&gt;&lt;wsp:rsid wsp:val=&quot;00C33836&quot;/&gt;&lt;wsp:rsid wsp:val=&quot;00C35CC8&quot;/&gt;&lt;wsp:rsid wsp:val=&quot;00C36612&quot;/&gt;&lt;wsp:rsid wsp:val=&quot;00C36C34&quot;/&gt;&lt;wsp:rsid wsp:val=&quot;00C3719D&quot;/&gt;&lt;wsp:rsid wsp:val=&quot;00C428CF&quot;/&gt;&lt;wsp:rsid wsp:val=&quot;00C43902&quot;/&gt;&lt;wsp:rsid wsp:val=&quot;00C44187&quot;/&gt;&lt;wsp:rsid wsp:val=&quot;00C45571&quot;/&gt;&lt;wsp:rsid wsp:val=&quot;00C4642B&quot;/&gt;&lt;wsp:rsid wsp:val=&quot;00C465CE&quot;/&gt;&lt;wsp:rsid wsp:val=&quot;00C4713E&quot;/&gt;&lt;wsp:rsid wsp:val=&quot;00C4771A&quot;/&gt;&lt;wsp:rsid wsp:val=&quot;00C477D1&quot;/&gt;&lt;wsp:rsid wsp:val=&quot;00C47A08&quot;/&gt;&lt;wsp:rsid wsp:val=&quot;00C47A41&quot;/&gt;&lt;wsp:rsid wsp:val=&quot;00C5181E&quot;/&gt;&lt;wsp:rsid wsp:val=&quot;00C51E22&quot;/&gt;&lt;wsp:rsid wsp:val=&quot;00C521A1&quot;/&gt;&lt;wsp:rsid wsp:val=&quot;00C54094&quot;/&gt;&lt;wsp:rsid wsp:val=&quot;00C54995&quot;/&gt;&lt;wsp:rsid wsp:val=&quot;00C54D41&quot;/&gt;&lt;wsp:rsid wsp:val=&quot;00C54E55&quot;/&gt;&lt;wsp:rsid wsp:val=&quot;00C55E52&quot;/&gt;&lt;wsp:rsid wsp:val=&quot;00C5754D&quot;/&gt;&lt;wsp:rsid wsp:val=&quot;00C57D20&quot;/&gt;&lt;wsp:rsid wsp:val=&quot;00C57EDD&quot;/&gt;&lt;wsp:rsid wsp:val=&quot;00C6030C&quot;/&gt;&lt;wsp:rsid wsp:val=&quot;00C60783&quot;/&gt;&lt;wsp:rsid wsp:val=&quot;00C60C16&quot;/&gt;&lt;wsp:rsid wsp:val=&quot;00C60D03&quot;/&gt;&lt;wsp:rsid wsp:val=&quot;00C612F8&quot;/&gt;&lt;wsp:rsid wsp:val=&quot;00C61FD4&quot;/&gt;&lt;wsp:rsid wsp:val=&quot;00C6255D&quot;/&gt;&lt;wsp:rsid wsp:val=&quot;00C6320F&quot;/&gt;&lt;wsp:rsid wsp:val=&quot;00C63680&quot;/&gt;&lt;wsp:rsid wsp:val=&quot;00C63BA2&quot;/&gt;&lt;wsp:rsid wsp:val=&quot;00C643FC&quot;/&gt;&lt;wsp:rsid wsp:val=&quot;00C64672&quot;/&gt;&lt;wsp:rsid wsp:val=&quot;00C65A22&quot;/&gt;&lt;wsp:rsid wsp:val=&quot;00C6636F&quot;/&gt;&lt;wsp:rsid wsp:val=&quot;00C66D2D&quot;/&gt;&lt;wsp:rsid wsp:val=&quot;00C67765&quot;/&gt;&lt;wsp:rsid wsp:val=&quot;00C67DD1&quot;/&gt;&lt;wsp:rsid wsp:val=&quot;00C70697&quot;/&gt;&lt;wsp:rsid wsp:val=&quot;00C70803&quot;/&gt;&lt;wsp:rsid wsp:val=&quot;00C71AD0&quot;/&gt;&lt;wsp:rsid wsp:val=&quot;00C72EF4&quot;/&gt;&lt;wsp:rsid wsp:val=&quot;00C73395&quot;/&gt;&lt;wsp:rsid wsp:val=&quot;00C74071&quot;/&gt;&lt;wsp:rsid wsp:val=&quot;00C75741&quot;/&gt;&lt;wsp:rsid wsp:val=&quot;00C75D2F&quot;/&gt;&lt;wsp:rsid wsp:val=&quot;00C76164&quot;/&gt;&lt;wsp:rsid wsp:val=&quot;00C7617B&quot;/&gt;&lt;wsp:rsid wsp:val=&quot;00C767BE&quot;/&gt;&lt;wsp:rsid wsp:val=&quot;00C76E3C&quot;/&gt;&lt;wsp:rsid wsp:val=&quot;00C770DA&quot;/&gt;&lt;wsp:rsid wsp:val=&quot;00C8004C&quot;/&gt;&lt;wsp:rsid wsp:val=&quot;00C8063A&quot;/&gt;&lt;wsp:rsid wsp:val=&quot;00C81214&quot;/&gt;&lt;wsp:rsid wsp:val=&quot;00C814EB&quot;/&gt;&lt;wsp:rsid wsp:val=&quot;00C81568&quot;/&gt;&lt;wsp:rsid wsp:val=&quot;00C815C7&quot;/&gt;&lt;wsp:rsid wsp:val=&quot;00C81938&quot;/&gt;&lt;wsp:rsid wsp:val=&quot;00C8398A&quot;/&gt;&lt;wsp:rsid wsp:val=&quot;00C8452F&quot;/&gt;&lt;wsp:rsid wsp:val=&quot;00C851B1&quot;/&gt;&lt;wsp:rsid wsp:val=&quot;00C8588B&quot;/&gt;&lt;wsp:rsid wsp:val=&quot;00C861AD&quot;/&gt;&lt;wsp:rsid wsp:val=&quot;00C86690&quot;/&gt;&lt;wsp:rsid wsp:val=&quot;00C8725C&quot;/&gt;&lt;wsp:rsid wsp:val=&quot;00C8739A&quot;/&gt;&lt;wsp:rsid wsp:val=&quot;00C9027A&quot;/&gt;&lt;wsp:rsid wsp:val=&quot;00C9055F&quot;/&gt;&lt;wsp:rsid wsp:val=&quot;00C9068E&quot;/&gt;&lt;wsp:rsid wsp:val=&quot;00C909B3&quot;/&gt;&lt;wsp:rsid wsp:val=&quot;00C91C62&quot;/&gt;&lt;wsp:rsid wsp:val=&quot;00C92664&quot;/&gt;&lt;wsp:rsid wsp:val=&quot;00C93599&quot;/&gt;&lt;wsp:rsid wsp:val=&quot;00C93C4B&quot;/&gt;&lt;wsp:rsid wsp:val=&quot;00C94308&quot;/&gt;&lt;wsp:rsid wsp:val=&quot;00C944AB&quot;/&gt;&lt;wsp:rsid wsp:val=&quot;00C949D6&quot;/&gt;&lt;wsp:rsid wsp:val=&quot;00C9581F&quot;/&gt;&lt;wsp:rsid wsp:val=&quot;00C95B40&quot;/&gt;&lt;wsp:rsid wsp:val=&quot;00C97E6C&quot;/&gt;&lt;wsp:rsid wsp:val=&quot;00CA0282&quot;/&gt;&lt;wsp:rsid wsp:val=&quot;00CA0740&quot;/&gt;&lt;wsp:rsid wsp:val=&quot;00CA0EF9&quot;/&gt;&lt;wsp:rsid wsp:val=&quot;00CA1ED8&quot;/&gt;&lt;wsp:rsid wsp:val=&quot;00CA2A88&quot;/&gt;&lt;wsp:rsid wsp:val=&quot;00CA2F98&quot;/&gt;&lt;wsp:rsid wsp:val=&quot;00CA3A9D&quot;/&gt;&lt;wsp:rsid wsp:val=&quot;00CA3C03&quot;/&gt;&lt;wsp:rsid wsp:val=&quot;00CA59EF&quot;/&gt;&lt;wsp:rsid wsp:val=&quot;00CA5C94&quot;/&gt;&lt;wsp:rsid wsp:val=&quot;00CA6E13&quot;/&gt;&lt;wsp:rsid wsp:val=&quot;00CA70A8&quot;/&gt;&lt;wsp:rsid wsp:val=&quot;00CA7968&quot;/&gt;&lt;wsp:rsid wsp:val=&quot;00CA7C25&quot;/&gt;&lt;wsp:rsid wsp:val=&quot;00CB17C0&quot;/&gt;&lt;wsp:rsid wsp:val=&quot;00CB1F63&quot;/&gt;&lt;wsp:rsid wsp:val=&quot;00CB27BD&quot;/&gt;&lt;wsp:rsid wsp:val=&quot;00CB36F0&quot;/&gt;&lt;wsp:rsid wsp:val=&quot;00CB4D7F&quot;/&gt;&lt;wsp:rsid wsp:val=&quot;00CB5069&quot;/&gt;&lt;wsp:rsid wsp:val=&quot;00CB5153&quot;/&gt;&lt;wsp:rsid wsp:val=&quot;00CB5C17&quot;/&gt;&lt;wsp:rsid wsp:val=&quot;00CB687E&quot;/&gt;&lt;wsp:rsid wsp:val=&quot;00CB6BF9&quot;/&gt;&lt;wsp:rsid wsp:val=&quot;00CB7170&quot;/&gt;&lt;wsp:rsid wsp:val=&quot;00CB745E&quot;/&gt;&lt;wsp:rsid wsp:val=&quot;00CC040E&quot;/&gt;&lt;wsp:rsid wsp:val=&quot;00CC0977&quot;/&gt;&lt;wsp:rsid wsp:val=&quot;00CC0A4E&quot;/&gt;&lt;wsp:rsid wsp:val=&quot;00CC0FCA&quot;/&gt;&lt;wsp:rsid wsp:val=&quot;00CC111F&quot;/&gt;&lt;wsp:rsid wsp:val=&quot;00CC1C88&quot;/&gt;&lt;wsp:rsid wsp:val=&quot;00CC2011&quot;/&gt;&lt;wsp:rsid wsp:val=&quot;00CC3C7F&quot;/&gt;&lt;wsp:rsid wsp:val=&quot;00CC3EA0&quot;/&gt;&lt;wsp:rsid wsp:val=&quot;00CC4A6D&quot;/&gt;&lt;wsp:rsid wsp:val=&quot;00CC7B45&quot;/&gt;&lt;wsp:rsid wsp:val=&quot;00CD0931&quot;/&gt;&lt;wsp:rsid wsp:val=&quot;00CD1188&quot;/&gt;&lt;wsp:rsid wsp:val=&quot;00CD159A&quot;/&gt;&lt;wsp:rsid wsp:val=&quot;00CD1BCB&quot;/&gt;&lt;wsp:rsid wsp:val=&quot;00CD1EB4&quot;/&gt;&lt;wsp:rsid wsp:val=&quot;00CD2109&quot;/&gt;&lt;wsp:rsid wsp:val=&quot;00CD2D4B&quot;/&gt;&lt;wsp:rsid wsp:val=&quot;00CD2ED1&quot;/&gt;&lt;wsp:rsid wsp:val=&quot;00CD31BF&quot;/&gt;&lt;wsp:rsid wsp:val=&quot;00CD337B&quot;/&gt;&lt;wsp:rsid wsp:val=&quot;00CD3BE8&quot;/&gt;&lt;wsp:rsid wsp:val=&quot;00CD6EB6&quot;/&gt;&lt;wsp:rsid wsp:val=&quot;00CD6F0C&quot;/&gt;&lt;wsp:rsid wsp:val=&quot;00CD7B07&quot;/&gt;&lt;wsp:rsid wsp:val=&quot;00CD7C62&quot;/&gt;&lt;wsp:rsid wsp:val=&quot;00CE0424&quot;/&gt;&lt;wsp:rsid wsp:val=&quot;00CE5075&quot;/&gt;&lt;wsp:rsid wsp:val=&quot;00CE51CD&quot;/&gt;&lt;wsp:rsid wsp:val=&quot;00CE521A&quot;/&gt;&lt;wsp:rsid wsp:val=&quot;00CE5B35&quot;/&gt;&lt;wsp:rsid wsp:val=&quot;00CE6894&quot;/&gt;&lt;wsp:rsid wsp:val=&quot;00CE704C&quot;/&gt;&lt;wsp:rsid wsp:val=&quot;00CE7371&quot;/&gt;&lt;wsp:rsid wsp:val=&quot;00CE7561&quot;/&gt;&lt;wsp:rsid wsp:val=&quot;00CE7D5C&quot;/&gt;&lt;wsp:rsid wsp:val=&quot;00CF0715&quot;/&gt;&lt;wsp:rsid wsp:val=&quot;00CF08EC&quot;/&gt;&lt;wsp:rsid wsp:val=&quot;00CF11A7&quot;/&gt;&lt;wsp:rsid wsp:val=&quot;00CF1354&quot;/&gt;&lt;wsp:rsid wsp:val=&quot;00CF19C2&quot;/&gt;&lt;wsp:rsid wsp:val=&quot;00CF2186&quot;/&gt;&lt;wsp:rsid wsp:val=&quot;00CF3369&quot;/&gt;&lt;wsp:rsid wsp:val=&quot;00CF3A10&quot;/&gt;&lt;wsp:rsid wsp:val=&quot;00CF3B1F&quot;/&gt;&lt;wsp:rsid wsp:val=&quot;00CF3BF6&quot;/&gt;&lt;wsp:rsid wsp:val=&quot;00CF5233&quot;/&gt;&lt;wsp:rsid wsp:val=&quot;00CF5292&quot;/&gt;&lt;wsp:rsid wsp:val=&quot;00CF625B&quot;/&gt;&lt;wsp:rsid wsp:val=&quot;00CF687E&quot;/&gt;&lt;wsp:rsid wsp:val=&quot;00CF6A7B&quot;/&gt;&lt;wsp:rsid wsp:val=&quot;00CF75C3&quot;/&gt;&lt;wsp:rsid wsp:val=&quot;00CF79A9&quot;/&gt;&lt;wsp:rsid wsp:val=&quot;00CF7A61&quot;/&gt;&lt;wsp:rsid wsp:val=&quot;00D00AE7&quot;/&gt;&lt;wsp:rsid wsp:val=&quot;00D017DC&quot;/&gt;&lt;wsp:rsid wsp:val=&quot;00D01957&quot;/&gt;&lt;wsp:rsid wsp:val=&quot;00D01CFC&quot;/&gt;&lt;wsp:rsid wsp:val=&quot;00D020CB&quot;/&gt;&lt;wsp:rsid wsp:val=&quot;00D0349B&quot;/&gt;&lt;wsp:rsid wsp:val=&quot;00D068D4&quot;/&gt;&lt;wsp:rsid wsp:val=&quot;00D06D76&quot;/&gt;&lt;wsp:rsid wsp:val=&quot;00D07DC9&quot;/&gt;&lt;wsp:rsid wsp:val=&quot;00D10249&quot;/&gt;&lt;wsp:rsid wsp:val=&quot;00D10327&quot;/&gt;&lt;wsp:rsid wsp:val=&quot;00D115B6&quot;/&gt;&lt;wsp:rsid wsp:val=&quot;00D115C3&quot;/&gt;&lt;wsp:rsid wsp:val=&quot;00D11897&quot;/&gt;&lt;wsp:rsid wsp:val=&quot;00D13135&quot;/&gt;&lt;wsp:rsid wsp:val=&quot;00D13E4E&quot;/&gt;&lt;wsp:rsid wsp:val=&quot;00D1403B&quot;/&gt;&lt;wsp:rsid wsp:val=&quot;00D140E7&quot;/&gt;&lt;wsp:rsid wsp:val=&quot;00D1437F&quot;/&gt;&lt;wsp:rsid wsp:val=&quot;00D1450F&quot;/&gt;&lt;wsp:rsid wsp:val=&quot;00D14CF7&quot;/&gt;&lt;wsp:rsid wsp:val=&quot;00D155EC&quot;/&gt;&lt;wsp:rsid wsp:val=&quot;00D15DB0&quot;/&gt;&lt;wsp:rsid wsp:val=&quot;00D16335&quot;/&gt;&lt;wsp:rsid wsp:val=&quot;00D16A19&quot;/&gt;&lt;wsp:rsid wsp:val=&quot;00D17EC9&quot;/&gt;&lt;wsp:rsid wsp:val=&quot;00D20319&quot;/&gt;&lt;wsp:rsid wsp:val=&quot;00D22EDC&quot;/&gt;&lt;wsp:rsid wsp:val=&quot;00D23636&quot;/&gt;&lt;wsp:rsid wsp:val=&quot;00D239A7&quot;/&gt;&lt;wsp:rsid wsp:val=&quot;00D23B65&quot;/&gt;&lt;wsp:rsid wsp:val=&quot;00D23F47&quot;/&gt;&lt;wsp:rsid wsp:val=&quot;00D24230&quot;/&gt;&lt;wsp:rsid wsp:val=&quot;00D252CD&quot;/&gt;&lt;wsp:rsid wsp:val=&quot;00D25712&quot;/&gt;&lt;wsp:rsid wsp:val=&quot;00D25792&quot;/&gt;&lt;wsp:rsid wsp:val=&quot;00D25942&quot;/&gt;&lt;wsp:rsid wsp:val=&quot;00D26362&quot;/&gt;&lt;wsp:rsid wsp:val=&quot;00D31491&quot;/&gt;&lt;wsp:rsid wsp:val=&quot;00D31649&quot;/&gt;&lt;wsp:rsid wsp:val=&quot;00D319A3&quot;/&gt;&lt;wsp:rsid wsp:val=&quot;00D31F65&quot;/&gt;&lt;wsp:rsid wsp:val=&quot;00D323FD&quot;/&gt;&lt;wsp:rsid wsp:val=&quot;00D32A9B&quot;/&gt;&lt;wsp:rsid wsp:val=&quot;00D32B9E&quot;/&gt;&lt;wsp:rsid wsp:val=&quot;00D348DB&quot;/&gt;&lt;wsp:rsid wsp:val=&quot;00D34E9D&quot;/&gt;&lt;wsp:rsid wsp:val=&quot;00D36E71&quot;/&gt;&lt;wsp:rsid wsp:val=&quot;00D3710F&quot;/&gt;&lt;wsp:rsid wsp:val=&quot;00D37987&quot;/&gt;&lt;wsp:rsid wsp:val=&quot;00D37CE5&quot;/&gt;&lt;wsp:rsid wsp:val=&quot;00D37D87&quot;/&gt;&lt;wsp:rsid wsp:val=&quot;00D40A3B&quot;/&gt;&lt;wsp:rsid wsp:val=&quot;00D40B33&quot;/&gt;&lt;wsp:rsid wsp:val=&quot;00D42A80&quot;/&gt;&lt;wsp:rsid wsp:val=&quot;00D4318F&quot;/&gt;&lt;wsp:rsid wsp:val=&quot;00D436CD&quot;/&gt;&lt;wsp:rsid wsp:val=&quot;00D438BF&quot;/&gt;&lt;wsp:rsid wsp:val=&quot;00D440F8&quot;/&gt;&lt;wsp:rsid wsp:val=&quot;00D4474F&quot;/&gt;&lt;wsp:rsid wsp:val=&quot;00D4483C&quot;/&gt;&lt;wsp:rsid wsp:val=&quot;00D44A1E&quot;/&gt;&lt;wsp:rsid wsp:val=&quot;00D44B86&quot;/&gt;&lt;wsp:rsid wsp:val=&quot;00D4506A&quot;/&gt;&lt;wsp:rsid wsp:val=&quot;00D457FF&quot;/&gt;&lt;wsp:rsid wsp:val=&quot;00D46D11&quot;/&gt;&lt;wsp:rsid wsp:val=&quot;00D52945&quot;/&gt;&lt;wsp:rsid wsp:val=&quot;00D53467&quot;/&gt;&lt;wsp:rsid wsp:val=&quot;00D53E60&quot;/&gt;&lt;wsp:rsid wsp:val=&quot;00D53EA1&quot;/&gt;&lt;wsp:rsid wsp:val=&quot;00D546C3&quot;/&gt;&lt;wsp:rsid wsp:val=&quot;00D546FF&quot;/&gt;&lt;wsp:rsid wsp:val=&quot;00D55422&quot;/&gt;&lt;wsp:rsid wsp:val=&quot;00D55AD5&quot;/&gt;&lt;wsp:rsid wsp:val=&quot;00D56E6F&quot;/&gt;&lt;wsp:rsid wsp:val=&quot;00D576CA&quot;/&gt;&lt;wsp:rsid wsp:val=&quot;00D57F21&quot;/&gt;&lt;wsp:rsid wsp:val=&quot;00D61A0F&quot;/&gt;&lt;wsp:rsid wsp:val=&quot;00D61A4A&quot;/&gt;&lt;wsp:rsid wsp:val=&quot;00D61AF5&quot;/&gt;&lt;wsp:rsid wsp:val=&quot;00D62143&quot;/&gt;&lt;wsp:rsid wsp:val=&quot;00D62504&quot;/&gt;&lt;wsp:rsid wsp:val=&quot;00D63745&quot;/&gt;&lt;wsp:rsid wsp:val=&quot;00D64306&quot;/&gt;&lt;wsp:rsid wsp:val=&quot;00D64479&quot;/&gt;&lt;wsp:rsid wsp:val=&quot;00D652B5&quot;/&gt;&lt;wsp:rsid wsp:val=&quot;00D65D5B&quot;/&gt;&lt;wsp:rsid wsp:val=&quot;00D66155&quot;/&gt;&lt;wsp:rsid wsp:val=&quot;00D66719&quot;/&gt;&lt;wsp:rsid wsp:val=&quot;00D70075&quot;/&gt;&lt;wsp:rsid wsp:val=&quot;00D708B0&quot;/&gt;&lt;wsp:rsid wsp:val=&quot;00D746B5&quot;/&gt;&lt;wsp:rsid wsp:val=&quot;00D74F6A&quot;/&gt;&lt;wsp:rsid wsp:val=&quot;00D75535&quot;/&gt;&lt;wsp:rsid wsp:val=&quot;00D762BB&quot;/&gt;&lt;wsp:rsid wsp:val=&quot;00D76EB2&quot;/&gt;&lt;wsp:rsid wsp:val=&quot;00D77B1D&quot;/&gt;&lt;wsp:rsid wsp:val=&quot;00D8021F&quot;/&gt;&lt;wsp:rsid wsp:val=&quot;00D80383&quot;/&gt;&lt;wsp:rsid wsp:val=&quot;00D80AC8&quot;/&gt;&lt;wsp:rsid wsp:val=&quot;00D823C6&quot;/&gt;&lt;wsp:rsid wsp:val=&quot;00D831F1&quot;/&gt;&lt;wsp:rsid wsp:val=&quot;00D8348E&quot;/&gt;&lt;wsp:rsid wsp:val=&quot;00D83CB2&quot;/&gt;&lt;wsp:rsid wsp:val=&quot;00D860BF&quot;/&gt;&lt;wsp:rsid wsp:val=&quot;00D86CA3&quot;/&gt;&lt;wsp:rsid wsp:val=&quot;00D871CE&quot;/&gt;&lt;wsp:rsid wsp:val=&quot;00D875B9&quot;/&gt;&lt;wsp:rsid wsp:val=&quot;00D87CB9&quot;/&gt;&lt;wsp:rsid wsp:val=&quot;00D90038&quot;/&gt;&lt;wsp:rsid wsp:val=&quot;00D90091&quot;/&gt;&lt;wsp:rsid wsp:val=&quot;00D9019E&quot;/&gt;&lt;wsp:rsid wsp:val=&quot;00D910AB&quot;/&gt;&lt;wsp:rsid wsp:val=&quot;00D9196D&quot;/&gt;&lt;wsp:rsid wsp:val=&quot;00D91BC7&quot;/&gt;&lt;wsp:rsid wsp:val=&quot;00D925D1&quot;/&gt;&lt;wsp:rsid wsp:val=&quot;00D92982&quot;/&gt;&lt;wsp:rsid wsp:val=&quot;00D93087&quot;/&gt;&lt;wsp:rsid wsp:val=&quot;00D94A76&quot;/&gt;&lt;wsp:rsid wsp:val=&quot;00D95B58&quot;/&gt;&lt;wsp:rsid wsp:val=&quot;00D95B8F&quot;/&gt;&lt;wsp:rsid wsp:val=&quot;00D95DF5&quot;/&gt;&lt;wsp:rsid wsp:val=&quot;00D963D9&quot;/&gt;&lt;wsp:rsid wsp:val=&quot;00D968AB&quot;/&gt;&lt;wsp:rsid wsp:val=&quot;00D9717B&quot;/&gt;&lt;wsp:rsid wsp:val=&quot;00D9764F&quot;/&gt;&lt;wsp:rsid wsp:val=&quot;00D9793E&quot;/&gt;&lt;wsp:rsid wsp:val=&quot;00DA02AF&quot;/&gt;&lt;wsp:rsid wsp:val=&quot;00DA0DC6&quot;/&gt;&lt;wsp:rsid wsp:val=&quot;00DA0F41&quot;/&gt;&lt;wsp:rsid wsp:val=&quot;00DA17F0&quot;/&gt;&lt;wsp:rsid wsp:val=&quot;00DA305E&quot;/&gt;&lt;wsp:rsid wsp:val=&quot;00DA4152&quot;/&gt;&lt;wsp:rsid wsp:val=&quot;00DA459F&quot;/&gt;&lt;wsp:rsid wsp:val=&quot;00DA5417&quot;/&gt;&lt;wsp:rsid wsp:val=&quot;00DA56E8&quot;/&gt;&lt;wsp:rsid wsp:val=&quot;00DA76B4&quot;/&gt;&lt;wsp:rsid wsp:val=&quot;00DB0A9F&quot;/&gt;&lt;wsp:rsid wsp:val=&quot;00DB0CC2&quot;/&gt;&lt;wsp:rsid wsp:val=&quot;00DB1EAD&quot;/&gt;&lt;wsp:rsid wsp:val=&quot;00DB1EC6&quot;/&gt;&lt;wsp:rsid wsp:val=&quot;00DB1F8B&quot;/&gt;&lt;wsp:rsid wsp:val=&quot;00DB2B16&quot;/&gt;&lt;wsp:rsid wsp:val=&quot;00DB35DA&quot;/&gt;&lt;wsp:rsid wsp:val=&quot;00DB377D&quot;/&gt;&lt;wsp:rsid wsp:val=&quot;00DB4BEC&quot;/&gt;&lt;wsp:rsid wsp:val=&quot;00DB4FC3&quot;/&gt;&lt;wsp:rsid wsp:val=&quot;00DB5FED&quot;/&gt;&lt;wsp:rsid wsp:val=&quot;00DB68E8&quot;/&gt;&lt;wsp:rsid wsp:val=&quot;00DB72B7&quot;/&gt;&lt;wsp:rsid wsp:val=&quot;00DC037E&quot;/&gt;&lt;wsp:rsid wsp:val=&quot;00DC0937&quot;/&gt;&lt;wsp:rsid wsp:val=&quot;00DC0D8C&quot;/&gt;&lt;wsp:rsid wsp:val=&quot;00DC1C50&quot;/&gt;&lt;wsp:rsid wsp:val=&quot;00DC1C7E&quot;/&gt;&lt;wsp:rsid wsp:val=&quot;00DC236E&quot;/&gt;&lt;wsp:rsid wsp:val=&quot;00DC2D36&quot;/&gt;&lt;wsp:rsid wsp:val=&quot;00DC3247&quot;/&gt;&lt;wsp:rsid wsp:val=&quot;00DC3A1C&quot;/&gt;&lt;wsp:rsid wsp:val=&quot;00DC431C&quot;/&gt;&lt;wsp:rsid wsp:val=&quot;00DC4C7D&quot;/&gt;&lt;wsp:rsid wsp:val=&quot;00DC53EF&quot;/&gt;&lt;wsp:rsid wsp:val=&quot;00DC5465&quot;/&gt;&lt;wsp:rsid wsp:val=&quot;00DC5477&quot;/&gt;&lt;wsp:rsid wsp:val=&quot;00DC7AAB&quot;/&gt;&lt;wsp:rsid wsp:val=&quot;00DD03DC&quot;/&gt;&lt;wsp:rsid wsp:val=&quot;00DD2334&quot;/&gt;&lt;wsp:rsid wsp:val=&quot;00DD269E&quot;/&gt;&lt;wsp:rsid wsp:val=&quot;00DD2D90&quot;/&gt;&lt;wsp:rsid wsp:val=&quot;00DD543E&quot;/&gt;&lt;wsp:rsid wsp:val=&quot;00DD6051&quot;/&gt;&lt;wsp:rsid wsp:val=&quot;00DD68A2&quot;/&gt;&lt;wsp:rsid wsp:val=&quot;00DD6BE3&quot;/&gt;&lt;wsp:rsid wsp:val=&quot;00DD6CA7&quot;/&gt;&lt;wsp:rsid wsp:val=&quot;00DD766F&quot;/&gt;&lt;wsp:rsid wsp:val=&quot;00DE1106&quot;/&gt;&lt;wsp:rsid wsp:val=&quot;00DE1653&quot;/&gt;&lt;wsp:rsid wsp:val=&quot;00DE2293&quot;/&gt;&lt;wsp:rsid wsp:val=&quot;00DE2AB7&quot;/&gt;&lt;wsp:rsid wsp:val=&quot;00DE3326&quot;/&gt;&lt;wsp:rsid wsp:val=&quot;00DE33E5&quot;/&gt;&lt;wsp:rsid wsp:val=&quot;00DE36E2&quot;/&gt;&lt;wsp:rsid wsp:val=&quot;00DE3BDC&quot;/&gt;&lt;wsp:rsid wsp:val=&quot;00DE4B72&quot;/&gt;&lt;wsp:rsid wsp:val=&quot;00DE5608&quot;/&gt;&lt;wsp:rsid wsp:val=&quot;00DE58D0&quot;/&gt;&lt;wsp:rsid wsp:val=&quot;00DE654F&quot;/&gt;&lt;wsp:rsid wsp:val=&quot;00DE6C7B&quot;/&gt;&lt;wsp:rsid wsp:val=&quot;00DE7704&quot;/&gt;&lt;wsp:rsid wsp:val=&quot;00DF0B45&quot;/&gt;&lt;wsp:rsid wsp:val=&quot;00DF0B6E&quot;/&gt;&lt;wsp:rsid wsp:val=&quot;00DF0F93&quot;/&gt;&lt;wsp:rsid wsp:val=&quot;00DF15E0&quot;/&gt;&lt;wsp:rsid wsp:val=&quot;00DF3642&quot;/&gt;&lt;wsp:rsid wsp:val=&quot;00DF37A0&quot;/&gt;&lt;wsp:rsid wsp:val=&quot;00DF39B3&quot;/&gt;&lt;wsp:rsid wsp:val=&quot;00DF39EA&quot;/&gt;&lt;wsp:rsid wsp:val=&quot;00DF40E1&quot;/&gt;&lt;wsp:rsid wsp:val=&quot;00DF440D&quot;/&gt;&lt;wsp:rsid wsp:val=&quot;00DF49D4&quot;/&gt;&lt;wsp:rsid wsp:val=&quot;00DF502E&quot;/&gt;&lt;wsp:rsid wsp:val=&quot;00DF51CE&quot;/&gt;&lt;wsp:rsid wsp:val=&quot;00DF5401&quot;/&gt;&lt;wsp:rsid wsp:val=&quot;00DF5521&quot;/&gt;&lt;wsp:rsid wsp:val=&quot;00DF58FF&quot;/&gt;&lt;wsp:rsid wsp:val=&quot;00DF59AB&quot;/&gt;&lt;wsp:rsid wsp:val=&quot;00DF5FDD&quot;/&gt;&lt;wsp:rsid wsp:val=&quot;00DF5FF5&quot;/&gt;&lt;wsp:rsid wsp:val=&quot;00DF6B2C&quot;/&gt;&lt;wsp:rsid wsp:val=&quot;00DF7229&quot;/&gt;&lt;wsp:rsid wsp:val=&quot;00DF7467&quot;/&gt;&lt;wsp:rsid wsp:val=&quot;00DF7ABB&quot;/&gt;&lt;wsp:rsid wsp:val=&quot;00E00600&quot;/&gt;&lt;wsp:rsid wsp:val=&quot;00E00660&quot;/&gt;&lt;wsp:rsid wsp:val=&quot;00E00748&quot;/&gt;&lt;wsp:rsid wsp:val=&quot;00E00BE1&quot;/&gt;&lt;wsp:rsid wsp:val=&quot;00E00DC4&quot;/&gt;&lt;wsp:rsid wsp:val=&quot;00E0110B&quot;/&gt;&lt;wsp:rsid wsp:val=&quot;00E027AC&quot;/&gt;&lt;wsp:rsid wsp:val=&quot;00E0352E&quot;/&gt;&lt;wsp:rsid wsp:val=&quot;00E035F1&quot;/&gt;&lt;wsp:rsid wsp:val=&quot;00E03FE9&quot;/&gt;&lt;wsp:rsid wsp:val=&quot;00E0431F&quot;/&gt;&lt;wsp:rsid wsp:val=&quot;00E04772&quot;/&gt;&lt;wsp:rsid wsp:val=&quot;00E05356&quot;/&gt;&lt;wsp:rsid wsp:val=&quot;00E058B8&quot;/&gt;&lt;wsp:rsid wsp:val=&quot;00E069DE&quot;/&gt;&lt;wsp:rsid wsp:val=&quot;00E0780B&quot;/&gt;&lt;wsp:rsid wsp:val=&quot;00E07842&quot;/&gt;&lt;wsp:rsid wsp:val=&quot;00E10804&quot;/&gt;&lt;wsp:rsid wsp:val=&quot;00E110E7&quot;/&gt;&lt;wsp:rsid wsp:val=&quot;00E11B20&quot;/&gt;&lt;wsp:rsid wsp:val=&quot;00E12BA4&quot;/&gt;&lt;wsp:rsid wsp:val=&quot;00E1315E&quot;/&gt;&lt;wsp:rsid wsp:val=&quot;00E138BB&quot;/&gt;&lt;wsp:rsid wsp:val=&quot;00E1426A&quot;/&gt;&lt;wsp:rsid wsp:val=&quot;00E1444A&quot;/&gt;&lt;wsp:rsid wsp:val=&quot;00E14AAB&quot;/&gt;&lt;wsp:rsid wsp:val=&quot;00E14C07&quot;/&gt;&lt;wsp:rsid wsp:val=&quot;00E161E8&quot;/&gt;&lt;wsp:rsid wsp:val=&quot;00E16AF4&quot;/&gt;&lt;wsp:rsid wsp:val=&quot;00E16F84&quot;/&gt;&lt;wsp:rsid wsp:val=&quot;00E177A7&quot;/&gt;&lt;wsp:rsid wsp:val=&quot;00E17FA2&quot;/&gt;&lt;wsp:rsid wsp:val=&quot;00E20C14&quot;/&gt;&lt;wsp:rsid wsp:val=&quot;00E22330&quot;/&gt;&lt;wsp:rsid wsp:val=&quot;00E22393&quot;/&gt;&lt;wsp:rsid wsp:val=&quot;00E24340&quot;/&gt;&lt;wsp:rsid wsp:val=&quot;00E24725&quot;/&gt;&lt;wsp:rsid wsp:val=&quot;00E24B25&quot;/&gt;&lt;wsp:rsid wsp:val=&quot;00E24C13&quot;/&gt;&lt;wsp:rsid wsp:val=&quot;00E26713&quot;/&gt;&lt;wsp:rsid wsp:val=&quot;00E2747D&quot;/&gt;&lt;wsp:rsid wsp:val=&quot;00E27869&quot;/&gt;&lt;wsp:rsid wsp:val=&quot;00E27BED&quot;/&gt;&lt;wsp:rsid wsp:val=&quot;00E30B5A&quot;/&gt;&lt;wsp:rsid wsp:val=&quot;00E30EB6&quot;/&gt;&lt;wsp:rsid wsp:val=&quot;00E30FCA&quot;/&gt;&lt;wsp:rsid wsp:val=&quot;00E31178&quot;/&gt;&lt;wsp:rsid wsp:val=&quot;00E3123D&quot;/&gt;&lt;wsp:rsid wsp:val=&quot;00E31461&quot;/&gt;&lt;wsp:rsid wsp:val=&quot;00E31D43&quot;/&gt;&lt;wsp:rsid wsp:val=&quot;00E324A0&quot;/&gt;&lt;wsp:rsid wsp:val=&quot;00E32608&quot;/&gt;&lt;wsp:rsid wsp:val=&quot;00E34188&quot;/&gt;&lt;wsp:rsid wsp:val=&quot;00E34B6E&quot;/&gt;&lt;wsp:rsid wsp:val=&quot;00E35559&quot;/&gt;&lt;wsp:rsid wsp:val=&quot;00E35B4E&quot;/&gt;&lt;wsp:rsid wsp:val=&quot;00E36B64&quot;/&gt;&lt;wsp:rsid wsp:val=&quot;00E36C78&quot;/&gt;&lt;wsp:rsid wsp:val=&quot;00E3723A&quot;/&gt;&lt;wsp:rsid wsp:val=&quot;00E37860&quot;/&gt;&lt;wsp:rsid wsp:val=&quot;00E4177D&quot;/&gt;&lt;wsp:rsid wsp:val=&quot;00E41846&quot;/&gt;&lt;wsp:rsid wsp:val=&quot;00E41ACE&quot;/&gt;&lt;wsp:rsid wsp:val=&quot;00E42357&quot;/&gt;&lt;wsp:rsid wsp:val=&quot;00E42FFE&quot;/&gt;&lt;wsp:rsid wsp:val=&quot;00E431F1&quot;/&gt;&lt;wsp:rsid wsp:val=&quot;00E446F1&quot;/&gt;&lt;wsp:rsid wsp:val=&quot;00E45F91&quot;/&gt;&lt;wsp:rsid wsp:val=&quot;00E46070&quot;/&gt;&lt;wsp:rsid wsp:val=&quot;00E467B4&quot;/&gt;&lt;wsp:rsid wsp:val=&quot;00E46886&quot;/&gt;&lt;wsp:rsid wsp:val=&quot;00E4712A&quot;/&gt;&lt;wsp:rsid wsp:val=&quot;00E47AEF&quot;/&gt;&lt;wsp:rsid wsp:val=&quot;00E500F6&quot;/&gt;&lt;wsp:rsid wsp:val=&quot;00E5204A&quot;/&gt;&lt;wsp:rsid wsp:val=&quot;00E52A05&quot;/&gt;&lt;wsp:rsid wsp:val=&quot;00E53B75&quot;/&gt;&lt;wsp:rsid wsp:val=&quot;00E54D45&quot;/&gt;&lt;wsp:rsid wsp:val=&quot;00E54E3B&quot;/&gt;&lt;wsp:rsid wsp:val=&quot;00E55AA9&quot;/&gt;&lt;wsp:rsid wsp:val=&quot;00E55EC8&quot;/&gt;&lt;wsp:rsid wsp:val=&quot;00E56AF8&quot;/&gt;&lt;wsp:rsid wsp:val=&quot;00E57565&quot;/&gt;&lt;wsp:rsid wsp:val=&quot;00E57AFA&quot;/&gt;&lt;wsp:rsid wsp:val=&quot;00E61CFF&quot;/&gt;&lt;wsp:rsid wsp:val=&quot;00E6200A&quot;/&gt;&lt;wsp:rsid wsp:val=&quot;00E62F33&quot;/&gt;&lt;wsp:rsid wsp:val=&quot;00E63838&quot;/&gt;&lt;wsp:rsid wsp:val=&quot;00E63995&quot;/&gt;&lt;wsp:rsid wsp:val=&quot;00E64434&quot;/&gt;&lt;wsp:rsid wsp:val=&quot;00E661E8&quot;/&gt;&lt;wsp:rsid wsp:val=&quot;00E66C38&quot;/&gt;&lt;wsp:rsid wsp:val=&quot;00E66FF6&quot;/&gt;&lt;wsp:rsid wsp:val=&quot;00E67C51&quot;/&gt;&lt;wsp:rsid wsp:val=&quot;00E708CF&quot;/&gt;&lt;wsp:rsid wsp:val=&quot;00E716A1&quot;/&gt;&lt;wsp:rsid wsp:val=&quot;00E71996&quot;/&gt;&lt;wsp:rsid wsp:val=&quot;00E71AF2&quot;/&gt;&lt;wsp:rsid wsp:val=&quot;00E7252F&quot;/&gt;&lt;wsp:rsid wsp:val=&quot;00E72630&quot;/&gt;&lt;wsp:rsid wsp:val=&quot;00E7280F&quot;/&gt;&lt;wsp:rsid wsp:val=&quot;00E72EFC&quot;/&gt;&lt;wsp:rsid wsp:val=&quot;00E73781&quot;/&gt;&lt;wsp:rsid wsp:val=&quot;00E7489C&quot;/&gt;&lt;wsp:rsid wsp:val=&quot;00E74AA3&quot;/&gt;&lt;wsp:rsid wsp:val=&quot;00E758EC&quot;/&gt;&lt;wsp:rsid wsp:val=&quot;00E76E1C&quot;/&gt;&lt;wsp:rsid wsp:val=&quot;00E773D8&quot;/&gt;&lt;wsp:rsid wsp:val=&quot;00E81481&quot;/&gt;&lt;wsp:rsid wsp:val=&quot;00E81A8D&quot;/&gt;&lt;wsp:rsid wsp:val=&quot;00E8234C&quot;/&gt;&lt;wsp:rsid wsp:val=&quot;00E83AA9&quot;/&gt;&lt;wsp:rsid wsp:val=&quot;00E83CCB&quot;/&gt;&lt;wsp:rsid wsp:val=&quot;00E8436F&quot;/&gt;&lt;wsp:rsid wsp:val=&quot;00E84825&quot;/&gt;&lt;wsp:rsid wsp:val=&quot;00E84ADB&quot;/&gt;&lt;wsp:rsid wsp:val=&quot;00E85928&quot;/&gt;&lt;wsp:rsid wsp:val=&quot;00E85FD0&quot;/&gt;&lt;wsp:rsid wsp:val=&quot;00E861DA&quot;/&gt;&lt;wsp:rsid wsp:val=&quot;00E863D0&quot;/&gt;&lt;wsp:rsid wsp:val=&quot;00E87822&quot;/&gt;&lt;wsp:rsid wsp:val=&quot;00E87B84&quot;/&gt;&lt;wsp:rsid wsp:val=&quot;00E87E5D&quot;/&gt;&lt;wsp:rsid wsp:val=&quot;00E90395&quot;/&gt;&lt;wsp:rsid wsp:val=&quot;00E90E49&quot;/&gt;&lt;wsp:rsid wsp:val=&quot;00E91004&quot;/&gt;&lt;wsp:rsid wsp:val=&quot;00E91005&quot;/&gt;&lt;wsp:rsid wsp:val=&quot;00E917F9&quot;/&gt;&lt;wsp:rsid wsp:val=&quot;00E9291C&quot;/&gt;&lt;wsp:rsid wsp:val=&quot;00E92E3F&quot;/&gt;&lt;wsp:rsid wsp:val=&quot;00E9312E&quot;/&gt;&lt;wsp:rsid wsp:val=&quot;00E93FFE&quot;/&gt;&lt;wsp:rsid wsp:val=&quot;00E94A0E&quot;/&gt;&lt;wsp:rsid wsp:val=&quot;00E94F8A&quot;/&gt;&lt;wsp:rsid wsp:val=&quot;00E951EC&quot;/&gt;&lt;wsp:rsid wsp:val=&quot;00E95714&quot;/&gt;&lt;wsp:rsid wsp:val=&quot;00E95B06&quot;/&gt;&lt;wsp:rsid wsp:val=&quot;00E95F33&quot;/&gt;&lt;wsp:rsid wsp:val=&quot;00E9702A&quot;/&gt;&lt;wsp:rsid wsp:val=&quot;00E970DB&quot;/&gt;&lt;wsp:rsid wsp:val=&quot;00E9752B&quot;/&gt;&lt;wsp:rsid wsp:val=&quot;00EA0245&quot;/&gt;&lt;wsp:rsid wsp:val=&quot;00EA0AE8&quot;/&gt;&lt;wsp:rsid wsp:val=&quot;00EA225B&quot;/&gt;&lt;wsp:rsid wsp:val=&quot;00EA2D48&quot;/&gt;&lt;wsp:rsid wsp:val=&quot;00EA324B&quot;/&gt;&lt;wsp:rsid wsp:val=&quot;00EA3CF0&quot;/&gt;&lt;wsp:rsid wsp:val=&quot;00EA3E45&quot;/&gt;&lt;wsp:rsid wsp:val=&quot;00EA4C57&quot;/&gt;&lt;wsp:rsid wsp:val=&quot;00EA6612&quot;/&gt;&lt;wsp:rsid wsp:val=&quot;00EA6851&quot;/&gt;&lt;wsp:rsid wsp:val=&quot;00EA707E&quot;/&gt;&lt;wsp:rsid wsp:val=&quot;00EA7A41&quot;/&gt;&lt;wsp:rsid wsp:val=&quot;00EB031C&quot;/&gt;&lt;wsp:rsid wsp:val=&quot;00EB06E8&quot;/&gt;&lt;wsp:rsid wsp:val=&quot;00EB077B&quot;/&gt;&lt;wsp:rsid wsp:val=&quot;00EB1031&quot;/&gt;&lt;wsp:rsid wsp:val=&quot;00EB1829&quot;/&gt;&lt;wsp:rsid wsp:val=&quot;00EB287A&quot;/&gt;&lt;wsp:rsid wsp:val=&quot;00EB2889&quot;/&gt;&lt;wsp:rsid wsp:val=&quot;00EB4EA2&quot;/&gt;&lt;wsp:rsid wsp:val=&quot;00EB6249&quot;/&gt;&lt;wsp:rsid wsp:val=&quot;00EB7BAE&quot;/&gt;&lt;wsp:rsid wsp:val=&quot;00EC0A28&quot;/&gt;&lt;wsp:rsid wsp:val=&quot;00EC0BFD&quot;/&gt;&lt;wsp:rsid wsp:val=&quot;00EC1720&quot;/&gt;&lt;wsp:rsid wsp:val=&quot;00EC1E56&quot;/&gt;&lt;wsp:rsid wsp:val=&quot;00EC1E6C&quot;/&gt;&lt;wsp:rsid wsp:val=&quot;00EC27C6&quot;/&gt;&lt;wsp:rsid wsp:val=&quot;00EC4207&quot;/&gt;&lt;wsp:rsid wsp:val=&quot;00EC43E2&quot;/&gt;&lt;wsp:rsid wsp:val=&quot;00EC4851&quot;/&gt;&lt;wsp:rsid wsp:val=&quot;00EC5653&quot;/&gt;&lt;wsp:rsid wsp:val=&quot;00EC5BF9&quot;/&gt;&lt;wsp:rsid wsp:val=&quot;00EC71CE&quot;/&gt;&lt;wsp:rsid wsp:val=&quot;00EC7A4A&quot;/&gt;&lt;wsp:rsid wsp:val=&quot;00ED0573&quot;/&gt;&lt;wsp:rsid wsp:val=&quot;00ED1006&quot;/&gt;&lt;wsp:rsid wsp:val=&quot;00ED2AAD&quot;/&gt;&lt;wsp:rsid wsp:val=&quot;00ED2EE6&quot;/&gt;&lt;wsp:rsid wsp:val=&quot;00ED3A5F&quot;/&gt;&lt;wsp:rsid wsp:val=&quot;00ED3B74&quot;/&gt;&lt;wsp:rsid wsp:val=&quot;00ED4733&quot;/&gt;&lt;wsp:rsid wsp:val=&quot;00ED47DC&quot;/&gt;&lt;wsp:rsid wsp:val=&quot;00ED6BC9&quot;/&gt;&lt;wsp:rsid wsp:val=&quot;00EE0177&quot;/&gt;&lt;wsp:rsid wsp:val=&quot;00EE0239&quot;/&gt;&lt;wsp:rsid wsp:val=&quot;00EE1001&quot;/&gt;&lt;wsp:rsid wsp:val=&quot;00EE16C0&quot;/&gt;&lt;wsp:rsid wsp:val=&quot;00EE3010&quot;/&gt;&lt;wsp:rsid wsp:val=&quot;00EE303E&quot;/&gt;&lt;wsp:rsid wsp:val=&quot;00EE3318&quot;/&gt;&lt;wsp:rsid wsp:val=&quot;00EE4B0C&quot;/&gt;&lt;wsp:rsid wsp:val=&quot;00EE531A&quot;/&gt;&lt;wsp:rsid wsp:val=&quot;00EF00DC&quot;/&gt;&lt;wsp:rsid wsp:val=&quot;00EF0D2C&quot;/&gt;&lt;wsp:rsid wsp:val=&quot;00EF16EC&quot;/&gt;&lt;wsp:rsid wsp:val=&quot;00EF18FE&quot;/&gt;&lt;wsp:rsid wsp:val=&quot;00EF22D6&quot;/&gt;&lt;wsp:rsid wsp:val=&quot;00EF2505&quot;/&gt;&lt;wsp:rsid wsp:val=&quot;00EF268B&quot;/&gt;&lt;wsp:rsid wsp:val=&quot;00EF3C81&quot;/&gt;&lt;wsp:rsid wsp:val=&quot;00EF4221&quot;/&gt;&lt;wsp:rsid wsp:val=&quot;00EF4C30&quot;/&gt;&lt;wsp:rsid wsp:val=&quot;00EF4C70&quot;/&gt;&lt;wsp:rsid wsp:val=&quot;00EF5738&quot;/&gt;&lt;wsp:rsid wsp:val=&quot;00EF5787&quot;/&gt;&lt;wsp:rsid wsp:val=&quot;00EF60D0&quot;/&gt;&lt;wsp:rsid wsp:val=&quot;00EF6B2F&quot;/&gt;&lt;wsp:rsid wsp:val=&quot;00EF7114&quot;/&gt;&lt;wsp:rsid wsp:val=&quot;00EF7AE6&quot;/&gt;&lt;wsp:rsid wsp:val=&quot;00F0237D&quot;/&gt;&lt;wsp:rsid wsp:val=&quot;00F02C8C&quot;/&gt;&lt;wsp:rsid wsp:val=&quot;00F03448&quot;/&gt;&lt;wsp:rsid wsp:val=&quot;00F0528D&quot;/&gt;&lt;wsp:rsid wsp:val=&quot;00F06253&quot;/&gt;&lt;wsp:rsid wsp:val=&quot;00F06C67&quot;/&gt;&lt;wsp:rsid wsp:val=&quot;00F06DFD&quot;/&gt;&lt;wsp:rsid wsp:val=&quot;00F071D1&quot;/&gt;&lt;wsp:rsid wsp:val=&quot;00F07533&quot;/&gt;&lt;wsp:rsid wsp:val=&quot;00F079AD&quot;/&gt;&lt;wsp:rsid wsp:val=&quot;00F10595&quot;/&gt;&lt;wsp:rsid wsp:val=&quot;00F10629&quot;/&gt;&lt;wsp:rsid wsp:val=&quot;00F10A03&quot;/&gt;&lt;wsp:rsid wsp:val=&quot;00F10E11&quot;/&gt;&lt;wsp:rsid wsp:val=&quot;00F1236C&quot;/&gt;&lt;wsp:rsid wsp:val=&quot;00F12A51&quot;/&gt;&lt;wsp:rsid wsp:val=&quot;00F131A6&quot;/&gt;&lt;wsp:rsid wsp:val=&quot;00F1382D&quot;/&gt;&lt;wsp:rsid wsp:val=&quot;00F13AB6&quot;/&gt;&lt;wsp:rsid wsp:val=&quot;00F15CA4&quot;/&gt;&lt;wsp:rsid wsp:val=&quot;00F15FA5&quot;/&gt;&lt;wsp:rsid wsp:val=&quot;00F16310&quot;/&gt;&lt;wsp:rsid wsp:val=&quot;00F16445&quot;/&gt;&lt;wsp:rsid wsp:val=&quot;00F16628&quot;/&gt;&lt;wsp:rsid wsp:val=&quot;00F16FE2&quot;/&gt;&lt;wsp:rsid wsp:val=&quot;00F17E36&quot;/&gt;&lt;wsp:rsid wsp:val=&quot;00F209B7&quot;/&gt;&lt;wsp:rsid wsp:val=&quot;00F209E8&quot;/&gt;&lt;wsp:rsid wsp:val=&quot;00F21488&quot;/&gt;&lt;wsp:rsid wsp:val=&quot;00F21D7A&quot;/&gt;&lt;wsp:rsid wsp:val=&quot;00F22D70&quot;/&gt;&lt;wsp:rsid wsp:val=&quot;00F2376F&quot;/&gt;&lt;wsp:rsid wsp:val=&quot;00F243D8&quot;/&gt;&lt;wsp:rsid wsp:val=&quot;00F24E22&quot;/&gt;&lt;wsp:rsid wsp:val=&quot;00F25796&quot;/&gt;&lt;wsp:rsid wsp:val=&quot;00F25DC6&quot;/&gt;&lt;wsp:rsid wsp:val=&quot;00F261D5&quot;/&gt;&lt;wsp:rsid wsp:val=&quot;00F26260&quot;/&gt;&lt;wsp:rsid wsp:val=&quot;00F269B7&quot;/&gt;&lt;wsp:rsid wsp:val=&quot;00F26A44&quot;/&gt;&lt;wsp:rsid wsp:val=&quot;00F26CCE&quot;/&gt;&lt;wsp:rsid wsp:val=&quot;00F303D2&quot;/&gt;&lt;wsp:rsid wsp:val=&quot;00F304D7&quot;/&gt;&lt;wsp:rsid wsp:val=&quot;00F30828&quot;/&gt;&lt;wsp:rsid wsp:val=&quot;00F30BD6&quot;/&gt;&lt;wsp:rsid wsp:val=&quot;00F313D6&quot;/&gt;&lt;wsp:rsid wsp:val=&quot;00F36E17&quot;/&gt;&lt;wsp:rsid wsp:val=&quot;00F37024&quot;/&gt;&lt;wsp:rsid wsp:val=&quot;00F37087&quot;/&gt;&lt;wsp:rsid wsp:val=&quot;00F40F0C&quot;/&gt;&lt;wsp:rsid wsp:val=&quot;00F41206&quot;/&gt;&lt;wsp:rsid wsp:val=&quot;00F42239&quot;/&gt;&lt;wsp:rsid wsp:val=&quot;00F42841&quot;/&gt;&lt;wsp:rsid wsp:val=&quot;00F4337C&quot;/&gt;&lt;wsp:rsid wsp:val=&quot;00F433D8&quot;/&gt;&lt;wsp:rsid wsp:val=&quot;00F43995&quot;/&gt;&lt;wsp:rsid wsp:val=&quot;00F43DF9&quot;/&gt;&lt;wsp:rsid wsp:val=&quot;00F44216&quot;/&gt;&lt;wsp:rsid wsp:val=&quot;00F44EFA&quot;/&gt;&lt;wsp:rsid wsp:val=&quot;00F45221&quot;/&gt;&lt;wsp:rsid wsp:val=&quot;00F45B75&quot;/&gt;&lt;wsp:rsid wsp:val=&quot;00F4660E&quot;/&gt;&lt;wsp:rsid wsp:val=&quot;00F46DAE&quot;/&gt;&lt;wsp:rsid wsp:val=&quot;00F47306&quot;/&gt;&lt;wsp:rsid wsp:val=&quot;00F4766C&quot;/&gt;&lt;wsp:rsid wsp:val=&quot;00F50548&quot;/&gt;&lt;wsp:rsid wsp:val=&quot;00F507D1&quot;/&gt;&lt;wsp:rsid wsp:val=&quot;00F50C04&quot;/&gt;&lt;wsp:rsid wsp:val=&quot;00F519CE&quot;/&gt;&lt;wsp:rsid wsp:val=&quot;00F51ADA&quot;/&gt;&lt;wsp:rsid wsp:val=&quot;00F522EF&quot;/&gt;&lt;wsp:rsid wsp:val=&quot;00F53BFB&quot;/&gt;&lt;wsp:rsid wsp:val=&quot;00F53F15&quot;/&gt;&lt;wsp:rsid wsp:val=&quot;00F544F2&quot;/&gt;&lt;wsp:rsid wsp:val=&quot;00F54E69&quot;/&gt;&lt;wsp:rsid wsp:val=&quot;00F55398&quot;/&gt;&lt;wsp:rsid wsp:val=&quot;00F55E28&quot;/&gt;&lt;wsp:rsid wsp:val=&quot;00F56091&quot;/&gt;&lt;wsp:rsid wsp:val=&quot;00F568CA&quot;/&gt;&lt;wsp:rsid wsp:val=&quot;00F60107&quot;/&gt;&lt;wsp:rsid wsp:val=&quot;00F60490&quot;/&gt;&lt;wsp:rsid wsp:val=&quot;00F607C5&quot;/&gt;&lt;wsp:rsid wsp:val=&quot;00F60B74&quot;/&gt;&lt;wsp:rsid wsp:val=&quot;00F60DEA&quot;/&gt;&lt;wsp:rsid wsp:val=&quot;00F615AB&quot;/&gt;&lt;wsp:rsid wsp:val=&quot;00F62AAF&quot;/&gt;&lt;wsp:rsid wsp:val=&quot;00F6302A&quot;/&gt;&lt;wsp:rsid wsp:val=&quot;00F63647&quot;/&gt;&lt;wsp:rsid wsp:val=&quot;00F639E4&quot;/&gt;&lt;wsp:rsid wsp:val=&quot;00F6491F&quot;/&gt;&lt;wsp:rsid wsp:val=&quot;00F64C2B&quot;/&gt;&lt;wsp:rsid wsp:val=&quot;00F651BE&quot;/&gt;&lt;wsp:rsid wsp:val=&quot;00F6538E&quot;/&gt;&lt;wsp:rsid wsp:val=&quot;00F65A8B&quot;/&gt;&lt;wsp:rsid wsp:val=&quot;00F65EBB&quot;/&gt;&lt;wsp:rsid wsp:val=&quot;00F66910&quot;/&gt;&lt;wsp:rsid wsp:val=&quot;00F67B8E&quot;/&gt;&lt;wsp:rsid wsp:val=&quot;00F67F53&quot;/&gt;&lt;wsp:rsid wsp:val=&quot;00F703BE&quot;/&gt;&lt;wsp:rsid wsp:val=&quot;00F70B93&quot;/&gt;&lt;wsp:rsid wsp:val=&quot;00F71316&quot;/&gt;&lt;wsp:rsid wsp:val=&quot;00F71F69&quot;/&gt;&lt;wsp:rsid wsp:val=&quot;00F72B72&quot;/&gt;&lt;wsp:rsid wsp:val=&quot;00F7418E&quot;/&gt;&lt;wsp:rsid wsp:val=&quot;00F74BB9&quot;/&gt;&lt;wsp:rsid wsp:val=&quot;00F74D41&quot;/&gt;&lt;wsp:rsid wsp:val=&quot;00F75582&quot;/&gt;&lt;wsp:rsid wsp:val=&quot;00F76EFA&quot;/&gt;&lt;wsp:rsid wsp:val=&quot;00F8033E&quot;/&gt;&lt;wsp:rsid wsp:val=&quot;00F804BE&quot;/&gt;&lt;wsp:rsid wsp:val=&quot;00F817CE&quot;/&gt;&lt;wsp:rsid wsp:val=&quot;00F81AF6&quot;/&gt;&lt;wsp:rsid wsp:val=&quot;00F82812&quot;/&gt;&lt;wsp:rsid wsp:val=&quot;00F835D4&quot;/&gt;&lt;wsp:rsid wsp:val=&quot;00F835FC&quot;/&gt;&lt;wsp:rsid wsp:val=&quot;00F83D6D&quot;/&gt;&lt;wsp:rsid wsp:val=&quot;00F8456C&quot;/&gt;&lt;wsp:rsid wsp:val=&quot;00F848DD&quot;/&gt;&lt;wsp:rsid wsp:val=&quot;00F84C9C&quot;/&gt;&lt;wsp:rsid wsp:val=&quot;00F8542C&quot;/&gt;&lt;wsp:rsid wsp:val=&quot;00F859D8&quot;/&gt;&lt;wsp:rsid wsp:val=&quot;00F85A8D&quot;/&gt;&lt;wsp:rsid wsp:val=&quot;00F85CDA&quot;/&gt;&lt;wsp:rsid wsp:val=&quot;00F868F5&quot;/&gt;&lt;wsp:rsid wsp:val=&quot;00F879E8&quot;/&gt;&lt;wsp:rsid wsp:val=&quot;00F87AB5&quot;/&gt;&lt;wsp:rsid wsp:val=&quot;00F87D83&quot;/&gt;&lt;wsp:rsid wsp:val=&quot;00F9056A&quot;/&gt;&lt;wsp:rsid wsp:val=&quot;00F90A97&quot;/&gt;&lt;wsp:rsid wsp:val=&quot;00F90AC0&quot;/&gt;&lt;wsp:rsid wsp:val=&quot;00F90EA9&quot;/&gt;&lt;wsp:rsid wsp:val=&quot;00F90F8D&quot;/&gt;&lt;wsp:rsid wsp:val=&quot;00F91D40&quot;/&gt;&lt;wsp:rsid wsp:val=&quot;00F92782&quot;/&gt;&lt;wsp:rsid wsp:val=&quot;00F92AE3&quot;/&gt;&lt;wsp:rsid wsp:val=&quot;00F92D04&quot;/&gt;&lt;wsp:rsid wsp:val=&quot;00F93A82&quot;/&gt;&lt;wsp:rsid wsp:val=&quot;00F93AA9&quot;/&gt;&lt;wsp:rsid wsp:val=&quot;00F96985&quot;/&gt;&lt;wsp:rsid wsp:val=&quot;00F969C0&quot;/&gt;&lt;wsp:rsid wsp:val=&quot;00F974D0&quot;/&gt;&lt;wsp:rsid wsp:val=&quot;00F97838&quot;/&gt;&lt;wsp:rsid wsp:val=&quot;00FA0162&quot;/&gt;&lt;wsp:rsid wsp:val=&quot;00FA0CDC&quot;/&gt;&lt;wsp:rsid wsp:val=&quot;00FA1FEF&quot;/&gt;&lt;wsp:rsid wsp:val=&quot;00FA2BB3&quot;/&gt;&lt;wsp:rsid wsp:val=&quot;00FA3545&quot;/&gt;&lt;wsp:rsid wsp:val=&quot;00FA46D9&quot;/&gt;&lt;wsp:rsid wsp:val=&quot;00FA5085&quot;/&gt;&lt;wsp:rsid wsp:val=&quot;00FA5137&quot;/&gt;&lt;wsp:rsid wsp:val=&quot;00FA5E93&quot;/&gt;&lt;wsp:rsid wsp:val=&quot;00FB0C15&quot;/&gt;&lt;wsp:rsid wsp:val=&quot;00FB0E70&quot;/&gt;&lt;wsp:rsid wsp:val=&quot;00FB0F06&quot;/&gt;&lt;wsp:rsid wsp:val=&quot;00FB1944&quot;/&gt;&lt;wsp:rsid wsp:val=&quot;00FB2039&quot;/&gt;&lt;wsp:rsid wsp:val=&quot;00FB216B&quot;/&gt;&lt;wsp:rsid wsp:val=&quot;00FB368B&quot;/&gt;&lt;wsp:rsid wsp:val=&quot;00FB3B05&quot;/&gt;&lt;wsp:rsid wsp:val=&quot;00FB3F9E&quot;/&gt;&lt;wsp:rsid wsp:val=&quot;00FB4C80&quot;/&gt;&lt;wsp:rsid wsp:val=&quot;00FB5317&quot;/&gt;&lt;wsp:rsid wsp:val=&quot;00FB64DC&quot;/&gt;&lt;wsp:rsid wsp:val=&quot;00FB6A6A&quot;/&gt;&lt;wsp:rsid wsp:val=&quot;00FB7F1D&quot;/&gt;&lt;wsp:rsid wsp:val=&quot;00FC188E&quot;/&gt;&lt;wsp:rsid wsp:val=&quot;00FC1B60&quot;/&gt;&lt;wsp:rsid wsp:val=&quot;00FC4236&quot;/&gt;&lt;wsp:rsid wsp:val=&quot;00FC4CA0&quot;/&gt;&lt;wsp:rsid wsp:val=&quot;00FC4E33&quot;/&gt;&lt;wsp:rsid wsp:val=&quot;00FC5417&quot;/&gt;&lt;wsp:rsid wsp:val=&quot;00FC5706&quot;/&gt;&lt;wsp:rsid wsp:val=&quot;00FC7429&quot;/&gt;&lt;wsp:rsid wsp:val=&quot;00FC7493&quot;/&gt;&lt;wsp:rsid wsp:val=&quot;00FD07F6&quot;/&gt;&lt;wsp:rsid wsp:val=&quot;00FD0EE5&quot;/&gt;&lt;wsp:rsid wsp:val=&quot;00FD1588&quot;/&gt;&lt;wsp:rsid wsp:val=&quot;00FD1EC8&quot;/&gt;&lt;wsp:rsid wsp:val=&quot;00FD2354&quot;/&gt;&lt;wsp:rsid wsp:val=&quot;00FD295B&quot;/&gt;&lt;wsp:rsid wsp:val=&quot;00FD40D3&quot;/&gt;&lt;wsp:rsid wsp:val=&quot;00FD47ED&quot;/&gt;&lt;wsp:rsid wsp:val=&quot;00FD4AEC&quot;/&gt;&lt;wsp:rsid wsp:val=&quot;00FD4D8E&quot;/&gt;&lt;wsp:rsid wsp:val=&quot;00FD577E&quot;/&gt;&lt;wsp:rsid wsp:val=&quot;00FD6C3D&quot;/&gt;&lt;wsp:rsid wsp:val=&quot;00FD7263&quot;/&gt;&lt;wsp:rsid wsp:val=&quot;00FD74DB&quot;/&gt;&lt;wsp:rsid wsp:val=&quot;00FD7660&quot;/&gt;&lt;wsp:rsid wsp:val=&quot;00FE0655&quot;/&gt;&lt;wsp:rsid wsp:val=&quot;00FE1816&quot;/&gt;&lt;wsp:rsid wsp:val=&quot;00FE1D6D&quot;/&gt;&lt;wsp:rsid wsp:val=&quot;00FE1E40&quot;/&gt;&lt;wsp:rsid wsp:val=&quot;00FE1E49&quot;/&gt;&lt;wsp:rsid wsp:val=&quot;00FE2365&quot;/&gt;&lt;wsp:rsid wsp:val=&quot;00FE253A&quot;/&gt;&lt;wsp:rsid wsp:val=&quot;00FE2ABC&quot;/&gt;&lt;wsp:rsid wsp:val=&quot;00FE2CC1&quot;/&gt;&lt;wsp:rsid wsp:val=&quot;00FE44B3&quot;/&gt;&lt;wsp:rsid wsp:val=&quot;00FE4BE5&quot;/&gt;&lt;wsp:rsid wsp:val=&quot;00FE4C7B&quot;/&gt;&lt;wsp:rsid wsp:val=&quot;00FE7336&quot;/&gt;&lt;wsp:rsid wsp:val=&quot;00FE787C&quot;/&gt;&lt;wsp:rsid wsp:val=&quot;00FE7BEC&quot;/&gt;&lt;wsp:rsid wsp:val=&quot;00FF1E79&quot;/&gt;&lt;wsp:rsid wsp:val=&quot;00FF44FC&quot;/&gt;&lt;wsp:rsid wsp:val=&quot;00FF45A5&quot;/&gt;&lt;wsp:rsid wsp:val=&quot;00FF4FA1&quot;/&gt;&lt;wsp:rsid wsp:val=&quot;00FF5C91&quot;/&gt;&lt;wsp:rsid wsp:val=&quot;00FF71DE&quot;/&gt;&lt;wsp:rsid wsp:val=&quot;013541E7&quot;/&gt;&lt;wsp:rsid wsp:val=&quot;013806E4&quot;/&gt;&lt;wsp:rsid wsp:val=&quot;01461C76&quot;/&gt;&lt;wsp:rsid wsp:val=&quot;01561D45&quot;/&gt;&lt;wsp:rsid wsp:val=&quot;015657F1&quot;/&gt;&lt;wsp:rsid wsp:val=&quot;01AC5475&quot;/&gt;&lt;wsp:rsid wsp:val=&quot;01D32756&quot;/&gt;&lt;wsp:rsid wsp:val=&quot;01DA25C1&quot;/&gt;&lt;wsp:rsid wsp:val=&quot;02145E12&quot;/&gt;&lt;wsp:rsid wsp:val=&quot;02180553&quot;/&gt;&lt;wsp:rsid wsp:val=&quot;0219309B&quot;/&gt;&lt;wsp:rsid wsp:val=&quot;0231289C&quot;/&gt;&lt;wsp:rsid wsp:val=&quot;023E41A6&quot;/&gt;&lt;wsp:rsid wsp:val=&quot;024E19D4&quot;/&gt;&lt;wsp:rsid wsp:val=&quot;025B0489&quot;/&gt;&lt;wsp:rsid wsp:val=&quot;026443DB&quot;/&gt;&lt;wsp:rsid wsp:val=&quot;026A4912&quot;/&gt;&lt;wsp:rsid wsp:val=&quot;026B3AB7&quot;/&gt;&lt;wsp:rsid wsp:val=&quot;02967534&quot;/&gt;&lt;wsp:rsid wsp:val=&quot;02B05570&quot;/&gt;&lt;wsp:rsid wsp:val=&quot;02B3575D&quot;/&gt;&lt;wsp:rsid wsp:val=&quot;02CB08C5&quot;/&gt;&lt;wsp:rsid wsp:val=&quot;02F83CF3&quot;/&gt;&lt;wsp:rsid wsp:val=&quot;02FA1C63&quot;/&gt;&lt;wsp:rsid wsp:val=&quot;031D2E8B&quot;/&gt;&lt;wsp:rsid wsp:val=&quot;032378EB&quot;/&gt;&lt;wsp:rsid wsp:val=&quot;03587AFD&quot;/&gt;&lt;wsp:rsid wsp:val=&quot;035D43EA&quot;/&gt;&lt;wsp:rsid wsp:val=&quot;036822DF&quot;/&gt;&lt;wsp:rsid wsp:val=&quot;037A7565&quot;/&gt;&lt;wsp:rsid wsp:val=&quot;037C37B6&quot;/&gt;&lt;wsp:rsid wsp:val=&quot;03985759&quot;/&gt;&lt;wsp:rsid wsp:val=&quot;03A57FDD&quot;/&gt;&lt;wsp:rsid wsp:val=&quot;03B46949&quot;/&gt;&lt;wsp:rsid wsp:val=&quot;03B601CC&quot;/&gt;&lt;wsp:rsid wsp:val=&quot;03B86D13&quot;/&gt;&lt;wsp:rsid wsp:val=&quot;03BE152A&quot;/&gt;&lt;wsp:rsid wsp:val=&quot;03CB31F5&quot;/&gt;&lt;wsp:rsid wsp:val=&quot;03D81ECC&quot;/&gt;&lt;wsp:rsid wsp:val=&quot;03E8020D&quot;/&gt;&lt;wsp:rsid wsp:val=&quot;03EB4421&quot;/&gt;&lt;wsp:rsid wsp:val=&quot;03F30C98&quot;/&gt;&lt;wsp:rsid wsp:val=&quot;043428F5&quot;/&gt;&lt;wsp:rsid wsp:val=&quot;043E3ECA&quot;/&gt;&lt;wsp:rsid wsp:val=&quot;04715444&quot;/&gt;&lt;wsp:rsid wsp:val=&quot;04864EF6&quot;/&gt;&lt;wsp:rsid wsp:val=&quot;049A6C7F&quot;/&gt;&lt;wsp:rsid wsp:val=&quot;04A81473&quot;/&gt;&lt;wsp:rsid wsp:val=&quot;04B664A0&quot;/&gt;&lt;wsp:rsid wsp:val=&quot;04C305D0&quot;/&gt;&lt;wsp:rsid wsp:val=&quot;04D307EF&quot;/&gt;&lt;wsp:rsid wsp:val=&quot;04F642A2&quot;/&gt;&lt;wsp:rsid wsp:val=&quot;04FC1B32&quot;/&gt;&lt;wsp:rsid wsp:val=&quot;05101CB6&quot;/&gt;&lt;wsp:rsid wsp:val=&quot;052C10F7&quot;/&gt;&lt;wsp:rsid wsp:val=&quot;054F208C&quot;/&gt;&lt;wsp:rsid wsp:val=&quot;055512A6&quot;/&gt;&lt;wsp:rsid wsp:val=&quot;05670527&quot;/&gt;&lt;wsp:rsid wsp:val=&quot;05712F2F&quot;/&gt;&lt;wsp:rsid wsp:val=&quot;05741A01&quot;/&gt;&lt;wsp:rsid wsp:val=&quot;05821442&quot;/&gt;&lt;wsp:rsid wsp:val=&quot;05853CC9&quot;/&gt;&lt;wsp:rsid wsp:val=&quot;05881FAA&quot;/&gt;&lt;wsp:rsid wsp:val=&quot;058A75AB&quot;/&gt;&lt;wsp:rsid wsp:val=&quot;05A101AC&quot;/&gt;&lt;wsp:rsid wsp:val=&quot;05B955E3&quot;/&gt;&lt;wsp:rsid wsp:val=&quot;05BC4CD0&quot;/&gt;&lt;wsp:rsid wsp:val=&quot;05D52902&quot;/&gt;&lt;wsp:rsid wsp:val=&quot;05DC6704&quot;/&gt;&lt;wsp:rsid wsp:val=&quot;063C2B68&quot;/&gt;&lt;wsp:rsid wsp:val=&quot;065108BA&quot;/&gt;&lt;wsp:rsid wsp:val=&quot;06785C79&quot;/&gt;&lt;wsp:rsid wsp:val=&quot;069A2A17&quot;/&gt;&lt;wsp:rsid wsp:val=&quot;06A35961&quot;/&gt;&lt;wsp:rsid wsp:val=&quot;06C80FE2&quot;/&gt;&lt;wsp:rsid wsp:val=&quot;06F647E4&quot;/&gt;&lt;wsp:rsid wsp:val=&quot;07041C42&quot;/&gt;&lt;wsp:rsid wsp:val=&quot;071E3178&quot;/&gt;&lt;wsp:rsid wsp:val=&quot;0746040F&quot;/&gt;&lt;wsp:rsid wsp:val=&quot;07550736&quot;/&gt;&lt;wsp:rsid wsp:val=&quot;076624AB&quot;/&gt;&lt;wsp:rsid wsp:val=&quot;077475A6&quot;/&gt;&lt;wsp:rsid wsp:val=&quot;077A1AD3&quot;/&gt;&lt;wsp:rsid wsp:val=&quot;0783258B&quot;/&gt;&lt;wsp:rsid wsp:val=&quot;07BC5ECC&quot;/&gt;&lt;wsp:rsid wsp:val=&quot;07E45595&quot;/&gt;&lt;wsp:rsid wsp:val=&quot;08110D4B&quot;/&gt;&lt;wsp:rsid wsp:val=&quot;08153BBB&quot;/&gt;&lt;wsp:rsid wsp:val=&quot;08271EE0&quot;/&gt;&lt;wsp:rsid wsp:val=&quot;08317C80&quot;/&gt;&lt;wsp:rsid wsp:val=&quot;08463407&quot;/&gt;&lt;wsp:rsid wsp:val=&quot;087010AC&quot;/&gt;&lt;wsp:rsid wsp:val=&quot;08731BC4&quot;/&gt;&lt;wsp:rsid wsp:val=&quot;087468C8&quot;/&gt;&lt;wsp:rsid wsp:val=&quot;0885251F&quot;/&gt;&lt;wsp:rsid wsp:val=&quot;088E12B0&quot;/&gt;&lt;wsp:rsid wsp:val=&quot;08AF6658&quot;/&gt;&lt;wsp:rsid wsp:val=&quot;08B719D4&quot;/&gt;&lt;wsp:rsid wsp:val=&quot;08E033B1&quot;/&gt;&lt;wsp:rsid wsp:val=&quot;08FD3143&quot;/&gt;&lt;wsp:rsid wsp:val=&quot;09020445&quot;/&gt;&lt;wsp:rsid wsp:val=&quot;090617B9&quot;/&gt;&lt;wsp:rsid wsp:val=&quot;090E3DB5&quot;/&gt;&lt;wsp:rsid wsp:val=&quot;09380EFC&quot;/&gt;&lt;wsp:rsid wsp:val=&quot;095F3EC4&quot;/&gt;&lt;wsp:rsid wsp:val=&quot;096D5EBA&quot;/&gt;&lt;wsp:rsid wsp:val=&quot;09717D75&quot;/&gt;&lt;wsp:rsid wsp:val=&quot;09A050BA&quot;/&gt;&lt;wsp:rsid wsp:val=&quot;09AA6E0E&quot;/&gt;&lt;wsp:rsid wsp:val=&quot;09AB6F1C&quot;/&gt;&lt;wsp:rsid wsp:val=&quot;09BA1875&quot;/&gt;&lt;wsp:rsid wsp:val=&quot;09D24F84&quot;/&gt;&lt;wsp:rsid wsp:val=&quot;09E03B9A&quot;/&gt;&lt;wsp:rsid wsp:val=&quot;09E838C4&quot;/&gt;&lt;wsp:rsid wsp:val=&quot;09F75B31&quot;/&gt;&lt;wsp:rsid wsp:val=&quot;09FB30FA&quot;/&gt;&lt;wsp:rsid wsp:val=&quot;09FD58A2&quot;/&gt;&lt;wsp:rsid wsp:val=&quot;0A026632&quot;/&gt;&lt;wsp:rsid wsp:val=&quot;0A273218&quot;/&gt;&lt;wsp:rsid wsp:val=&quot;0A604117&quot;/&gt;&lt;wsp:rsid wsp:val=&quot;0A705545&quot;/&gt;&lt;wsp:rsid wsp:val=&quot;0A8165AA&quot;/&gt;&lt;wsp:rsid wsp:val=&quot;0A8B7334&quot;/&gt;&lt;wsp:rsid wsp:val=&quot;0A9C0145&quot;/&gt;&lt;wsp:rsid wsp:val=&quot;0AA766E3&quot;/&gt;&lt;wsp:rsid wsp:val=&quot;0AAF4BA1&quot;/&gt;&lt;wsp:rsid wsp:val=&quot;0ACB7008&quot;/&gt;&lt;wsp:rsid wsp:val=&quot;0AD21CFD&quot;/&gt;&lt;wsp:rsid wsp:val=&quot;0AD878F9&quot;/&gt;&lt;wsp:rsid wsp:val=&quot;0AD93EE0&quot;/&gt;&lt;wsp:rsid wsp:val=&quot;0AF339CE&quot;/&gt;&lt;wsp:rsid wsp:val=&quot;0AFB3398&quot;/&gt;&lt;wsp:rsid wsp:val=&quot;0AFF2DB1&quot;/&gt;&lt;wsp:rsid wsp:val=&quot;0B253616&quot;/&gt;&lt;wsp:rsid wsp:val=&quot;0B2C4D65&quot;/&gt;&lt;wsp:rsid wsp:val=&quot;0B2D6220&quot;/&gt;&lt;wsp:rsid wsp:val=&quot;0B402297&quot;/&gt;&lt;wsp:rsid wsp:val=&quot;0B5D6CA0&quot;/&gt;&lt;wsp:rsid wsp:val=&quot;0B676E89&quot;/&gt;&lt;wsp:rsid wsp:val=&quot;0B6C05A1&quot;/&gt;&lt;wsp:rsid wsp:val=&quot;0B810497&quot;/&gt;&lt;wsp:rsid wsp:val=&quot;0B815A74&quot;/&gt;&lt;wsp:rsid wsp:val=&quot;0B980DF9&quot;/&gt;&lt;wsp:rsid wsp:val=&quot;0BA81461&quot;/&gt;&lt;wsp:rsid wsp:val=&quot;0BC45FF7&quot;/&gt;&lt;wsp:rsid wsp:val=&quot;0BC74B65&quot;/&gt;&lt;wsp:rsid wsp:val=&quot;0BD32A25&quot;/&gt;&lt;wsp:rsid wsp:val=&quot;0BDA1356&quot;/&gt;&lt;wsp:rsid wsp:val=&quot;0BDB3C5E&quot;/&gt;&lt;wsp:rsid wsp:val=&quot;0BDF5C98&quot;/&gt;&lt;wsp:rsid wsp:val=&quot;0BE468E8&quot;/&gt;&lt;wsp:rsid wsp:val=&quot;0BF24728&quot;/&gt;&lt;wsp:rsid wsp:val=&quot;0BFE2F75&quot;/&gt;&lt;wsp:rsid wsp:val=&quot;0C1366BE&quot;/&gt;&lt;wsp:rsid wsp:val=&quot;0C291679&quot;/&gt;&lt;wsp:rsid wsp:val=&quot;0C2B3515&quot;/&gt;&lt;wsp:rsid wsp:val=&quot;0C4B3872&quot;/&gt;&lt;wsp:rsid wsp:val=&quot;0C7901E6&quot;/&gt;&lt;wsp:rsid wsp:val=&quot;0C874E31&quot;/&gt;&lt;wsp:rsid wsp:val=&quot;0C8D1B83&quot;/&gt;&lt;wsp:rsid wsp:val=&quot;0C96103A&quot;/&gt;&lt;wsp:rsid wsp:val=&quot;0CA46BE1&quot;/&gt;&lt;wsp:rsid wsp:val=&quot;0CA46C1F&quot;/&gt;&lt;wsp:rsid wsp:val=&quot;0CC65349&quot;/&gt;&lt;wsp:rsid wsp:val=&quot;0CD37188&quot;/&gt;&lt;wsp:rsid wsp:val=&quot;0CE27273&quot;/&gt;&lt;wsp:rsid wsp:val=&quot;0CF56A1F&quot;/&gt;&lt;wsp:rsid wsp:val=&quot;0D0D0C60&quot;/&gt;&lt;wsp:rsid wsp:val=&quot;0D2F29AB&quot;/&gt;&lt;wsp:rsid wsp:val=&quot;0D5E2E35&quot;/&gt;&lt;wsp:rsid wsp:val=&quot;0D8415A0&quot;/&gt;&lt;wsp:rsid wsp:val=&quot;0D893220&quot;/&gt;&lt;wsp:rsid wsp:val=&quot;0D8D0E80&quot;/&gt;&lt;wsp:rsid wsp:val=&quot;0DB4550B&quot;/&gt;&lt;wsp:rsid wsp:val=&quot;0DC172C9&quot;/&gt;&lt;wsp:rsid wsp:val=&quot;0DD50D48&quot;/&gt;&lt;wsp:rsid wsp:val=&quot;0DDC679D&quot;/&gt;&lt;wsp:rsid wsp:val=&quot;0E2E2735&quot;/&gt;&lt;wsp:rsid wsp:val=&quot;0E3E5687&quot;/&gt;&lt;wsp:rsid wsp:val=&quot;0E4B57A3&quot;/&gt;&lt;wsp:rsid wsp:val=&quot;0E5637A5&quot;/&gt;&lt;wsp:rsid wsp:val=&quot;0E5B1950&quot;/&gt;&lt;wsp:rsid wsp:val=&quot;0E6F07B9&quot;/&gt;&lt;wsp:rsid wsp:val=&quot;0E7200C4&quot;/&gt;&lt;wsp:rsid wsp:val=&quot;0EA00C2D&quot;/&gt;&lt;wsp:rsid wsp:val=&quot;0EB04406&quot;/&gt;&lt;wsp:rsid wsp:val=&quot;0EB2671A&quot;/&gt;&lt;wsp:rsid wsp:val=&quot;0EBC51B1&quot;/&gt;&lt;wsp:rsid wsp:val=&quot;0EC74083&quot;/&gt;&lt;wsp:rsid wsp:val=&quot;0ED26AFC&quot;/&gt;&lt;wsp:rsid wsp:val=&quot;0ED61D5A&quot;/&gt;&lt;wsp:rsid wsp:val=&quot;0EF70C36&quot;/&gt;&lt;wsp:rsid wsp:val=&quot;0EF86E8D&quot;/&gt;&lt;wsp:rsid wsp:val=&quot;0F043DCC&quot;/&gt;&lt;wsp:rsid wsp:val=&quot;0F130AD7&quot;/&gt;&lt;wsp:rsid wsp:val=&quot;0F5A0D44&quot;/&gt;&lt;wsp:rsid wsp:val=&quot;0F770058&quot;/&gt;&lt;wsp:rsid wsp:val=&quot;0F965A1B&quot;/&gt;&lt;wsp:rsid wsp:val=&quot;0FDD57A6&quot;/&gt;&lt;wsp:rsid wsp:val=&quot;0FFF0A44&quot;/&gt;&lt;wsp:rsid wsp:val=&quot;10122E9E&quot;/&gt;&lt;wsp:rsid wsp:val=&quot;10315193&quot;/&gt;&lt;wsp:rsid wsp:val=&quot;10355DD8&quot;/&gt;&lt;wsp:rsid wsp:val=&quot;103A33E6&quot;/&gt;&lt;wsp:rsid wsp:val=&quot;10410E8E&quot;/&gt;&lt;wsp:rsid wsp:val=&quot;10457338&quot;/&gt;&lt;wsp:rsid wsp:val=&quot;104A60E5&quot;/&gt;&lt;wsp:rsid wsp:val=&quot;104F6A33&quot;/&gt;&lt;wsp:rsid wsp:val=&quot;105503E6&quot;/&gt;&lt;wsp:rsid wsp:val=&quot;10631AA2&quot;/&gt;&lt;wsp:rsid wsp:val=&quot;108C0DF2&quot;/&gt;&lt;wsp:rsid wsp:val=&quot;108D5BC6&quot;/&gt;&lt;wsp:rsid wsp:val=&quot;10A55728&quot;/&gt;&lt;wsp:rsid wsp:val=&quot;10CD4ADF&quot;/&gt;&lt;wsp:rsid wsp:val=&quot;10E93D3A&quot;/&gt;&lt;wsp:rsid wsp:val=&quot;10F108BA&quot;/&gt;&lt;wsp:rsid wsp:val=&quot;10F9155B&quot;/&gt;&lt;wsp:rsid wsp:val=&quot;11274B35&quot;/&gt;&lt;wsp:rsid wsp:val=&quot;11327CE4&quot;/&gt;&lt;wsp:rsid wsp:val=&quot;113F04DF&quot;/&gt;&lt;wsp:rsid wsp:val=&quot;11482C18&quot;/&gt;&lt;wsp:rsid wsp:val=&quot;11544F30&quot;/&gt;&lt;wsp:rsid wsp:val=&quot;1169501C&quot;/&gt;&lt;wsp:rsid wsp:val=&quot;11767D5F&quot;/&gt;&lt;wsp:rsid wsp:val=&quot;119235EA&quot;/&gt;&lt;wsp:rsid wsp:val=&quot;11AB45A9&quot;/&gt;&lt;wsp:rsid wsp:val=&quot;11B233B6&quot;/&gt;&lt;wsp:rsid wsp:val=&quot;11D5628C&quot;/&gt;&lt;wsp:rsid wsp:val=&quot;12050491&quot;/&gt;&lt;wsp:rsid wsp:val=&quot;12105B25&quot;/&gt;&lt;wsp:rsid wsp:val=&quot;121325A0&quot;/&gt;&lt;wsp:rsid wsp:val=&quot;12136B6E&quot;/&gt;&lt;wsp:rsid wsp:val=&quot;121E7A3D&quot;/&gt;&lt;wsp:rsid wsp:val=&quot;122A24A9&quot;/&gt;&lt;wsp:rsid wsp:val=&quot;123D2FF3&quot;/&gt;&lt;wsp:rsid wsp:val=&quot;126636AE&quot;/&gt;&lt;wsp:rsid wsp:val=&quot;1269084A&quot;/&gt;&lt;wsp:rsid wsp:val=&quot;126B5F05&quot;/&gt;&lt;wsp:rsid wsp:val=&quot;12773057&quot;/&gt;&lt;wsp:rsid wsp:val=&quot;12865094&quot;/&gt;&lt;wsp:rsid wsp:val=&quot;128D5AFB&quot;/&gt;&lt;wsp:rsid wsp:val=&quot;12992C57&quot;/&gt;&lt;wsp:rsid wsp:val=&quot;12995FE4&quot;/&gt;&lt;wsp:rsid wsp:val=&quot;12A415F1&quot;/&gt;&lt;wsp:rsid wsp:val=&quot;12C123FA&quot;/&gt;&lt;wsp:rsid wsp:val=&quot;12C54973&quot;/&gt;&lt;wsp:rsid wsp:val=&quot;12C760B7&quot;/&gt;&lt;wsp:rsid wsp:val=&quot;12F3594C&quot;/&gt;&lt;wsp:rsid wsp:val=&quot;12FA3CDA&quot;/&gt;&lt;wsp:rsid wsp:val=&quot;12FF62B4&quot;/&gt;&lt;wsp:rsid wsp:val=&quot;13020CC3&quot;/&gt;&lt;wsp:rsid wsp:val=&quot;13143949&quot;/&gt;&lt;wsp:rsid wsp:val=&quot;133F359A&quot;/&gt;&lt;wsp:rsid wsp:val=&quot;133F4E2F&quot;/&gt;&lt;wsp:rsid wsp:val=&quot;135F45A9&quot;/&gt;&lt;wsp:rsid wsp:val=&quot;13634902&quot;/&gt;&lt;wsp:rsid wsp:val=&quot;1367610C&quot;/&gt;&lt;wsp:rsid wsp:val=&quot;136853C2&quot;/&gt;&lt;wsp:rsid wsp:val=&quot;136B2A57&quot;/&gt;&lt;wsp:rsid wsp:val=&quot;137E6553&quot;/&gt;&lt;wsp:rsid wsp:val=&quot;139B14DE&quot;/&gt;&lt;wsp:rsid wsp:val=&quot;13BD3353&quot;/&gt;&lt;wsp:rsid wsp:val=&quot;13BE5C75&quot;/&gt;&lt;wsp:rsid wsp:val=&quot;13C72FD8&quot;/&gt;&lt;wsp:rsid wsp:val=&quot;13C75798&quot;/&gt;&lt;wsp:rsid wsp:val=&quot;13E10C57&quot;/&gt;&lt;wsp:rsid wsp:val=&quot;13E731F1&quot;/&gt;&lt;wsp:rsid wsp:val=&quot;13ED34B2&quot;/&gt;&lt;wsp:rsid wsp:val=&quot;13FA55A5&quot;/&gt;&lt;wsp:rsid wsp:val=&quot;14060CF9&quot;/&gt;&lt;wsp:rsid wsp:val=&quot;14134D07&quot;/&gt;&lt;wsp:rsid wsp:val=&quot;142206F2&quot;/&gt;&lt;wsp:rsid wsp:val=&quot;14237A47&quot;/&gt;&lt;wsp:rsid wsp:val=&quot;142545B4&quot;/&gt;&lt;wsp:rsid wsp:val=&quot;142A6D85&quot;/&gt;&lt;wsp:rsid wsp:val=&quot;14317C39&quot;/&gt;&lt;wsp:rsid wsp:val=&quot;14324B43&quot;/&gt;&lt;wsp:rsid wsp:val=&quot;14342983&quot;/&gt;&lt;wsp:rsid wsp:val=&quot;143B4A0B&quot;/&gt;&lt;wsp:rsid wsp:val=&quot;14776288&quot;/&gt;&lt;wsp:rsid wsp:val=&quot;14803A99&quot;/&gt;&lt;wsp:rsid wsp:val=&quot;14A52837&quot;/&gt;&lt;wsp:rsid wsp:val=&quot;14A96297&quot;/&gt;&lt;wsp:rsid wsp:val=&quot;14C34B8B&quot;/&gt;&lt;wsp:rsid wsp:val=&quot;14C7408C&quot;/&gt;&lt;wsp:rsid wsp:val=&quot;14F52558&quot;/&gt;&lt;wsp:rsid wsp:val=&quot;150C6EB1&quot;/&gt;&lt;wsp:rsid wsp:val=&quot;157C6BEC&quot;/&gt;&lt;wsp:rsid wsp:val=&quot;158372F5&quot;/&gt;&lt;wsp:rsid wsp:val=&quot;15860CA6&quot;/&gt;&lt;wsp:rsid wsp:val=&quot;158A6A26&quot;/&gt;&lt;wsp:rsid wsp:val=&quot;15972D7F&quot;/&gt;&lt;wsp:rsid wsp:val=&quot;15A62D35&quot;/&gt;&lt;wsp:rsid wsp:val=&quot;15D216CA&quot;/&gt;&lt;wsp:rsid wsp:val=&quot;15E21BE0&quot;/&gt;&lt;wsp:rsid wsp:val=&quot;15E35FC4&quot;/&gt;&lt;wsp:rsid wsp:val=&quot;15E95798&quot;/&gt;&lt;wsp:rsid wsp:val=&quot;15EA0A61&quot;/&gt;&lt;wsp:rsid wsp:val=&quot;15F12924&quot;/&gt;&lt;wsp:rsid wsp:val=&quot;160740E5&quot;/&gt;&lt;wsp:rsid wsp:val=&quot;16116867&quot;/&gt;&lt;wsp:rsid wsp:val=&quot;16164225&quot;/&gt;&lt;wsp:rsid wsp:val=&quot;161D3C1B&quot;/&gt;&lt;wsp:rsid wsp:val=&quot;1623506F&quot;/&gt;&lt;wsp:rsid wsp:val=&quot;16321981&quot;/&gt;&lt;wsp:rsid wsp:val=&quot;1649742C&quot;/&gt;&lt;wsp:rsid wsp:val=&quot;164D7932&quot;/&gt;&lt;wsp:rsid wsp:val=&quot;16631A48&quot;/&gt;&lt;wsp:rsid wsp:val=&quot;16635A35&quot;/&gt;&lt;wsp:rsid wsp:val=&quot;16747E84&quot;/&gt;&lt;wsp:rsid wsp:val=&quot;16831196&quot;/&gt;&lt;wsp:rsid wsp:val=&quot;16982D0E&quot;/&gt;&lt;wsp:rsid wsp:val=&quot;16A04D8E&quot;/&gt;&lt;wsp:rsid wsp:val=&quot;16AE258A&quot;/&gt;&lt;wsp:rsid wsp:val=&quot;16C24DD6&quot;/&gt;&lt;wsp:rsid wsp:val=&quot;16D62F12&quot;/&gt;&lt;wsp:rsid wsp:val=&quot;171C6F6F&quot;/&gt;&lt;wsp:rsid wsp:val=&quot;172F5C6D&quot;/&gt;&lt;wsp:rsid wsp:val=&quot;17374334&quot;/&gt;&lt;wsp:rsid wsp:val=&quot;176D3891&quot;/&gt;&lt;wsp:rsid wsp:val=&quot;177975C0&quot;/&gt;&lt;wsp:rsid wsp:val=&quot;177B666D&quot;/&gt;&lt;wsp:rsid wsp:val=&quot;17851F25&quot;/&gt;&lt;wsp:rsid wsp:val=&quot;17952D6C&quot;/&gt;&lt;wsp:rsid wsp:val=&quot;17A40864&quot;/&gt;&lt;wsp:rsid wsp:val=&quot;17BE4EEA&quot;/&gt;&lt;wsp:rsid wsp:val=&quot;17C24AA1&quot;/&gt;&lt;wsp:rsid wsp:val=&quot;17E838FB&quot;/&gt;&lt;wsp:rsid wsp:val=&quot;17F813DC&quot;/&gt;&lt;wsp:rsid wsp:val=&quot;17FF6828&quot;/&gt;&lt;wsp:rsid wsp:val=&quot;18023748&quot;/&gt;&lt;wsp:rsid wsp:val=&quot;18064C44&quot;/&gt;&lt;wsp:rsid wsp:val=&quot;180B0A51&quot;/&gt;&lt;wsp:rsid wsp:val=&quot;182A74EA&quot;/&gt;&lt;wsp:rsid wsp:val=&quot;183743B9&quot;/&gt;&lt;wsp:rsid wsp:val=&quot;183E142E&quot;/&gt;&lt;wsp:rsid wsp:val=&quot;184A72C3&quot;/&gt;&lt;wsp:rsid wsp:val=&quot;18642C42&quot;/&gt;&lt;wsp:rsid wsp:val=&quot;187800D2&quot;/&gt;&lt;wsp:rsid wsp:val=&quot;18792D0F&quot;/&gt;&lt;wsp:rsid wsp:val=&quot;187F06A6&quot;/&gt;&lt;wsp:rsid wsp:val=&quot;188105F0&quot;/&gt;&lt;wsp:rsid wsp:val=&quot;188300BA&quot;/&gt;&lt;wsp:rsid wsp:val=&quot;18BD1F81&quot;/&gt;&lt;wsp:rsid wsp:val=&quot;18CF38E3&quot;/&gt;&lt;wsp:rsid wsp:val=&quot;18ED58D9&quot;/&gt;&lt;wsp:rsid wsp:val=&quot;18FC3382&quot;/&gt;&lt;wsp:rsid wsp:val=&quot;194508C9&quot;/&gt;&lt;wsp:rsid wsp:val=&quot;19465ADC&quot;/&gt;&lt;wsp:rsid wsp:val=&quot;19491560&quot;/&gt;&lt;wsp:rsid wsp:val=&quot;195B7DE8&quot;/&gt;&lt;wsp:rsid wsp:val=&quot;197077DA&quot;/&gt;&lt;wsp:rsid wsp:val=&quot;198772D1&quot;/&gt;&lt;wsp:rsid wsp:val=&quot;199046D3&quot;/&gt;&lt;wsp:rsid wsp:val=&quot;199F4ECE&quot;/&gt;&lt;wsp:rsid wsp:val=&quot;19B93B28&quot;/&gt;&lt;wsp:rsid wsp:val=&quot;19D144AB&quot;/&gt;&lt;wsp:rsid wsp:val=&quot;1A075AD8&quot;/&gt;&lt;wsp:rsid wsp:val=&quot;1A1D21BC&quot;/&gt;&lt;wsp:rsid wsp:val=&quot;1A1E46C8&quot;/&gt;&lt;wsp:rsid wsp:val=&quot;1A265A2E&quot;/&gt;&lt;wsp:rsid wsp:val=&quot;1A60773C&quot;/&gt;&lt;wsp:rsid wsp:val=&quot;1A6359C6&quot;/&gt;&lt;wsp:rsid wsp:val=&quot;1A676DEE&quot;/&gt;&lt;wsp:rsid wsp:val=&quot;1A775CB8&quot;/&gt;&lt;wsp:rsid wsp:val=&quot;1A901225&quot;/&gt;&lt;wsp:rsid wsp:val=&quot;1A9A42D8&quot;/&gt;&lt;wsp:rsid wsp:val=&quot;1AC87969&quot;/&gt;&lt;wsp:rsid wsp:val=&quot;1AD44A6B&quot;/&gt;&lt;wsp:rsid wsp:val=&quot;1ADC6F46&quot;/&gt;&lt;wsp:rsid wsp:val=&quot;1AE10E11&quot;/&gt;&lt;wsp:rsid wsp:val=&quot;1AEC0D75&quot;/&gt;&lt;wsp:rsid wsp:val=&quot;1AF6049B&quot;/&gt;&lt;wsp:rsid wsp:val=&quot;1B4263FF&quot;/&gt;&lt;wsp:rsid wsp:val=&quot;1B461204&quot;/&gt;&lt;wsp:rsid wsp:val=&quot;1B4C3739&quot;/&gt;&lt;wsp:rsid wsp:val=&quot;1B4E5C17&quot;/&gt;&lt;wsp:rsid wsp:val=&quot;1B645F8A&quot;/&gt;&lt;wsp:rsid wsp:val=&quot;1B670803&quot;/&gt;&lt;wsp:rsid wsp:val=&quot;1B684F7D&quot;/&gt;&lt;wsp:rsid wsp:val=&quot;1B756CA1&quot;/&gt;&lt;wsp:rsid wsp:val=&quot;1B945888&quot;/&gt;&lt;wsp:rsid wsp:val=&quot;1B98642F&quot;/&gt;&lt;wsp:rsid wsp:val=&quot;1BA3228F&quot;/&gt;&lt;wsp:rsid wsp:val=&quot;1BA414E7&quot;/&gt;&lt;wsp:rsid wsp:val=&quot;1BB86277&quot;/&gt;&lt;wsp:rsid wsp:val=&quot;1BC26C61&quot;/&gt;&lt;wsp:rsid wsp:val=&quot;1BD04603&quot;/&gt;&lt;wsp:rsid wsp:val=&quot;1BEB7A0B&quot;/&gt;&lt;wsp:rsid wsp:val=&quot;1BF17464&quot;/&gt;&lt;wsp:rsid wsp:val=&quot;1C034863&quot;/&gt;&lt;wsp:rsid wsp:val=&quot;1C0453EC&quot;/&gt;&lt;wsp:rsid wsp:val=&quot;1C132AFD&quot;/&gt;&lt;wsp:rsid wsp:val=&quot;1C351490&quot;/&gt;&lt;wsp:rsid wsp:val=&quot;1C6B61F1&quot;/&gt;&lt;wsp:rsid wsp:val=&quot;1C6E7A0F&quot;/&gt;&lt;wsp:rsid wsp:val=&quot;1C846076&quot;/&gt;&lt;wsp:rsid wsp:val=&quot;1C9F4105&quot;/&gt;&lt;wsp:rsid wsp:val=&quot;1CA95861&quot;/&gt;&lt;wsp:rsid wsp:val=&quot;1CB143D2&quot;/&gt;&lt;wsp:rsid wsp:val=&quot;1CF73EBE&quot;/&gt;&lt;wsp:rsid wsp:val=&quot;1D0578FE&quot;/&gt;&lt;wsp:rsid wsp:val=&quot;1D29148D&quot;/&gt;&lt;wsp:rsid wsp:val=&quot;1D432AB8&quot;/&gt;&lt;wsp:rsid wsp:val=&quot;1D51262C&quot;/&gt;&lt;wsp:rsid wsp:val=&quot;1D6255AA&quot;/&gt;&lt;wsp:rsid wsp:val=&quot;1D64011A&quot;/&gt;&lt;wsp:rsid wsp:val=&quot;1D9C6A2E&quot;/&gt;&lt;wsp:rsid wsp:val=&quot;1DA03B5E&quot;/&gt;&lt;wsp:rsid wsp:val=&quot;1DA27C9B&quot;/&gt;&lt;wsp:rsid wsp:val=&quot;1DAF5805&quot;/&gt;&lt;wsp:rsid wsp:val=&quot;1DAF684F&quot;/&gt;&lt;wsp:rsid wsp:val=&quot;1DB93717&quot;/&gt;&lt;wsp:rsid wsp:val=&quot;1DFE6B21&quot;/&gt;&lt;wsp:rsid wsp:val=&quot;1E043612&quot;/&gt;&lt;wsp:rsid wsp:val=&quot;1E10690F&quot;/&gt;&lt;wsp:rsid wsp:val=&quot;1E123265&quot;/&gt;&lt;wsp:rsid wsp:val=&quot;1E266785&quot;/&gt;&lt;wsp:rsid wsp:val=&quot;1E28741E&quot;/&gt;&lt;wsp:rsid wsp:val=&quot;1E29509B&quot;/&gt;&lt;wsp:rsid wsp:val=&quot;1E3E23A3&quot;/&gt;&lt;wsp:rsid wsp:val=&quot;1E472952&quot;/&gt;&lt;wsp:rsid wsp:val=&quot;1E5170B4&quot;/&gt;&lt;wsp:rsid wsp:val=&quot;1E700DAA&quot;/&gt;&lt;wsp:rsid wsp:val=&quot;1E8415C2&quot;/&gt;&lt;wsp:rsid wsp:val=&quot;1E87701D&quot;/&gt;&lt;wsp:rsid wsp:val=&quot;1EC31363&quot;/&gt;&lt;wsp:rsid wsp:val=&quot;1ECA143D&quot;/&gt;&lt;wsp:rsid wsp:val=&quot;1ECC23FB&quot;/&gt;&lt;wsp:rsid wsp:val=&quot;1ED413FF&quot;/&gt;&lt;wsp:rsid wsp:val=&quot;1EEA37F3&quot;/&gt;&lt;wsp:rsid wsp:val=&quot;1EEE032F&quot;/&gt;&lt;wsp:rsid wsp:val=&quot;1EF02400&quot;/&gt;&lt;wsp:rsid wsp:val=&quot;1EF05CF8&quot;/&gt;&lt;wsp:rsid wsp:val=&quot;1EF845D9&quot;/&gt;&lt;wsp:rsid wsp:val=&quot;1EFE2D80&quot;/&gt;&lt;wsp:rsid wsp:val=&quot;1F13667D&quot;/&gt;&lt;wsp:rsid wsp:val=&quot;1F190B46&quot;/&gt;&lt;wsp:rsid wsp:val=&quot;1F1D57F8&quot;/&gt;&lt;wsp:rsid wsp:val=&quot;1F2B799E&quot;/&gt;&lt;wsp:rsid wsp:val=&quot;1F3142A6&quot;/&gt;&lt;wsp:rsid wsp:val=&quot;1F4F4CB4&quot;/&gt;&lt;wsp:rsid wsp:val=&quot;1F616E86&quot;/&gt;&lt;wsp:rsid wsp:val=&quot;1F9411D2&quot;/&gt;&lt;wsp:rsid wsp:val=&quot;1FC71057&quot;/&gt;&lt;wsp:rsid wsp:val=&quot;1FD31F29&quot;/&gt;&lt;wsp:rsid wsp:val=&quot;1FE5495A&quot;/&gt;&lt;wsp:rsid wsp:val=&quot;20153765&quot;/&gt;&lt;wsp:rsid wsp:val=&quot;202D61A8&quot;/&gt;&lt;wsp:rsid wsp:val=&quot;20392F83&quot;/&gt;&lt;wsp:rsid wsp:val=&quot;204E59C2&quot;/&gt;&lt;wsp:rsid wsp:val=&quot;20530765&quot;/&gt;&lt;wsp:rsid wsp:val=&quot;207A0373&quot;/&gt;&lt;wsp:rsid wsp:val=&quot;208520A4&quot;/&gt;&lt;wsp:rsid wsp:val=&quot;208D263F&quot;/&gt;&lt;wsp:rsid wsp:val=&quot;208E2EEC&quot;/&gt;&lt;wsp:rsid wsp:val=&quot;209E30D7&quot;/&gt;&lt;wsp:rsid wsp:val=&quot;20B43C3B&quot;/&gt;&lt;wsp:rsid wsp:val=&quot;20D926EC&quot;/&gt;&lt;wsp:rsid wsp:val=&quot;20E25F0C&quot;/&gt;&lt;wsp:rsid wsp:val=&quot;211B0D73&quot;/&gt;&lt;wsp:rsid wsp:val=&quot;212A1AF5&quot;/&gt;&lt;wsp:rsid wsp:val=&quot;215A67DE&quot;/&gt;&lt;wsp:rsid wsp:val=&quot;2161064D&quot;/&gt;&lt;wsp:rsid wsp:val=&quot;21BA728B&quot;/&gt;&lt;wsp:rsid wsp:val=&quot;220D56F4&quot;/&gt;&lt;wsp:rsid wsp:val=&quot;22200DB1&quot;/&gt;&lt;wsp:rsid wsp:val=&quot;222D0307&quot;/&gt;&lt;wsp:rsid wsp:val=&quot;22313A83&quot;/&gt;&lt;wsp:rsid wsp:val=&quot;223647CB&quot;/&gt;&lt;wsp:rsid wsp:val=&quot;2263568D&quot;/&gt;&lt;wsp:rsid wsp:val=&quot;226B4413&quot;/&gt;&lt;wsp:rsid wsp:val=&quot;22870B8C&quot;/&gt;&lt;wsp:rsid wsp:val=&quot;228D7CD5&quot;/&gt;&lt;wsp:rsid wsp:val=&quot;229F0699&quot;/&gt;&lt;wsp:rsid wsp:val=&quot;22A56322&quot;/&gt;&lt;wsp:rsid wsp:val=&quot;22B73A52&quot;/&gt;&lt;wsp:rsid wsp:val=&quot;22B81003&quot;/&gt;&lt;wsp:rsid wsp:val=&quot;22BA7697&quot;/&gt;&lt;wsp:rsid wsp:val=&quot;22D34CEB&quot;/&gt;&lt;wsp:rsid wsp:val=&quot;22E8460D&quot;/&gt;&lt;wsp:rsid wsp:val=&quot;22EE59FD&quot;/&gt;&lt;wsp:rsid wsp:val=&quot;22F70528&quot;/&gt;&lt;wsp:rsid wsp:val=&quot;2301087E&quot;/&gt;&lt;wsp:rsid wsp:val=&quot;232156C3&quot;/&gt;&lt;wsp:rsid wsp:val=&quot;23236D1D&quot;/&gt;&lt;wsp:rsid wsp:val=&quot;23265F8F&quot;/&gt;&lt;wsp:rsid wsp:val=&quot;23340937&quot;/&gt;&lt;wsp:rsid wsp:val=&quot;23474162&quot;/&gt;&lt;wsp:rsid wsp:val=&quot;23491914&quot;/&gt;&lt;wsp:rsid wsp:val=&quot;2357670B&quot;/&gt;&lt;wsp:rsid wsp:val=&quot;2362342B&quot;/&gt;&lt;wsp:rsid wsp:val=&quot;23A67B90&quot;/&gt;&lt;wsp:rsid wsp:val=&quot;23BB21D7&quot;/&gt;&lt;wsp:rsid wsp:val=&quot;23CC73F4&quot;/&gt;&lt;wsp:rsid wsp:val=&quot;23DD68CA&quot;/&gt;&lt;wsp:rsid wsp:val=&quot;23E93260&quot;/&gt;&lt;wsp:rsid wsp:val=&quot;23FB18AB&quot;/&gt;&lt;wsp:rsid wsp:val=&quot;242155FE&quot;/&gt;&lt;wsp:rsid wsp:val=&quot;242E02D0&quot;/&gt;&lt;wsp:rsid wsp:val=&quot;244046EB&quot;/&gt;&lt;wsp:rsid wsp:val=&quot;245B79A0&quot;/&gt;&lt;wsp:rsid wsp:val=&quot;246B5529&quot;/&gt;&lt;wsp:rsid wsp:val=&quot;246C4A8D&quot;/&gt;&lt;wsp:rsid wsp:val=&quot;246F63A2&quot;/&gt;&lt;wsp:rsid wsp:val=&quot;24A727D1&quot;/&gt;&lt;wsp:rsid wsp:val=&quot;24A9026D&quot;/&gt;&lt;wsp:rsid wsp:val=&quot;24D434C7&quot;/&gt;&lt;wsp:rsid wsp:val=&quot;24DA4FB8&quot;/&gt;&lt;wsp:rsid wsp:val=&quot;24DE2E08&quot;/&gt;&lt;wsp:rsid wsp:val=&quot;24E21220&quot;/&gt;&lt;wsp:rsid wsp:val=&quot;250F75BE&quot;/&gt;&lt;wsp:rsid wsp:val=&quot;251B19B8&quot;/&gt;&lt;wsp:rsid wsp:val=&quot;254D3153&quot;/&gt;&lt;wsp:rsid wsp:val=&quot;25527670&quot;/&gt;&lt;wsp:rsid wsp:val=&quot;25561D2D&quot;/&gt;&lt;wsp:rsid wsp:val=&quot;257E0CE4&quot;/&gt;&lt;wsp:rsid wsp:val=&quot;257F4A75&quot;/&gt;&lt;wsp:rsid wsp:val=&quot;258810A3&quot;/&gt;&lt;wsp:rsid wsp:val=&quot;25904004&quot;/&gt;&lt;wsp:rsid wsp:val=&quot;25D45C01&quot;/&gt;&lt;wsp:rsid wsp:val=&quot;25D7573B&quot;/&gt;&lt;wsp:rsid wsp:val=&quot;25D80680&quot;/&gt;&lt;wsp:rsid wsp:val=&quot;25D86AFB&quot;/&gt;&lt;wsp:rsid wsp:val=&quot;25D97475&quot;/&gt;&lt;wsp:rsid wsp:val=&quot;25DE24C4&quot;/&gt;&lt;wsp:rsid wsp:val=&quot;25F63831&quot;/&gt;&lt;wsp:rsid wsp:val=&quot;26075C19&quot;/&gt;&lt;wsp:rsid wsp:val=&quot;2633647E&quot;/&gt;&lt;wsp:rsid wsp:val=&quot;267E1EAA&quot;/&gt;&lt;wsp:rsid wsp:val=&quot;26995062&quot;/&gt;&lt;wsp:rsid wsp:val=&quot;269F0239&quot;/&gt;&lt;wsp:rsid wsp:val=&quot;26B70872&quot;/&gt;&lt;wsp:rsid wsp:val=&quot;26C048D3&quot;/&gt;&lt;wsp:rsid wsp:val=&quot;26D76712&quot;/&gt;&lt;wsp:rsid wsp:val=&quot;26D86F40&quot;/&gt;&lt;wsp:rsid wsp:val=&quot;26E713D5&quot;/&gt;&lt;wsp:rsid wsp:val=&quot;26EE329C&quot;/&gt;&lt;wsp:rsid wsp:val=&quot;26FA57F9&quot;/&gt;&lt;wsp:rsid wsp:val=&quot;27127D79&quot;/&gt;&lt;wsp:rsid wsp:val=&quot;271626E6&quot;/&gt;&lt;wsp:rsid wsp:val=&quot;2744014D&quot;/&gt;&lt;wsp:rsid wsp:val=&quot;275013F7&quot;/&gt;&lt;wsp:rsid wsp:val=&quot;27560DB4&quot;/&gt;&lt;wsp:rsid wsp:val=&quot;27834CCF&quot;/&gt;&lt;wsp:rsid wsp:val=&quot;27A55D51&quot;/&gt;&lt;wsp:rsid wsp:val=&quot;27BD6F0B&quot;/&gt;&lt;wsp:rsid wsp:val=&quot;27CA77A2&quot;/&gt;&lt;wsp:rsid wsp:val=&quot;27E34FC3&quot;/&gt;&lt;wsp:rsid wsp:val=&quot;27EA0C39&quot;/&gt;&lt;wsp:rsid wsp:val=&quot;27F56D5C&quot;/&gt;&lt;wsp:rsid wsp:val=&quot;27F664ED&quot;/&gt;&lt;wsp:rsid wsp:val=&quot;28013805&quot;/&gt;&lt;wsp:rsid wsp:val=&quot;28026509&quot;/&gt;&lt;wsp:rsid wsp:val=&quot;28320BE2&quot;/&gt;&lt;wsp:rsid wsp:val=&quot;283578AF&quot;/&gt;&lt;wsp:rsid wsp:val=&quot;283A4B10&quot;/&gt;&lt;wsp:rsid wsp:val=&quot;285052E6&quot;/&gt;&lt;wsp:rsid wsp:val=&quot;28644E37&quot;/&gt;&lt;wsp:rsid wsp:val=&quot;28656703&quot;/&gt;&lt;wsp:rsid wsp:val=&quot;287846F1&quot;/&gt;&lt;wsp:rsid wsp:val=&quot;288070BA&quot;/&gt;&lt;wsp:rsid wsp:val=&quot;288167A5&quot;/&gt;&lt;wsp:rsid wsp:val=&quot;289610A1&quot;/&gt;&lt;wsp:rsid wsp:val=&quot;289C0EE5&quot;/&gt;&lt;wsp:rsid wsp:val=&quot;289E2B97&quot;/&gt;&lt;wsp:rsid wsp:val=&quot;28A5366B&quot;/&gt;&lt;wsp:rsid wsp:val=&quot;28B0281A&quot;/&gt;&lt;wsp:rsid wsp:val=&quot;28B42D7A&quot;/&gt;&lt;wsp:rsid wsp:val=&quot;28B43D66&quot;/&gt;&lt;wsp:rsid wsp:val=&quot;28B70747&quot;/&gt;&lt;wsp:rsid wsp:val=&quot;28D62DED&quot;/&gt;&lt;wsp:rsid wsp:val=&quot;28DD631D&quot;/&gt;&lt;wsp:rsid wsp:val=&quot;290A3A92&quot;/&gt;&lt;wsp:rsid wsp:val=&quot;294D0FA4&quot;/&gt;&lt;wsp:rsid wsp:val=&quot;296D0D43&quot;/&gt;&lt;wsp:rsid wsp:val=&quot;29786217&quot;/&gt;&lt;wsp:rsid wsp:val=&quot;29804DAE&quot;/&gt;&lt;wsp:rsid wsp:val=&quot;29897B04&quot;/&gt;&lt;wsp:rsid wsp:val=&quot;29957EED&quot;/&gt;&lt;wsp:rsid wsp:val=&quot;29AA542D&quot;/&gt;&lt;wsp:rsid wsp:val=&quot;29B175FF&quot;/&gt;&lt;wsp:rsid wsp:val=&quot;29D77668&quot;/&gt;&lt;wsp:rsid wsp:val=&quot;2A105E13&quot;/&gt;&lt;wsp:rsid wsp:val=&quot;2A132B05&quot;/&gt;&lt;wsp:rsid wsp:val=&quot;2A173F4D&quot;/&gt;&lt;wsp:rsid wsp:val=&quot;2A580825&quot;/&gt;&lt;wsp:rsid wsp:val=&quot;2A6C41F0&quot;/&gt;&lt;wsp:rsid wsp:val=&quot;2A6E0982&quot;/&gt;&lt;wsp:rsid wsp:val=&quot;2A6E4F05&quot;/&gt;&lt;wsp:rsid wsp:val=&quot;2A7570DF&quot;/&gt;&lt;wsp:rsid wsp:val=&quot;2A7809B4&quot;/&gt;&lt;wsp:rsid wsp:val=&quot;2A7B0AFE&quot;/&gt;&lt;wsp:rsid wsp:val=&quot;2A8336F1&quot;/&gt;&lt;wsp:rsid wsp:val=&quot;2A86601E&quot;/&gt;&lt;wsp:rsid wsp:val=&quot;2AC348AE&quot;/&gt;&lt;wsp:rsid wsp:val=&quot;2AE41BD7&quot;/&gt;&lt;wsp:rsid wsp:val=&quot;2AEC6A6D&quot;/&gt;&lt;wsp:rsid wsp:val=&quot;2AF061CE&quot;/&gt;&lt;wsp:rsid wsp:val=&quot;2AF574AB&quot;/&gt;&lt;wsp:rsid wsp:val=&quot;2B1F23DC&quot;/&gt;&lt;wsp:rsid wsp:val=&quot;2B2334B2&quot;/&gt;&lt;wsp:rsid wsp:val=&quot;2B2522F0&quot;/&gt;&lt;wsp:rsid wsp:val=&quot;2B4555B9&quot;/&gt;&lt;wsp:rsid wsp:val=&quot;2B513E12&quot;/&gt;&lt;wsp:rsid wsp:val=&quot;2B772411&quot;/&gt;&lt;wsp:rsid wsp:val=&quot;2B796CF5&quot;/&gt;&lt;wsp:rsid wsp:val=&quot;2B8830DB&quot;/&gt;&lt;wsp:rsid wsp:val=&quot;2B8B78CB&quot;/&gt;&lt;wsp:rsid wsp:val=&quot;2BA44409&quot;/&gt;&lt;wsp:rsid wsp:val=&quot;2BAF081A&quot;/&gt;&lt;wsp:rsid wsp:val=&quot;2BB36590&quot;/&gt;&lt;wsp:rsid wsp:val=&quot;2BBC545C&quot;/&gt;&lt;wsp:rsid wsp:val=&quot;2BC075FB&quot;/&gt;&lt;wsp:rsid wsp:val=&quot;2BCA3868&quot;/&gt;&lt;wsp:rsid wsp:val=&quot;2BE4234F&quot;/&gt;&lt;wsp:rsid wsp:val=&quot;2BF307BD&quot;/&gt;&lt;wsp:rsid wsp:val=&quot;2C1873BA&quot;/&gt;&lt;wsp:rsid wsp:val=&quot;2C28232F&quot;/&gt;&lt;wsp:rsid wsp:val=&quot;2C2D6C1D&quot;/&gt;&lt;wsp:rsid wsp:val=&quot;2C307633&quot;/&gt;&lt;wsp:rsid wsp:val=&quot;2C315193&quot;/&gt;&lt;wsp:rsid wsp:val=&quot;2C6179DD&quot;/&gt;&lt;wsp:rsid wsp:val=&quot;2C66740F&quot;/&gt;&lt;wsp:rsid wsp:val=&quot;2CA3399A&quot;/&gt;&lt;wsp:rsid wsp:val=&quot;2CBF0327&quot;/&gt;&lt;wsp:rsid wsp:val=&quot;2CC90B87&quot;/&gt;&lt;wsp:rsid wsp:val=&quot;2CCC5A71&quot;/&gt;&lt;wsp:rsid wsp:val=&quot;2CD61208&quot;/&gt;&lt;wsp:rsid wsp:val=&quot;2CDC5268&quot;/&gt;&lt;wsp:rsid wsp:val=&quot;2CDE540F&quot;/&gt;&lt;wsp:rsid wsp:val=&quot;2CE604D6&quot;/&gt;&lt;wsp:rsid wsp:val=&quot;2CFB41E3&quot;/&gt;&lt;wsp:rsid wsp:val=&quot;2CFF0DC2&quot;/&gt;&lt;wsp:rsid wsp:val=&quot;2D187296&quot;/&gt;&lt;wsp:rsid wsp:val=&quot;2D353E3D&quot;/&gt;&lt;wsp:rsid wsp:val=&quot;2D3556F8&quot;/&gt;&lt;wsp:rsid wsp:val=&quot;2D635F06&quot;/&gt;&lt;wsp:rsid wsp:val=&quot;2D741F38&quot;/&gt;&lt;wsp:rsid wsp:val=&quot;2D756283&quot;/&gt;&lt;wsp:rsid wsp:val=&quot;2D87282C&quot;/&gt;&lt;wsp:rsid wsp:val=&quot;2DB101AF&quot;/&gt;&lt;wsp:rsid wsp:val=&quot;2DB50F48&quot;/&gt;&lt;wsp:rsid wsp:val=&quot;2DB62C7B&quot;/&gt;&lt;wsp:rsid wsp:val=&quot;2DCA3E0A&quot;/&gt;&lt;wsp:rsid wsp:val=&quot;2DDE5896&quot;/&gt;&lt;wsp:rsid wsp:val=&quot;2DF60AC6&quot;/&gt;&lt;wsp:rsid wsp:val=&quot;2DFE4CC0&quot;/&gt;&lt;wsp:rsid wsp:val=&quot;2E012801&quot;/&gt;&lt;wsp:rsid wsp:val=&quot;2E0B42CE&quot;/&gt;&lt;wsp:rsid wsp:val=&quot;2E1A4CF9&quot;/&gt;&lt;wsp:rsid wsp:val=&quot;2E373C5D&quot;/&gt;&lt;wsp:rsid wsp:val=&quot;2E627814&quot;/&gt;&lt;wsp:rsid wsp:val=&quot;2E9032BF&quot;/&gt;&lt;wsp:rsid wsp:val=&quot;2E953083&quot;/&gt;&lt;wsp:rsid wsp:val=&quot;2E996A00&quot;/&gt;&lt;wsp:rsid wsp:val=&quot;2EA40757&quot;/&gt;&lt;wsp:rsid wsp:val=&quot;2EBD48C6&quot;/&gt;&lt;wsp:rsid wsp:val=&quot;2EC2690A&quot;/&gt;&lt;wsp:rsid wsp:val=&quot;2EC571FC&quot;/&gt;&lt;wsp:rsid wsp:val=&quot;2ECE77B5&quot;/&gt;&lt;wsp:rsid wsp:val=&quot;2ED62F12&quot;/&gt;&lt;wsp:rsid wsp:val=&quot;2EE2757D&quot;/&gt;&lt;wsp:rsid wsp:val=&quot;2EE7152F&quot;/&gt;&lt;wsp:rsid wsp:val=&quot;2F096F62&quot;/&gt;&lt;wsp:rsid wsp:val=&quot;2F454149&quot;/&gt;&lt;wsp:rsid wsp:val=&quot;2F49413B&quot;/&gt;&lt;wsp:rsid wsp:val=&quot;2F5D21A0&quot;/&gt;&lt;wsp:rsid wsp:val=&quot;2F6D2413&quot;/&gt;&lt;wsp:rsid wsp:val=&quot;2F96469A&quot;/&gt;&lt;wsp:rsid wsp:val=&quot;2FAA5F6C&quot;/&gt;&lt;wsp:rsid wsp:val=&quot;2FAF4218&quot;/&gt;&lt;wsp:rsid wsp:val=&quot;2FBE231A&quot;/&gt;&lt;wsp:rsid wsp:val=&quot;2FBE4306&quot;/&gt;&lt;wsp:rsid wsp:val=&quot;2FCA6146&quot;/&gt;&lt;wsp:rsid wsp:val=&quot;2FE5373C&quot;/&gt;&lt;wsp:rsid wsp:val=&quot;30096E06&quot;/&gt;&lt;wsp:rsid wsp:val=&quot;300E61AD&quot;/&gt;&lt;wsp:rsid wsp:val=&quot;30107B11&quot;/&gt;&lt;wsp:rsid wsp:val=&quot;30507A75&quot;/&gt;&lt;wsp:rsid wsp:val=&quot;306B10A0&quot;/&gt;&lt;wsp:rsid wsp:val=&quot;30961952&quot;/&gt;&lt;wsp:rsid wsp:val=&quot;30B46494&quot;/&gt;&lt;wsp:rsid wsp:val=&quot;30DF1D98&quot;/&gt;&lt;wsp:rsid wsp:val=&quot;30EE0693&quot;/&gt;&lt;wsp:rsid wsp:val=&quot;310C772E&quot;/&gt;&lt;wsp:rsid wsp:val=&quot;31262634&quot;/&gt;&lt;wsp:rsid wsp:val=&quot;313B4549&quot;/&gt;&lt;wsp:rsid wsp:val=&quot;313E2566&quot;/&gt;&lt;wsp:rsid wsp:val=&quot;31477B01&quot;/&gt;&lt;wsp:rsid wsp:val=&quot;316361AA&quot;/&gt;&lt;wsp:rsid wsp:val=&quot;31687E7F&quot;/&gt;&lt;wsp:rsid wsp:val=&quot;316D33EB&quot;/&gt;&lt;wsp:rsid wsp:val=&quot;318B20AB&quot;/&gt;&lt;wsp:rsid wsp:val=&quot;318C3541&quot;/&gt;&lt;wsp:rsid wsp:val=&quot;31916D1E&quot;/&gt;&lt;wsp:rsid wsp:val=&quot;31CA602B&quot;/&gt;&lt;wsp:rsid wsp:val=&quot;31CE07DB&quot;/&gt;&lt;wsp:rsid wsp:val=&quot;31D14A53&quot;/&gt;&lt;wsp:rsid wsp:val=&quot;31EB1126&quot;/&gt;&lt;wsp:rsid wsp:val=&quot;3221254D&quot;/&gt;&lt;wsp:rsid wsp:val=&quot;32236AD2&quot;/&gt;&lt;wsp:rsid wsp:val=&quot;32274F9E&quot;/&gt;&lt;wsp:rsid wsp:val=&quot;3232382C&quot;/&gt;&lt;wsp:rsid wsp:val=&quot;324049EB&quot;/&gt;&lt;wsp:rsid wsp:val=&quot;325336EB&quot;/&gt;&lt;wsp:rsid wsp:val=&quot;325A4A53&quot;/&gt;&lt;wsp:rsid wsp:val=&quot;325D122B&quot;/&gt;&lt;wsp:rsid wsp:val=&quot;326D1736&quot;/&gt;&lt;wsp:rsid wsp:val=&quot;3270707D&quot;/&gt;&lt;wsp:rsid wsp:val=&quot;327563B7&quot;/&gt;&lt;wsp:rsid wsp:val=&quot;3283787D&quot;/&gt;&lt;wsp:rsid wsp:val=&quot;328940F5&quot;/&gt;&lt;wsp:rsid wsp:val=&quot;329E66E9&quot;/&gt;&lt;wsp:rsid wsp:val=&quot;32A90452&quot;/&gt;&lt;wsp:rsid wsp:val=&quot;32B057FB&quot;/&gt;&lt;wsp:rsid wsp:val=&quot;32BE38B7&quot;/&gt;&lt;wsp:rsid wsp:val=&quot;32C45F4F&quot;/&gt;&lt;wsp:rsid wsp:val=&quot;32D36B68&quot;/&gt;&lt;wsp:rsid wsp:val=&quot;32D72098&quot;/&gt;&lt;wsp:rsid wsp:val=&quot;32D93371&quot;/&gt;&lt;wsp:rsid wsp:val=&quot;32E913FB&quot;/&gt;&lt;wsp:rsid wsp:val=&quot;3315565C&quot;/&gt;&lt;wsp:rsid wsp:val=&quot;33220DE2&quot;/&gt;&lt;wsp:rsid wsp:val=&quot;333671AD&quot;/&gt;&lt;wsp:rsid wsp:val=&quot;3346560A&quot;/&gt;&lt;wsp:rsid wsp:val=&quot;334D0D5C&quot;/&gt;&lt;wsp:rsid wsp:val=&quot;33563D23&quot;/&gt;&lt;wsp:rsid wsp:val=&quot;335D575C&quot;/&gt;&lt;wsp:rsid wsp:val=&quot;3380788B&quot;/&gt;&lt;wsp:rsid wsp:val=&quot;33854315&quot;/&gt;&lt;wsp:rsid wsp:val=&quot;33912BBF&quot;/&gt;&lt;wsp:rsid wsp:val=&quot;339C4A34&quot;/&gt;&lt;wsp:rsid wsp:val=&quot;33BA470D&quot;/&gt;&lt;wsp:rsid wsp:val=&quot;33BD2ADC&quot;/&gt;&lt;wsp:rsid wsp:val=&quot;33D243CE&quot;/&gt;&lt;wsp:rsid wsp:val=&quot;33EB1C35&quot;/&gt;&lt;wsp:rsid wsp:val=&quot;340516D8&quot;/&gt;&lt;wsp:rsid wsp:val=&quot;34197377&quot;/&gt;&lt;wsp:rsid wsp:val=&quot;341D3610&quot;/&gt;&lt;wsp:rsid wsp:val=&quot;342041D8&quot;/&gt;&lt;wsp:rsid wsp:val=&quot;342474FE&quot;/&gt;&lt;wsp:rsid wsp:val=&quot;342535DA&quot;/&gt;&lt;wsp:rsid wsp:val=&quot;34412FF9&quot;/&gt;&lt;wsp:rsid wsp:val=&quot;344C331D&quot;/&gt;&lt;wsp:rsid wsp:val=&quot;34836F2A&quot;/&gt;&lt;wsp:rsid wsp:val=&quot;348A7FCF&quot;/&gt;&lt;wsp:rsid wsp:val=&quot;34B53C89&quot;/&gt;&lt;wsp:rsid wsp:val=&quot;34CA5D80&quot;/&gt;&lt;wsp:rsid wsp:val=&quot;34D06DE5&quot;/&gt;&lt;wsp:rsid wsp:val=&quot;34D168E4&quot;/&gt;&lt;wsp:rsid wsp:val=&quot;34D2717E&quot;/&gt;&lt;wsp:rsid wsp:val=&quot;34E2259A&quot;/&gt;&lt;wsp:rsid wsp:val=&quot;35180C66&quot;/&gt;&lt;wsp:rsid wsp:val=&quot;35262FB2&quot;/&gt;&lt;wsp:rsid wsp:val=&quot;352667A0&quot;/&gt;&lt;wsp:rsid wsp:val=&quot;35525C3B&quot;/&gt;&lt;wsp:rsid wsp:val=&quot;355A1C50&quot;/&gt;&lt;wsp:rsid wsp:val=&quot;35663310&quot;/&gt;&lt;wsp:rsid wsp:val=&quot;358444B1&quot;/&gt;&lt;wsp:rsid wsp:val=&quot;358C17F7&quot;/&gt;&lt;wsp:rsid wsp:val=&quot;359711D6&quot;/&gt;&lt;wsp:rsid wsp:val=&quot;35AC0038&quot;/&gt;&lt;wsp:rsid wsp:val=&quot;35C0001A&quot;/&gt;&lt;wsp:rsid wsp:val=&quot;35C86EDD&quot;/&gt;&lt;wsp:rsid wsp:val=&quot;35CC03C9&quot;/&gt;&lt;wsp:rsid wsp:val=&quot;35CC7BC3&quot;/&gt;&lt;wsp:rsid wsp:val=&quot;35CD7E7A&quot;/&gt;&lt;wsp:rsid wsp:val=&quot;35D443B8&quot;/&gt;&lt;wsp:rsid wsp:val=&quot;35E16D40&quot;/&gt;&lt;wsp:rsid wsp:val=&quot;35E5559A&quot;/&gt;&lt;wsp:rsid wsp:val=&quot;360D7565&quot;/&gt;&lt;wsp:rsid wsp:val=&quot;3611700D&quot;/&gt;&lt;wsp:rsid wsp:val=&quot;361E2C44&quot;/&gt;&lt;wsp:rsid wsp:val=&quot;36296434&quot;/&gt;&lt;wsp:rsid wsp:val=&quot;36394E35&quot;/&gt;&lt;wsp:rsid wsp:val=&quot;364A0EE9&quot;/&gt;&lt;wsp:rsid wsp:val=&quot;364B7ACB&quot;/&gt;&lt;wsp:rsid wsp:val=&quot;36511B5F&quot;/&gt;&lt;wsp:rsid wsp:val=&quot;36617645&quot;/&gt;&lt;wsp:rsid wsp:val=&quot;36834BC6&quot;/&gt;&lt;wsp:rsid wsp:val=&quot;36BB5A66&quot;/&gt;&lt;wsp:rsid wsp:val=&quot;36C0341A&quot;/&gt;&lt;wsp:rsid wsp:val=&quot;36C30641&quot;/&gt;&lt;wsp:rsid wsp:val=&quot;36CB4DE4&quot;/&gt;&lt;wsp:rsid wsp:val=&quot;36F0697F&quot;/&gt;&lt;wsp:rsid wsp:val=&quot;371B1EE3&quot;/&gt;&lt;wsp:rsid wsp:val=&quot;372C39D8&quot;/&gt;&lt;wsp:rsid wsp:val=&quot;373E7668&quot;/&gt;&lt;wsp:rsid wsp:val=&quot;377F2CC2&quot;/&gt;&lt;wsp:rsid wsp:val=&quot;379C5FF2&quot;/&gt;&lt;wsp:rsid wsp:val=&quot;38064774&quot;/&gt;&lt;wsp:rsid wsp:val=&quot;380A7E5C&quot;/&gt;&lt;wsp:rsid wsp:val=&quot;380F3E29&quot;/&gt;&lt;wsp:rsid wsp:val=&quot;381B7CD0&quot;/&gt;&lt;wsp:rsid wsp:val=&quot;38552C62&quot;/&gt;&lt;wsp:rsid wsp:val=&quot;38590BDF&quot;/&gt;&lt;wsp:rsid wsp:val=&quot;38670DCF&quot;/&gt;&lt;wsp:rsid wsp:val=&quot;3872286A&quot;/&gt;&lt;wsp:rsid wsp:val=&quot;3875238B&quot;/&gt;&lt;wsp:rsid wsp:val=&quot;38793A6D&quot;/&gt;&lt;wsp:rsid wsp:val=&quot;38A11084&quot;/&gt;&lt;wsp:rsid wsp:val=&quot;38A42EF7&quot;/&gt;&lt;wsp:rsid wsp:val=&quot;38AC7E22&quot;/&gt;&lt;wsp:rsid wsp:val=&quot;38B67022&quot;/&gt;&lt;wsp:rsid wsp:val=&quot;38EE61B4&quot;/&gt;&lt;wsp:rsid wsp:val=&quot;391960C0&quot;/&gt;&lt;wsp:rsid wsp:val=&quot;39230D3C&quot;/&gt;&lt;wsp:rsid wsp:val=&quot;39250130&quot;/&gt;&lt;wsp:rsid wsp:val=&quot;393B4C83&quot;/&gt;&lt;wsp:rsid wsp:val=&quot;394350DE&quot;/&gt;&lt;wsp:rsid wsp:val=&quot;394F22C0&quot;/&gt;&lt;wsp:rsid wsp:val=&quot;39653929&quot;/&gt;&lt;wsp:rsid wsp:val=&quot;398B7F27&quot;/&gt;&lt;wsp:rsid wsp:val=&quot;398E7EC9&quot;/&gt;&lt;wsp:rsid wsp:val=&quot;399928EC&quot;/&gt;&lt;wsp:rsid wsp:val=&quot;39A15325&quot;/&gt;&lt;wsp:rsid wsp:val=&quot;39A97FEC&quot;/&gt;&lt;wsp:rsid wsp:val=&quot;39AC308E&quot;/&gt;&lt;wsp:rsid wsp:val=&quot;39B830C1&quot;/&gt;&lt;wsp:rsid wsp:val=&quot;39BD2EC8&quot;/&gt;&lt;wsp:rsid wsp:val=&quot;39CF2104&quot;/&gt;&lt;wsp:rsid wsp:val=&quot;39E84C38&quot;/&gt;&lt;wsp:rsid wsp:val=&quot;39E93C29&quot;/&gt;&lt;wsp:rsid wsp:val=&quot;39FE2ABB&quot;/&gt;&lt;wsp:rsid wsp:val=&quot;39FE4212&quot;/&gt;&lt;wsp:rsid wsp:val=&quot;3A103E6A&quot;/&gt;&lt;wsp:rsid wsp:val=&quot;3A29391B&quot;/&gt;&lt;wsp:rsid wsp:val=&quot;3A2962E6&quot;/&gt;&lt;wsp:rsid wsp:val=&quot;3A382FD4&quot;/&gt;&lt;wsp:rsid wsp:val=&quot;3A3C1CED&quot;/&gt;&lt;wsp:rsid wsp:val=&quot;3A490415&quot;/&gt;&lt;wsp:rsid wsp:val=&quot;3A5A2135&quot;/&gt;&lt;wsp:rsid wsp:val=&quot;3A5B3665&quot;/&gt;&lt;wsp:rsid wsp:val=&quot;3A681935&quot;/&gt;&lt;wsp:rsid wsp:val=&quot;3A716F6E&quot;/&gt;&lt;wsp:rsid wsp:val=&quot;3A75229E&quot;/&gt;&lt;wsp:rsid wsp:val=&quot;3AB243CB&quot;/&gt;&lt;wsp:rsid wsp:val=&quot;3ABC39C2&quot;/&gt;&lt;wsp:rsid wsp:val=&quot;3AC909E9&quot;/&gt;&lt;wsp:rsid wsp:val=&quot;3ACC109A&quot;/&gt;&lt;wsp:rsid wsp:val=&quot;3AD06918&quot;/&gt;&lt;wsp:rsid wsp:val=&quot;3AEC2531&quot;/&gt;&lt;wsp:rsid wsp:val=&quot;3AFC47BB&quot;/&gt;&lt;wsp:rsid wsp:val=&quot;3B2A166C&quot;/&gt;&lt;wsp:rsid wsp:val=&quot;3B345461&quot;/&gt;&lt;wsp:rsid wsp:val=&quot;3B3945C7&quot;/&gt;&lt;wsp:rsid wsp:val=&quot;3B464E12&quot;/&gt;&lt;wsp:rsid wsp:val=&quot;3B51797C&quot;/&gt;&lt;wsp:rsid wsp:val=&quot;3B5C7BC0&quot;/&gt;&lt;wsp:rsid wsp:val=&quot;3B60644E&quot;/&gt;&lt;wsp:rsid wsp:val=&quot;3B66750C&quot;/&gt;&lt;wsp:rsid wsp:val=&quot;3B7D5463&quot;/&gt;&lt;wsp:rsid wsp:val=&quot;3B8359A0&quot;/&gt;&lt;wsp:rsid wsp:val=&quot;3B897493&quot;/&gt;&lt;wsp:rsid wsp:val=&quot;3BA216D2&quot;/&gt;&lt;wsp:rsid wsp:val=&quot;3BAE1370&quot;/&gt;&lt;wsp:rsid wsp:val=&quot;3BBC0291&quot;/&gt;&lt;wsp:rsid wsp:val=&quot;3BCD3456&quot;/&gt;&lt;wsp:rsid wsp:val=&quot;3BD501C9&quot;/&gt;&lt;wsp:rsid wsp:val=&quot;3BE0247D&quot;/&gt;&lt;wsp:rsid wsp:val=&quot;3BE769BC&quot;/&gt;&lt;wsp:rsid wsp:val=&quot;3BEB3217&quot;/&gt;&lt;wsp:rsid wsp:val=&quot;3BF73B0A&quot;/&gt;&lt;wsp:rsid wsp:val=&quot;3BFD3A38&quot;/&gt;&lt;wsp:rsid wsp:val=&quot;3C185764&quot;/&gt;&lt;wsp:rsid wsp:val=&quot;3C1C7184&quot;/&gt;&lt;wsp:rsid wsp:val=&quot;3C1D4C47&quot;/&gt;&lt;wsp:rsid wsp:val=&quot;3C293519&quot;/&gt;&lt;wsp:rsid wsp:val=&quot;3C2D3F94&quot;/&gt;&lt;wsp:rsid wsp:val=&quot;3C3218A6&quot;/&gt;&lt;wsp:rsid wsp:val=&quot;3C450FF4&quot;/&gt;&lt;wsp:rsid wsp:val=&quot;3C5C2A95&quot;/&gt;&lt;wsp:rsid wsp:val=&quot;3C7C0B2F&quot;/&gt;&lt;wsp:rsid wsp:val=&quot;3CBB248A&quot;/&gt;&lt;wsp:rsid wsp:val=&quot;3CCD40DC&quot;/&gt;&lt;wsp:rsid wsp:val=&quot;3CED54C5&quot;/&gt;&lt;wsp:rsid wsp:val=&quot;3CFC4D4C&quot;/&gt;&lt;wsp:rsid wsp:val=&quot;3D185EBE&quot;/&gt;&lt;wsp:rsid wsp:val=&quot;3D2C7A09&quot;/&gt;&lt;wsp:rsid wsp:val=&quot;3D36020E&quot;/&gt;&lt;wsp:rsid wsp:val=&quot;3D3C77C6&quot;/&gt;&lt;wsp:rsid wsp:val=&quot;3D421D50&quot;/&gt;&lt;wsp:rsid wsp:val=&quot;3D5E022D&quot;/&gt;&lt;wsp:rsid wsp:val=&quot;3D6E6E62&quot;/&gt;&lt;wsp:rsid wsp:val=&quot;3D744BE4&quot;/&gt;&lt;wsp:rsid wsp:val=&quot;3D9961CA&quot;/&gt;&lt;wsp:rsid wsp:val=&quot;3DDF5176&quot;/&gt;&lt;wsp:rsid wsp:val=&quot;3DE12ABB&quot;/&gt;&lt;wsp:rsid wsp:val=&quot;3DE731D2&quot;/&gt;&lt;wsp:rsid wsp:val=&quot;3DF67B40&quot;/&gt;&lt;wsp:rsid wsp:val=&quot;3DF8056E&quot;/&gt;&lt;wsp:rsid wsp:val=&quot;3DF83189&quot;/&gt;&lt;wsp:rsid wsp:val=&quot;3E1E4B98&quot;/&gt;&lt;wsp:rsid wsp:val=&quot;3E3923F7&quot;/&gt;&lt;wsp:rsid wsp:val=&quot;3E603982&quot;/&gt;&lt;wsp:rsid wsp:val=&quot;3E650A50&quot;/&gt;&lt;wsp:rsid wsp:val=&quot;3E6A5A35&quot;/&gt;&lt;wsp:rsid wsp:val=&quot;3E805805&quot;/&gt;&lt;wsp:rsid wsp:val=&quot;3E910130&quot;/&gt;&lt;wsp:rsid wsp:val=&quot;3E940E36&quot;/&gt;&lt;wsp:rsid wsp:val=&quot;3EB76710&quot;/&gt;&lt;wsp:rsid wsp:val=&quot;3EC43219&quot;/&gt;&lt;wsp:rsid wsp:val=&quot;3EC501D9&quot;/&gt;&lt;wsp:rsid wsp:val=&quot;3EC834A5&quot;/&gt;&lt;wsp:rsid wsp:val=&quot;3ED52563&quot;/&gt;&lt;wsp:rsid wsp:val=&quot;3EDA2743&quot;/&gt;&lt;wsp:rsid wsp:val=&quot;3EE57A99&quot;/&gt;&lt;wsp:rsid wsp:val=&quot;3EEE2410&quot;/&gt;&lt;wsp:rsid wsp:val=&quot;3EF945C9&quot;/&gt;&lt;wsp:rsid wsp:val=&quot;3F227250&quot;/&gt;&lt;wsp:rsid wsp:val=&quot;3F240081&quot;/&gt;&lt;wsp:rsid wsp:val=&quot;3F496C6F&quot;/&gt;&lt;wsp:rsid wsp:val=&quot;3F60615E&quot;/&gt;&lt;wsp:rsid wsp:val=&quot;3F784BB7&quot;/&gt;&lt;wsp:rsid wsp:val=&quot;3F7A31C3&quot;/&gt;&lt;wsp:rsid wsp:val=&quot;3FA37C20&quot;/&gt;&lt;wsp:rsid wsp:val=&quot;3FC2130B&quot;/&gt;&lt;wsp:rsid wsp:val=&quot;3FC84407&quot;/&gt;&lt;wsp:rsid wsp:val=&quot;3FE96B44&quot;/&gt;&lt;wsp:rsid wsp:val=&quot;3FFB5B08&quot;/&gt;&lt;wsp:rsid wsp:val=&quot;400329DE&quot;/&gt;&lt;wsp:rsid wsp:val=&quot;402B29C8&quot;/&gt;&lt;wsp:rsid wsp:val=&quot;405A5447&quot;/&gt;&lt;wsp:rsid wsp:val=&quot;4071035E&quot;/&gt;&lt;wsp:rsid wsp:val=&quot;40742221&quot;/&gt;&lt;wsp:rsid wsp:val=&quot;407838E3&quot;/&gt;&lt;wsp:rsid wsp:val=&quot;407A3CA8&quot;/&gt;&lt;wsp:rsid wsp:val=&quot;408524BC&quot;/&gt;&lt;wsp:rsid wsp:val=&quot;40991432&quot;/&gt;&lt;wsp:rsid wsp:val=&quot;409A0D82&quot;/&gt;&lt;wsp:rsid wsp:val=&quot;40BC358D&quot;/&gt;&lt;wsp:rsid wsp:val=&quot;40BD56D3&quot;/&gt;&lt;wsp:rsid wsp:val=&quot;40CE5D59&quot;/&gt;&lt;wsp:rsid wsp:val=&quot;4142109D&quot;/&gt;&lt;wsp:rsid wsp:val=&quot;416D0004&quot;/&gt;&lt;wsp:rsid wsp:val=&quot;416F1C1A&quot;/&gt;&lt;wsp:rsid wsp:val=&quot;417A3701&quot;/&gt;&lt;wsp:rsid wsp:val=&quot;41A6475A&quot;/&gt;&lt;wsp:rsid wsp:val=&quot;41C95C9C&quot;/&gt;&lt;wsp:rsid wsp:val=&quot;41CE3674&quot;/&gt;&lt;wsp:rsid wsp:val=&quot;41D44A7E&quot;/&gt;&lt;wsp:rsid wsp:val=&quot;41DD7D8B&quot;/&gt;&lt;wsp:rsid wsp:val=&quot;41FB13B4&quot;/&gt;&lt;wsp:rsid wsp:val=&quot;421E7BCF&quot;/&gt;&lt;wsp:rsid wsp:val=&quot;42242D23&quot;/&gt;&lt;wsp:rsid wsp:val=&quot;424213C1&quot;/&gt;&lt;wsp:rsid wsp:val=&quot;42462AC1&quot;/&gt;&lt;wsp:rsid wsp:val=&quot;426C7481&quot;/&gt;&lt;wsp:rsid wsp:val=&quot;427F687F&quot;/&gt;&lt;wsp:rsid wsp:val=&quot;429118E9&quot;/&gt;&lt;wsp:rsid wsp:val=&quot;42987E61&quot;/&gt;&lt;wsp:rsid wsp:val=&quot;42C045E9&quot;/&gt;&lt;wsp:rsid wsp:val=&quot;42CE3BAF&quot;/&gt;&lt;wsp:rsid wsp:val=&quot;42ED61EA&quot;/&gt;&lt;wsp:rsid wsp:val=&quot;43215A8B&quot;/&gt;&lt;wsp:rsid wsp:val=&quot;43254E37&quot;/&gt;&lt;wsp:rsid wsp:val=&quot;433E5CF3&quot;/&gt;&lt;wsp:rsid wsp:val=&quot;434368A2&quot;/&gt;&lt;wsp:rsid wsp:val=&quot;43610493&quot;/&gt;&lt;wsp:rsid wsp:val=&quot;436E57B2&quot;/&gt;&lt;wsp:rsid wsp:val=&quot;43867C63&quot;/&gt;&lt;wsp:rsid wsp:val=&quot;43957C89&quot;/&gt;&lt;wsp:rsid wsp:val=&quot;43990708&quot;/&gt;&lt;wsp:rsid wsp:val=&quot;43A21D81&quot;/&gt;&lt;wsp:rsid wsp:val=&quot;43B0429F&quot;/&gt;&lt;wsp:rsid wsp:val=&quot;43B119C2&quot;/&gt;&lt;wsp:rsid wsp:val=&quot;43CE2B84&quot;/&gt;&lt;wsp:rsid wsp:val=&quot;43E223AC&quot;/&gt;&lt;wsp:rsid wsp:val=&quot;43E91CC5&quot;/&gt;&lt;wsp:rsid wsp:val=&quot;44153657&quot;/&gt;&lt;wsp:rsid wsp:val=&quot;44166129&quot;/&gt;&lt;wsp:rsid wsp:val=&quot;441960B0&quot;/&gt;&lt;wsp:rsid wsp:val=&quot;441F61F5&quot;/&gt;&lt;wsp:rsid wsp:val=&quot;443800D2&quot;/&gt;&lt;wsp:rsid wsp:val=&quot;443A74DF&quot;/&gt;&lt;wsp:rsid wsp:val=&quot;44580C65&quot;/&gt;&lt;wsp:rsid wsp:val=&quot;445843C4&quot;/&gt;&lt;wsp:rsid wsp:val=&quot;449666E2&quot;/&gt;&lt;wsp:rsid wsp:val=&quot;449F0E14&quot;/&gt;&lt;wsp:rsid wsp:val=&quot;44A31A4D&quot;/&gt;&lt;wsp:rsid wsp:val=&quot;44A6157C&quot;/&gt;&lt;wsp:rsid wsp:val=&quot;44FB24E3&quot;/&gt;&lt;wsp:rsid wsp:val=&quot;450B6611&quot;/&gt;&lt;wsp:rsid wsp:val=&quot;45184E94&quot;/&gt;&lt;wsp:rsid wsp:val=&quot;45254F66&quot;/&gt;&lt;wsp:rsid wsp:val=&quot;45343181&quot;/&gt;&lt;wsp:rsid wsp:val=&quot;453D4BDF&quot;/&gt;&lt;wsp:rsid wsp:val=&quot;454047F1&quot;/&gt;&lt;wsp:rsid wsp:val=&quot;454D0722&quot;/&gt;&lt;wsp:rsid wsp:val=&quot;455B0BB7&quot;/&gt;&lt;wsp:rsid wsp:val=&quot;45680967&quot;/&gt;&lt;wsp:rsid wsp:val=&quot;456D2660&quot;/&gt;&lt;wsp:rsid wsp:val=&quot;458C097E&quot;/&gt;&lt;wsp:rsid wsp:val=&quot;459434B3&quot;/&gt;&lt;wsp:rsid wsp:val=&quot;459C77A1&quot;/&gt;&lt;wsp:rsid wsp:val=&quot;45CC6D14&quot;/&gt;&lt;wsp:rsid wsp:val=&quot;45CE4622&quot;/&gt;&lt;wsp:rsid wsp:val=&quot;45CE4DDE&quot;/&gt;&lt;wsp:rsid wsp:val=&quot;45D622E9&quot;/&gt;&lt;wsp:rsid wsp:val=&quot;45E87398&quot;/&gt;&lt;wsp:rsid wsp:val=&quot;45F01901&quot;/&gt;&lt;wsp:rsid wsp:val=&quot;46014BE5&quot;/&gt;&lt;wsp:rsid wsp:val=&quot;460B1ACE&quot;/&gt;&lt;wsp:rsid wsp:val=&quot;460D52BC&quot;/&gt;&lt;wsp:rsid wsp:val=&quot;461350B5&quot;/&gt;&lt;wsp:rsid wsp:val=&quot;46150300&quot;/&gt;&lt;wsp:rsid wsp:val=&quot;461A05D0&quot;/&gt;&lt;wsp:rsid wsp:val=&quot;461B45F1&quot;/&gt;&lt;wsp:rsid wsp:val=&quot;462862F1&quot;/&gt;&lt;wsp:rsid wsp:val=&quot;4637664F&quot;/&gt;&lt;wsp:rsid wsp:val=&quot;464013B8&quot;/&gt;&lt;wsp:rsid wsp:val=&quot;46455C9A&quot;/&gt;&lt;wsp:rsid wsp:val=&quot;46480F7A&quot;/&gt;&lt;wsp:rsid wsp:val=&quot;465850E4&quot;/&gt;&lt;wsp:rsid wsp:val=&quot;465D011D&quot;/&gt;&lt;wsp:rsid wsp:val=&quot;468A7CA4&quot;/&gt;&lt;wsp:rsid wsp:val=&quot;46930E02&quot;/&gt;&lt;wsp:rsid wsp:val=&quot;469D7C62&quot;/&gt;&lt;wsp:rsid wsp:val=&quot;46B240D7&quot;/&gt;&lt;wsp:rsid wsp:val=&quot;46B3261E&quot;/&gt;&lt;wsp:rsid wsp:val=&quot;46B32DBF&quot;/&gt;&lt;wsp:rsid wsp:val=&quot;46BF3847&quot;/&gt;&lt;wsp:rsid wsp:val=&quot;46CD6506&quot;/&gt;&lt;wsp:rsid wsp:val=&quot;46D97588&quot;/&gt;&lt;wsp:rsid wsp:val=&quot;46DD158D&quot;/&gt;&lt;wsp:rsid wsp:val=&quot;46E146B1&quot;/&gt;&lt;wsp:rsid wsp:val=&quot;470025C9&quot;/&gt;&lt;wsp:rsid wsp:val=&quot;47161C73&quot;/&gt;&lt;wsp:rsid wsp:val=&quot;47554B6A&quot;/&gt;&lt;wsp:rsid wsp:val=&quot;47673CD0&quot;/&gt;&lt;wsp:rsid wsp:val=&quot;47775510&quot;/&gt;&lt;wsp:rsid wsp:val=&quot;47836AD2&quot;/&gt;&lt;wsp:rsid wsp:val=&quot;47845432&quot;/&gt;&lt;wsp:rsid wsp:val=&quot;47942549&quot;/&gt;&lt;wsp:rsid wsp:val=&quot;47984F1D&quot;/&gt;&lt;wsp:rsid wsp:val=&quot;479D47A4&quot;/&gt;&lt;wsp:rsid wsp:val=&quot;47BA11C8&quot;/&gt;&lt;wsp:rsid wsp:val=&quot;47C34BC5&quot;/&gt;&lt;wsp:rsid wsp:val=&quot;47C91C44&quot;/&gt;&lt;wsp:rsid wsp:val=&quot;47D22F63&quot;/&gt;&lt;wsp:rsid wsp:val=&quot;47D80D64&quot;/&gt;&lt;wsp:rsid wsp:val=&quot;47DE6567&quot;/&gt;&lt;wsp:rsid wsp:val=&quot;47E44FD9&quot;/&gt;&lt;wsp:rsid wsp:val=&quot;47ED542E&quot;/&gt;&lt;wsp:rsid wsp:val=&quot;47FD706E&quot;/&gt;&lt;wsp:rsid wsp:val=&quot;480A7720&quot;/&gt;&lt;wsp:rsid wsp:val=&quot;480F208D&quot;/&gt;&lt;wsp:rsid wsp:val=&quot;48195B19&quot;/&gt;&lt;wsp:rsid wsp:val=&quot;48310872&quot;/&gt;&lt;wsp:rsid wsp:val=&quot;483B59E7&quot;/&gt;&lt;wsp:rsid wsp:val=&quot;483D030D&quot;/&gt;&lt;wsp:rsid wsp:val=&quot;484C4B76&quot;/&gt;&lt;wsp:rsid wsp:val=&quot;484F3160&quot;/&gt;&lt;wsp:rsid wsp:val=&quot;485028B5&quot;/&gt;&lt;wsp:rsid wsp:val=&quot;486628D9&quot;/&gt;&lt;wsp:rsid wsp:val=&quot;488376AE&quot;/&gt;&lt;wsp:rsid wsp:val=&quot;488745D6&quot;/&gt;&lt;wsp:rsid wsp:val=&quot;489854D4&quot;/&gt;&lt;wsp:rsid wsp:val=&quot;489B46AC&quot;/&gt;&lt;wsp:rsid wsp:val=&quot;48AE70C2&quot;/&gt;&lt;wsp:rsid wsp:val=&quot;48CA4B13&quot;/&gt;&lt;wsp:rsid wsp:val=&quot;48CF0B27&quot;/&gt;&lt;wsp:rsid wsp:val=&quot;48D02151&quot;/&gt;&lt;wsp:rsid wsp:val=&quot;48EE4782&quot;/&gt;&lt;wsp:rsid wsp:val=&quot;48F80AAD&quot;/&gt;&lt;wsp:rsid wsp:val=&quot;491647A6&quot;/&gt;&lt;wsp:rsid wsp:val=&quot;493B00A6&quot;/&gt;&lt;wsp:rsid wsp:val=&quot;495E6963&quot;/&gt;&lt;wsp:rsid wsp:val=&quot;49685583&quot;/&gt;&lt;wsp:rsid wsp:val=&quot;49830130&quot;/&gt;&lt;wsp:rsid wsp:val=&quot;498B3F45&quot;/&gt;&lt;wsp:rsid wsp:val=&quot;49915525&quot;/&gt;&lt;wsp:rsid wsp:val=&quot;49A63A81&quot;/&gt;&lt;wsp:rsid wsp:val=&quot;49D02B11&quot;/&gt;&lt;wsp:rsid wsp:val=&quot;4A1D14E5&quot;/&gt;&lt;wsp:rsid wsp:val=&quot;4A2710F5&quot;/&gt;&lt;wsp:rsid wsp:val=&quot;4A2B1B40&quot;/&gt;&lt;wsp:rsid wsp:val=&quot;4A2F55D8&quot;/&gt;&lt;wsp:rsid wsp:val=&quot;4A343D07&quot;/&gt;&lt;wsp:rsid wsp:val=&quot;4A49269D&quot;/&gt;&lt;wsp:rsid wsp:val=&quot;4A61398D&quot;/&gt;&lt;wsp:rsid wsp:val=&quot;4A65209E&quot;/&gt;&lt;wsp:rsid wsp:val=&quot;4A6D7240&quot;/&gt;&lt;wsp:rsid wsp:val=&quot;4AA475C2&quot;/&gt;&lt;wsp:rsid wsp:val=&quot;4AAF1A8D&quot;/&gt;&lt;wsp:rsid wsp:val=&quot;4ABB29AF&quot;/&gt;&lt;wsp:rsid wsp:val=&quot;4ADD5EA2&quot;/&gt;&lt;wsp:rsid wsp:val=&quot;4AE17548&quot;/&gt;&lt;wsp:rsid wsp:val=&quot;4AE310ED&quot;/&gt;&lt;wsp:rsid wsp:val=&quot;4AF93DB8&quot;/&gt;&lt;wsp:rsid wsp:val=&quot;4AFF41FF&quot;/&gt;&lt;wsp:rsid wsp:val=&quot;4B06489E&quot;/&gt;&lt;wsp:rsid wsp:val=&quot;4B210A5A&quot;/&gt;&lt;wsp:rsid wsp:val=&quot;4B304C9D&quot;/&gt;&lt;wsp:rsid wsp:val=&quot;4B3C54DF&quot;/&gt;&lt;wsp:rsid wsp:val=&quot;4B4E0D32&quot;/&gt;&lt;wsp:rsid wsp:val=&quot;4B4E3379&quot;/&gt;&lt;wsp:rsid wsp:val=&quot;4B503157&quot;/&gt;&lt;wsp:rsid wsp:val=&quot;4B525625&quot;/&gt;&lt;wsp:rsid wsp:val=&quot;4B5A0B51&quot;/&gt;&lt;wsp:rsid wsp:val=&quot;4B6D159B&quot;/&gt;&lt;wsp:rsid wsp:val=&quot;4B9A720B&quot;/&gt;&lt;wsp:rsid wsp:val=&quot;4BA62EC4&quot;/&gt;&lt;wsp:rsid wsp:val=&quot;4BAB4792&quot;/&gt;&lt;wsp:rsid wsp:val=&quot;4BBB1C47&quot;/&gt;&lt;wsp:rsid wsp:val=&quot;4BC07203&quot;/&gt;&lt;wsp:rsid wsp:val=&quot;4BDB010E&quot;/&gt;&lt;wsp:rsid wsp:val=&quot;4BF7650B&quot;/&gt;&lt;wsp:rsid wsp:val=&quot;4BFD5492&quot;/&gt;&lt;wsp:rsid wsp:val=&quot;4C097DAA&quot;/&gt;&lt;wsp:rsid wsp:val=&quot;4C0C41DC&quot;/&gt;&lt;wsp:rsid wsp:val=&quot;4C0D3450&quot;/&gt;&lt;wsp:rsid wsp:val=&quot;4C0E3991&quot;/&gt;&lt;wsp:rsid wsp:val=&quot;4C2E3730&quot;/&gt;&lt;wsp:rsid wsp:val=&quot;4C34693B&quot;/&gt;&lt;wsp:rsid wsp:val=&quot;4C472BC6&quot;/&gt;&lt;wsp:rsid wsp:val=&quot;4C4E645E&quot;/&gt;&lt;wsp:rsid wsp:val=&quot;4C866457&quot;/&gt;&lt;wsp:rsid wsp:val=&quot;4C902066&quot;/&gt;&lt;wsp:rsid wsp:val=&quot;4C9959F1&quot;/&gt;&lt;wsp:rsid wsp:val=&quot;4C9F197E&quot;/&gt;&lt;wsp:rsid wsp:val=&quot;4CD86B34&quot;/&gt;&lt;wsp:rsid wsp:val=&quot;4CE448A5&quot;/&gt;&lt;wsp:rsid wsp:val=&quot;4D0F0339&quot;/&gt;&lt;wsp:rsid wsp:val=&quot;4D1428DC&quot;/&gt;&lt;wsp:rsid wsp:val=&quot;4D1A6503&quot;/&gt;&lt;wsp:rsid wsp:val=&quot;4D1A68DC&quot;/&gt;&lt;wsp:rsid wsp:val=&quot;4D2200D4&quot;/&gt;&lt;wsp:rsid wsp:val=&quot;4D24571E&quot;/&gt;&lt;wsp:rsid wsp:val=&quot;4D356CC0&quot;/&gt;&lt;wsp:rsid wsp:val=&quot;4D3B4910&quot;/&gt;&lt;wsp:rsid wsp:val=&quot;4D4D676D&quot;/&gt;&lt;wsp:rsid wsp:val=&quot;4D5232C0&quot;/&gt;&lt;wsp:rsid wsp:val=&quot;4D5F2E34&quot;/&gt;&lt;wsp:rsid wsp:val=&quot;4D830AAB&quot;/&gt;&lt;wsp:rsid wsp:val=&quot;4D8B57C2&quot;/&gt;&lt;wsp:rsid wsp:val=&quot;4DB2634E&quot;/&gt;&lt;wsp:rsid wsp:val=&quot;4DC42673&quot;/&gt;&lt;wsp:rsid wsp:val=&quot;4DC91809&quot;/&gt;&lt;wsp:rsid wsp:val=&quot;4DCE4C48&quot;/&gt;&lt;wsp:rsid wsp:val=&quot;4E172219&quot;/&gt;&lt;wsp:rsid wsp:val=&quot;4E2D5FD0&quot;/&gt;&lt;wsp:rsid wsp:val=&quot;4E376AA6&quot;/&gt;&lt;wsp:rsid wsp:val=&quot;4E6D28DE&quot;/&gt;&lt;wsp:rsid wsp:val=&quot;4E725F95&quot;/&gt;&lt;wsp:rsid wsp:val=&quot;4E952A6D&quot;/&gt;&lt;wsp:rsid wsp:val=&quot;4EBC24DC&quot;/&gt;&lt;wsp:rsid wsp:val=&quot;4EC727FB&quot;/&gt;&lt;wsp:rsid wsp:val=&quot;4ED153B6&quot;/&gt;&lt;wsp:rsid wsp:val=&quot;4EE315D3&quot;/&gt;&lt;wsp:rsid wsp:val=&quot;4EEF0183&quot;/&gt;&lt;wsp:rsid wsp:val=&quot;4F183D2D&quot;/&gt;&lt;wsp:rsid wsp:val=&quot;4F285056&quot;/&gt;&lt;wsp:rsid wsp:val=&quot;4F292352&quot;/&gt;&lt;wsp:rsid wsp:val=&quot;4F2F7861&quot;/&gt;&lt;wsp:rsid wsp:val=&quot;4F373493&quot;/&gt;&lt;wsp:rsid wsp:val=&quot;4F38181C&quot;/&gt;&lt;wsp:rsid wsp:val=&quot;4F3949A0&quot;/&gt;&lt;wsp:rsid wsp:val=&quot;4F4B3FCB&quot;/&gt;&lt;wsp:rsid wsp:val=&quot;4F7641CB&quot;/&gt;&lt;wsp:rsid wsp:val=&quot;4F980621&quot;/&gt;&lt;wsp:rsid wsp:val=&quot;4FA21FF7&quot;/&gt;&lt;wsp:rsid wsp:val=&quot;4FA63236&quot;/&gt;&lt;wsp:rsid wsp:val=&quot;4FB475BE&quot;/&gt;&lt;wsp:rsid wsp:val=&quot;4FC6742B&quot;/&gt;&lt;wsp:rsid wsp:val=&quot;4FD104BB&quot;/&gt;&lt;wsp:rsid wsp:val=&quot;4FD234E9&quot;/&gt;&lt;wsp:rsid wsp:val=&quot;4FD40742&quot;/&gt;&lt;wsp:rsid wsp:val=&quot;4FE50043&quot;/&gt;&lt;wsp:rsid wsp:val=&quot;4FEF5704&quot;/&gt;&lt;wsp:rsid wsp:val=&quot;4FF91F03&quot;/&gt;&lt;wsp:rsid wsp:val=&quot;50013DA4&quot;/&gt;&lt;wsp:rsid wsp:val=&quot;50093956&quot;/&gt;&lt;wsp:rsid wsp:val=&quot;5043358A&quot;/&gt;&lt;wsp:rsid wsp:val=&quot;50451780&quot;/&gt;&lt;wsp:rsid wsp:val=&quot;504940C6&quot;/&gt;&lt;wsp:rsid wsp:val=&quot;508D1E5F&quot;/&gt;&lt;wsp:rsid wsp:val=&quot;50930B8E&quot;/&gt;&lt;wsp:rsid wsp:val=&quot;50D80FEA&quot;/&gt;&lt;wsp:rsid wsp:val=&quot;50DB2E2A&quot;/&gt;&lt;wsp:rsid wsp:val=&quot;50DC0503&quot;/&gt;&lt;wsp:rsid wsp:val=&quot;51093223&quot;/&gt;&lt;wsp:rsid wsp:val=&quot;5119254B&quot;/&gt;&lt;wsp:rsid wsp:val=&quot;51202B27&quot;/&gt;&lt;wsp:rsid wsp:val=&quot;512910E0&quot;/&gt;&lt;wsp:rsid wsp:val=&quot;514D305D&quot;/&gt;&lt;wsp:rsid wsp:val=&quot;5155338C&quot;/&gt;&lt;wsp:rsid wsp:val=&quot;515F4692&quot;/&gt;&lt;wsp:rsid wsp:val=&quot;51730639&quot;/&gt;&lt;wsp:rsid wsp:val=&quot;51927724&quot;/&gt;&lt;wsp:rsid wsp:val=&quot;51943E9A&quot;/&gt;&lt;wsp:rsid wsp:val=&quot;51B53338&quot;/&gt;&lt;wsp:rsid wsp:val=&quot;51B93F5E&quot;/&gt;&lt;wsp:rsid wsp:val=&quot;51DA7B66&quot;/&gt;&lt;wsp:rsid wsp:val=&quot;51DB400E&quot;/&gt;&lt;wsp:rsid wsp:val=&quot;51E40313&quot;/&gt;&lt;wsp:rsid wsp:val=&quot;51FA78BC&quot;/&gt;&lt;wsp:rsid wsp:val=&quot;521D0A3A&quot;/&gt;&lt;wsp:rsid wsp:val=&quot;522429CD&quot;/&gt;&lt;wsp:rsid wsp:val=&quot;52242CD1&quot;/&gt;&lt;wsp:rsid wsp:val=&quot;522E453F&quot;/&gt;&lt;wsp:rsid wsp:val=&quot;522F07D0&quot;/&gt;&lt;wsp:rsid wsp:val=&quot;52340303&quot;/&gt;&lt;wsp:rsid wsp:val=&quot;523B2360&quot;/&gt;&lt;wsp:rsid wsp:val=&quot;524262DF&quot;/&gt;&lt;wsp:rsid wsp:val=&quot;52484CF2&quot;/&gt;&lt;wsp:rsid wsp:val=&quot;525E44AB&quot;/&gt;&lt;wsp:rsid wsp:val=&quot;526B7531&quot;/&gt;&lt;wsp:rsid wsp:val=&quot;526D1C0F&quot;/&gt;&lt;wsp:rsid wsp:val=&quot;527266B6&quot;/&gt;&lt;wsp:rsid wsp:val=&quot;528C5DC6&quot;/&gt;&lt;wsp:rsid wsp:val=&quot;52957388&quot;/&gt;&lt;wsp:rsid wsp:val=&quot;52A74C8D&quot;/&gt;&lt;wsp:rsid wsp:val=&quot;52B64749&quot;/&gt;&lt;wsp:rsid wsp:val=&quot;52BC7376&quot;/&gt;&lt;wsp:rsid wsp:val=&quot;52BF0988&quot;/&gt;&lt;wsp:rsid wsp:val=&quot;52CA704F&quot;/&gt;&lt;wsp:rsid wsp:val=&quot;52CE25E4&quot;/&gt;&lt;wsp:rsid wsp:val=&quot;52DE6EF2&quot;/&gt;&lt;wsp:rsid wsp:val=&quot;52E111C6&quot;/&gt;&lt;wsp:rsid wsp:val=&quot;52E92E38&quot;/&gt;&lt;wsp:rsid wsp:val=&quot;52EC3549&quot;/&gt;&lt;wsp:rsid wsp:val=&quot;52F56BC4&quot;/&gt;&lt;wsp:rsid wsp:val=&quot;52FB3780&quot;/&gt;&lt;wsp:rsid wsp:val=&quot;531B38B2&quot;/&gt;&lt;wsp:rsid wsp:val=&quot;53230086&quot;/&gt;&lt;wsp:rsid wsp:val=&quot;53405FED&quot;/&gt;&lt;wsp:rsid wsp:val=&quot;53471DB3&quot;/&gt;&lt;wsp:rsid wsp:val=&quot;535C4FF5&quot;/&gt;&lt;wsp:rsid wsp:val=&quot;53734919&quot;/&gt;&lt;wsp:rsid wsp:val=&quot;537F1FBD&quot;/&gt;&lt;wsp:rsid wsp:val=&quot;537F6902&quot;/&gt;&lt;wsp:rsid wsp:val=&quot;53A305F5&quot;/&gt;&lt;wsp:rsid wsp:val=&quot;53C534B6&quot;/&gt;&lt;wsp:rsid wsp:val=&quot;53C56008&quot;/&gt;&lt;wsp:rsid wsp:val=&quot;53D5394D&quot;/&gt;&lt;wsp:rsid wsp:val=&quot;53DB15FF&quot;/&gt;&lt;wsp:rsid wsp:val=&quot;53DD21D8&quot;/&gt;&lt;wsp:rsid wsp:val=&quot;53E635BE&quot;/&gt;&lt;wsp:rsid wsp:val=&quot;540D3B0F&quot;/&gt;&lt;wsp:rsid wsp:val=&quot;540F45AB&quot;/&gt;&lt;wsp:rsid wsp:val=&quot;54157AD3&quot;/&gt;&lt;wsp:rsid wsp:val=&quot;542115F2&quot;/&gt;&lt;wsp:rsid wsp:val=&quot;542D5AF1&quot;/&gt;&lt;wsp:rsid wsp:val=&quot;54751B4D&quot;/&gt;&lt;wsp:rsid wsp:val=&quot;549E0E13&quot;/&gt;&lt;wsp:rsid wsp:val=&quot;54BC7E82&quot;/&gt;&lt;wsp:rsid wsp:val=&quot;54E51B71&quot;/&gt;&lt;wsp:rsid wsp:val=&quot;54F22CF7&quot;/&gt;&lt;wsp:rsid wsp:val=&quot;55046CBD&quot;/&gt;&lt;wsp:rsid wsp:val=&quot;552778F3&quot;/&gt;&lt;wsp:rsid wsp:val=&quot;552E3A6F&quot;/&gt;&lt;wsp:rsid wsp:val=&quot;55494405&quot;/&gt;&lt;wsp:rsid wsp:val=&quot;554A01D6&quot;/&gt;&lt;wsp:rsid wsp:val=&quot;554D673E&quot;/&gt;&lt;wsp:rsid wsp:val=&quot;55506ABF&quot;/&gt;&lt;wsp:rsid wsp:val=&quot;556F2227&quot;/&gt;&lt;wsp:rsid wsp:val=&quot;558A6A5A&quot;/&gt;&lt;wsp:rsid wsp:val=&quot;55A767A4&quot;/&gt;&lt;wsp:rsid wsp:val=&quot;55B039A6&quot;/&gt;&lt;wsp:rsid wsp:val=&quot;55C52D7F&quot;/&gt;&lt;wsp:rsid wsp:val=&quot;55CF7D50&quot;/&gt;&lt;wsp:rsid wsp:val=&quot;55D1447A&quot;/&gt;&lt;wsp:rsid wsp:val=&quot;55F96F49&quot;/&gt;&lt;wsp:rsid wsp:val=&quot;56336510&quot;/&gt;&lt;wsp:rsid wsp:val=&quot;5641017A&quot;/&gt;&lt;wsp:rsid wsp:val=&quot;565A2562&quot;/&gt;&lt;wsp:rsid wsp:val=&quot;56626DA0&quot;/&gt;&lt;wsp:rsid wsp:val=&quot;566E755F&quot;/&gt;&lt;wsp:rsid wsp:val=&quot;5674682D&quot;/&gt;&lt;wsp:rsid wsp:val=&quot;56850596&quot;/&gt;&lt;wsp:rsid wsp:val=&quot;56863B0A&quot;/&gt;&lt;wsp:rsid wsp:val=&quot;568C03FF&quot;/&gt;&lt;wsp:rsid wsp:val=&quot;568E7BFA&quot;/&gt;&lt;wsp:rsid wsp:val=&quot;56915BD9&quot;/&gt;&lt;wsp:rsid wsp:val=&quot;56952B2F&quot;/&gt;&lt;wsp:rsid wsp:val=&quot;56AB5217&quot;/&gt;&lt;wsp:rsid wsp:val=&quot;56AE33AE&quot;/&gt;&lt;wsp:rsid wsp:val=&quot;56DC41CD&quot;/&gt;&lt;wsp:rsid wsp:val=&quot;56ED1671&quot;/&gt;&lt;wsp:rsid wsp:val=&quot;5700493D&quot;/&gt;&lt;wsp:rsid wsp:val=&quot;57082744&quot;/&gt;&lt;wsp:rsid wsp:val=&quot;57202AE1&quot;/&gt;&lt;wsp:rsid wsp:val=&quot;57237711&quot;/&gt;&lt;wsp:rsid wsp:val=&quot;575D1A1F&quot;/&gt;&lt;wsp:rsid wsp:val=&quot;576A3E9B&quot;/&gt;&lt;wsp:rsid wsp:val=&quot;57840993&quot;/&gt;&lt;wsp:rsid wsp:val=&quot;57896CBE&quot;/&gt;&lt;wsp:rsid wsp:val=&quot;579D76BA&quot;/&gt;&lt;wsp:rsid wsp:val=&quot;57AF7E83&quot;/&gt;&lt;wsp:rsid wsp:val=&quot;57B0119D&quot;/&gt;&lt;wsp:rsid wsp:val=&quot;57B41846&quot;/&gt;&lt;wsp:rsid wsp:val=&quot;57B65D96&quot;/&gt;&lt;wsp:rsid wsp:val=&quot;57E50589&quot;/&gt;&lt;wsp:rsid wsp:val=&quot;5807662A&quot;/&gt;&lt;wsp:rsid wsp:val=&quot;580B1F70&quot;/&gt;&lt;wsp:rsid wsp:val=&quot;58176456&quot;/&gt;&lt;wsp:rsid wsp:val=&quot;58203619&quot;/&gt;&lt;wsp:rsid wsp:val=&quot;58231B32&quot;/&gt;&lt;wsp:rsid wsp:val=&quot;582A10C5&quot;/&gt;&lt;wsp:rsid wsp:val=&quot;583B07A4&quot;/&gt;&lt;wsp:rsid wsp:val=&quot;58461287&quot;/&gt;&lt;wsp:rsid wsp:val=&quot;584B5184&quot;/&gt;&lt;wsp:rsid wsp:val=&quot;585025FB&quot;/&gt;&lt;wsp:rsid wsp:val=&quot;58524768&quot;/&gt;&lt;wsp:rsid wsp:val=&quot;586114B0&quot;/&gt;&lt;wsp:rsid wsp:val=&quot;58611C12&quot;/&gt;&lt;wsp:rsid wsp:val=&quot;58630757&quot;/&gt;&lt;wsp:rsid wsp:val=&quot;5889654D&quot;/&gt;&lt;wsp:rsid wsp:val=&quot;58933E25&quot;/&gt;&lt;wsp:rsid wsp:val=&quot;589D39AD&quot;/&gt;&lt;wsp:rsid wsp:val=&quot;58A0656C&quot;/&gt;&lt;wsp:rsid wsp:val=&quot;58A24064&quot;/&gt;&lt;wsp:rsid wsp:val=&quot;58A8347A&quot;/&gt;&lt;wsp:rsid wsp:val=&quot;58B41A0D&quot;/&gt;&lt;wsp:rsid wsp:val=&quot;58C03D80&quot;/&gt;&lt;wsp:rsid wsp:val=&quot;58C32088&quot;/&gt;&lt;wsp:rsid wsp:val=&quot;58C85492&quot;/&gt;&lt;wsp:rsid wsp:val=&quot;58CB4304&quot;/&gt;&lt;wsp:rsid wsp:val=&quot;58E14B45&quot;/&gt;&lt;wsp:rsid wsp:val=&quot;58F92AA7&quot;/&gt;&lt;wsp:rsid wsp:val=&quot;58F962E4&quot;/&gt;&lt;wsp:rsid wsp:val=&quot;58FE1CC1&quot;/&gt;&lt;wsp:rsid wsp:val=&quot;590D1C5B&quot;/&gt;&lt;wsp:rsid wsp:val=&quot;59316FAD&quot;/&gt;&lt;wsp:rsid wsp:val=&quot;59385407&quot;/&gt;&lt;wsp:rsid wsp:val=&quot;59421CC2&quot;/&gt;&lt;wsp:rsid wsp:val=&quot;59434FF7&quot;/&gt;&lt;wsp:rsid wsp:val=&quot;597077B8&quot;/&gt;&lt;wsp:rsid wsp:val=&quot;598E5905&quot;/&gt;&lt;wsp:rsid wsp:val=&quot;59981EC0&quot;/&gt;&lt;wsp:rsid wsp:val=&quot;59B3086A&quot;/&gt;&lt;wsp:rsid wsp:val=&quot;59B76AB9&quot;/&gt;&lt;wsp:rsid wsp:val=&quot;59B9022D&quot;/&gt;&lt;wsp:rsid wsp:val=&quot;59BF1EAD&quot;/&gt;&lt;wsp:rsid wsp:val=&quot;59D04F52&quot;/&gt;&lt;wsp:rsid wsp:val=&quot;59D41B4F&quot;/&gt;&lt;wsp:rsid wsp:val=&quot;59D86238&quot;/&gt;&lt;wsp:rsid wsp:val=&quot;59DD593E&quot;/&gt;&lt;wsp:rsid wsp:val=&quot;59F03559&quot;/&gt;&lt;wsp:rsid wsp:val=&quot;5A0A6EC1&quot;/&gt;&lt;wsp:rsid wsp:val=&quot;5A206511&quot;/&gt;&lt;wsp:rsid wsp:val=&quot;5A3E389F&quot;/&gt;&lt;wsp:rsid wsp:val=&quot;5A4C2D3F&quot;/&gt;&lt;wsp:rsid wsp:val=&quot;5A523442&quot;/&gt;&lt;wsp:rsid wsp:val=&quot;5A652FBC&quot;/&gt;&lt;wsp:rsid wsp:val=&quot;5A953D3E&quot;/&gt;&lt;wsp:rsid wsp:val=&quot;5AA50801&quot;/&gt;&lt;wsp:rsid wsp:val=&quot;5AB60620&quot;/&gt;&lt;wsp:rsid wsp:val=&quot;5AD01479&quot;/&gt;&lt;wsp:rsid wsp:val=&quot;5AE00F46&quot;/&gt;&lt;wsp:rsid wsp:val=&quot;5AE223E0&quot;/&gt;&lt;wsp:rsid wsp:val=&quot;5AEE21BC&quot;/&gt;&lt;wsp:rsid wsp:val=&quot;5AF22632&quot;/&gt;&lt;wsp:rsid wsp:val=&quot;5AF5017C&quot;/&gt;&lt;wsp:rsid wsp:val=&quot;5B0D5F3F&quot;/&gt;&lt;wsp:rsid wsp:val=&quot;5B0F6638&quot;/&gt;&lt;wsp:rsid wsp:val=&quot;5B1E4332&quot;/&gt;&lt;wsp:rsid wsp:val=&quot;5B2169C4&quot;/&gt;&lt;wsp:rsid wsp:val=&quot;5B2E5B5E&quot;/&gt;&lt;wsp:rsid wsp:val=&quot;5B3D3027&quot;/&gt;&lt;wsp:rsid wsp:val=&quot;5B401D8D&quot;/&gt;&lt;wsp:rsid wsp:val=&quot;5B774996&quot;/&gt;&lt;wsp:rsid wsp:val=&quot;5B851705&quot;/&gt;&lt;wsp:rsid wsp:val=&quot;5B893822&quot;/&gt;&lt;wsp:rsid wsp:val=&quot;5BC733F9&quot;/&gt;&lt;wsp:rsid wsp:val=&quot;5BD50FA4&quot;/&gt;&lt;wsp:rsid wsp:val=&quot;5C0456C1&quot;/&gt;&lt;wsp:rsid wsp:val=&quot;5C38144C&quot;/&gt;&lt;wsp:rsid wsp:val=&quot;5C3D56A6&quot;/&gt;&lt;wsp:rsid wsp:val=&quot;5C40307D&quot;/&gt;&lt;wsp:rsid wsp:val=&quot;5C4B0FB9&quot;/&gt;&lt;wsp:rsid wsp:val=&quot;5C4B4DA0&quot;/&gt;&lt;wsp:rsid wsp:val=&quot;5C5604C2&quot;/&gt;&lt;wsp:rsid wsp:val=&quot;5C704BB6&quot;/&gt;&lt;wsp:rsid wsp:val=&quot;5C742BB5&quot;/&gt;&lt;wsp:rsid wsp:val=&quot;5C7F0B65&quot;/&gt;&lt;wsp:rsid wsp:val=&quot;5C9702C6&quot;/&gt;&lt;wsp:rsid wsp:val=&quot;5CCC5B0E&quot;/&gt;&lt;wsp:rsid wsp:val=&quot;5D023D70&quot;/&gt;&lt;wsp:rsid wsp:val=&quot;5D232690&quot;/&gt;&lt;wsp:rsid wsp:val=&quot;5D4248BB&quot;/&gt;&lt;wsp:rsid wsp:val=&quot;5D8A6922&quot;/&gt;&lt;wsp:rsid wsp:val=&quot;5D920887&quot;/&gt;&lt;wsp:rsid wsp:val=&quot;5DB419EA&quot;/&gt;&lt;wsp:rsid wsp:val=&quot;5DF63834&quot;/&gt;&lt;wsp:rsid wsp:val=&quot;5E046559&quot;/&gt;&lt;wsp:rsid wsp:val=&quot;5E0F29BF&quot;/&gt;&lt;wsp:rsid wsp:val=&quot;5E233C96&quot;/&gt;&lt;wsp:rsid wsp:val=&quot;5E3146AB&quot;/&gt;&lt;wsp:rsid wsp:val=&quot;5E3546E1&quot;/&gt;&lt;wsp:rsid wsp:val=&quot;5E3D163B&quot;/&gt;&lt;wsp:rsid wsp:val=&quot;5E4A3631&quot;/&gt;&lt;wsp:rsid wsp:val=&quot;5E4A535A&quot;/&gt;&lt;wsp:rsid wsp:val=&quot;5E56652B&quot;/&gt;&lt;wsp:rsid wsp:val=&quot;5E6C4E65&quot;/&gt;&lt;wsp:rsid wsp:val=&quot;5E6D0DFB&quot;/&gt;&lt;wsp:rsid wsp:val=&quot;5E707E19&quot;/&gt;&lt;wsp:rsid wsp:val=&quot;5E7B6107&quot;/&gt;&lt;wsp:rsid wsp:val=&quot;5E821F47&quot;/&gt;&lt;wsp:rsid wsp:val=&quot;5E843F0B&quot;/&gt;&lt;wsp:rsid wsp:val=&quot;5E9B6982&quot;/&gt;&lt;wsp:rsid wsp:val=&quot;5EAE62F6&quot;/&gt;&lt;wsp:rsid wsp:val=&quot;5EB95867&quot;/&gt;&lt;wsp:rsid wsp:val=&quot;5EBB698E&quot;/&gt;&lt;wsp:rsid wsp:val=&quot;5EDF1180&quot;/&gt;&lt;wsp:rsid wsp:val=&quot;5EE21F9E&quot;/&gt;&lt;wsp:rsid wsp:val=&quot;5EE51FD4&quot;/&gt;&lt;wsp:rsid wsp:val=&quot;5EEE12C2&quot;/&gt;&lt;wsp:rsid wsp:val=&quot;5EFE4FBA&quot;/&gt;&lt;wsp:rsid wsp:val=&quot;5F210795&quot;/&gt;&lt;wsp:rsid wsp:val=&quot;5F541BAF&quot;/&gt;&lt;wsp:rsid wsp:val=&quot;5F5A6D5C&quot;/&gt;&lt;wsp:rsid wsp:val=&quot;5F7B6A21&quot;/&gt;&lt;wsp:rsid wsp:val=&quot;5F964F67&quot;/&gt;&lt;wsp:rsid wsp:val=&quot;5F9F6889&quot;/&gt;&lt;wsp:rsid wsp:val=&quot;5FAF6C82&quot;/&gt;&lt;wsp:rsid wsp:val=&quot;5FBA56FC&quot;/&gt;&lt;wsp:rsid wsp:val=&quot;5FCB3F37&quot;/&gt;&lt;wsp:rsid wsp:val=&quot;5FD90163&quot;/&gt;&lt;wsp:rsid wsp:val=&quot;601F56B0&quot;/&gt;&lt;wsp:rsid wsp:val=&quot;602373EA&quot;/&gt;&lt;wsp:rsid wsp:val=&quot;6075118D&quot;/&gt;&lt;wsp:rsid wsp:val=&quot;60761C11&quot;/&gt;&lt;wsp:rsid wsp:val=&quot;607E361A&quot;/&gt;&lt;wsp:rsid wsp:val=&quot;60837E5B&quot;/&gt;&lt;wsp:rsid wsp:val=&quot;60891503&quot;/&gt;&lt;wsp:rsid wsp:val=&quot;609F2532&quot;/&gt;&lt;wsp:rsid wsp:val=&quot;60A80AB0&quot;/&gt;&lt;wsp:rsid wsp:val=&quot;60AF5877&quot;/&gt;&lt;wsp:rsid wsp:val=&quot;60BD10B8&quot;/&gt;&lt;wsp:rsid wsp:val=&quot;60CC3B25&quot;/&gt;&lt;wsp:rsid wsp:val=&quot;60E336D5&quot;/&gt;&lt;wsp:rsid wsp:val=&quot;60E50FCF&quot;/&gt;&lt;wsp:rsid wsp:val=&quot;60E53CAE&quot;/&gt;&lt;wsp:rsid wsp:val=&quot;60E629D3&quot;/&gt;&lt;wsp:rsid wsp:val=&quot;60ED0268&quot;/&gt;&lt;wsp:rsid wsp:val=&quot;60F42B3C&quot;/&gt;&lt;wsp:rsid wsp:val=&quot;6121106C&quot;/&gt;&lt;wsp:rsid wsp:val=&quot;61281F0B&quot;/&gt;&lt;wsp:rsid wsp:val=&quot;6129644C&quot;/&gt;&lt;wsp:rsid wsp:val=&quot;6148259B&quot;/&gt;&lt;wsp:rsid wsp:val=&quot;61852D6E&quot;/&gt;&lt;wsp:rsid wsp:val=&quot;618547A7&quot;/&gt;&lt;wsp:rsid wsp:val=&quot;61AF029B&quot;/&gt;&lt;wsp:rsid wsp:val=&quot;61B85C01&quot;/&gt;&lt;wsp:rsid wsp:val=&quot;61B96E63&quot;/&gt;&lt;wsp:rsid wsp:val=&quot;61C8047F&quot;/&gt;&lt;wsp:rsid wsp:val=&quot;61DF149E&quot;/&gt;&lt;wsp:rsid wsp:val=&quot;621657E3&quot;/&gt;&lt;wsp:rsid wsp:val=&quot;621C117E&quot;/&gt;&lt;wsp:rsid wsp:val=&quot;621D50C4&quot;/&gt;&lt;wsp:rsid wsp:val=&quot;6233488B&quot;/&gt;&lt;wsp:rsid wsp:val=&quot;62372B8F&quot;/&gt;&lt;wsp:rsid wsp:val=&quot;62455B53&quot;/&gt;&lt;wsp:rsid wsp:val=&quot;62473F9C&quot;/&gt;&lt;wsp:rsid wsp:val=&quot;626156BA&quot;/&gt;&lt;wsp:rsid wsp:val=&quot;626E419F&quot;/&gt;&lt;wsp:rsid wsp:val=&quot;626F3555&quot;/&gt;&lt;wsp:rsid wsp:val=&quot;628314D8&quot;/&gt;&lt;wsp:rsid wsp:val=&quot;629145C4&quot;/&gt;&lt;wsp:rsid wsp:val=&quot;62A734B2&quot;/&gt;&lt;wsp:rsid wsp:val=&quot;62EB1C1A&quot;/&gt;&lt;wsp:rsid wsp:val=&quot;62EB30FF&quot;/&gt;&lt;wsp:rsid wsp:val=&quot;62F12820&quot;/&gt;&lt;wsp:rsid wsp:val=&quot;62F70A24&quot;/&gt;&lt;wsp:rsid wsp:val=&quot;62FB44E3&quot;/&gt;&lt;wsp:rsid wsp:val=&quot;63092110&quot;/&gt;&lt;wsp:rsid wsp:val=&quot;631913D3&quot;/&gt;&lt;wsp:rsid wsp:val=&quot;632B7D4A&quot;/&gt;&lt;wsp:rsid wsp:val=&quot;633854B8&quot;/&gt;&lt;wsp:rsid wsp:val=&quot;6351006D&quot;/&gt;&lt;wsp:rsid wsp:val=&quot;63703C4F&quot;/&gt;&lt;wsp:rsid wsp:val=&quot;63772BEF&quot;/&gt;&lt;wsp:rsid wsp:val=&quot;637740A4&quot;/&gt;&lt;wsp:rsid wsp:val=&quot;63A6020D&quot;/&gt;&lt;wsp:rsid wsp:val=&quot;63AD35D3&quot;/&gt;&lt;wsp:rsid wsp:val=&quot;63BB3AEB&quot;/&gt;&lt;wsp:rsid wsp:val=&quot;63E53A86&quot;/&gt;&lt;wsp:rsid wsp:val=&quot;63EA5131&quot;/&gt;&lt;wsp:rsid wsp:val=&quot;63F805E2&quot;/&gt;&lt;wsp:rsid wsp:val=&quot;6406533F&quot;/&gt;&lt;wsp:rsid wsp:val=&quot;640C613C&quot;/&gt;&lt;wsp:rsid wsp:val=&quot;64133046&quot;/&gt;&lt;wsp:rsid wsp:val=&quot;64312AF9&quot;/&gt;&lt;wsp:rsid wsp:val=&quot;64377F75&quot;/&gt;&lt;wsp:rsid wsp:val=&quot;6452522C&quot;/&gt;&lt;wsp:rsid wsp:val=&quot;64632B60&quot;/&gt;&lt;wsp:rsid wsp:val=&quot;647819CC&quot;/&gt;&lt;wsp:rsid wsp:val=&quot;64797A07&quot;/&gt;&lt;wsp:rsid wsp:val=&quot;648862A8&quot;/&gt;&lt;wsp:rsid wsp:val=&quot;64966A7F&quot;/&gt;&lt;wsp:rsid wsp:val=&quot;64A25B41&quot;/&gt;&lt;wsp:rsid wsp:val=&quot;64A267FF&quot;/&gt;&lt;wsp:rsid wsp:val=&quot;64A3235F&quot;/&gt;&lt;wsp:rsid wsp:val=&quot;64AC7E65&quot;/&gt;&lt;wsp:rsid wsp:val=&quot;64B0378B&quot;/&gt;&lt;wsp:rsid wsp:val=&quot;64BE2E65&quot;/&gt;&lt;wsp:rsid wsp:val=&quot;64D77413&quot;/&gt;&lt;wsp:rsid wsp:val=&quot;650C61FC&quot;/&gt;&lt;wsp:rsid wsp:val=&quot;65152CF8&quot;/&gt;&lt;wsp:rsid wsp:val=&quot;651A4E98&quot;/&gt;&lt;wsp:rsid wsp:val=&quot;653572B3&quot;/&gt;&lt;wsp:rsid wsp:val=&quot;65480629&quot;/&gt;&lt;wsp:rsid wsp:val=&quot;6563433E&quot;/&gt;&lt;wsp:rsid wsp:val=&quot;65697473&quot;/&gt;&lt;wsp:rsid wsp:val=&quot;656A6466&quot;/&gt;&lt;wsp:rsid wsp:val=&quot;65794A7A&quot;/&gt;&lt;wsp:rsid wsp:val=&quot;657F1E50&quot;/&gt;&lt;wsp:rsid wsp:val=&quot;65824957&quot;/&gt;&lt;wsp:rsid wsp:val=&quot;65852013&quot;/&gt;&lt;wsp:rsid wsp:val=&quot;6587118E&quot;/&gt;&lt;wsp:rsid wsp:val=&quot;6587564C&quot;/&gt;&lt;wsp:rsid wsp:val=&quot;65DD15F1&quot;/&gt;&lt;wsp:rsid wsp:val=&quot;65EA2D65&quot;/&gt;&lt;wsp:rsid wsp:val=&quot;65EF38A9&quot;/&gt;&lt;wsp:rsid wsp:val=&quot;65FC2497&quot;/&gt;&lt;wsp:rsid wsp:val=&quot;65FE0C8D&quot;/&gt;&lt;wsp:rsid wsp:val=&quot;66057F40&quot;/&gt;&lt;wsp:rsid wsp:val=&quot;66164500&quot;/&gt;&lt;wsp:rsid wsp:val=&quot;66181E9E&quot;/&gt;&lt;wsp:rsid wsp:val=&quot;661F292E&quot;/&gt;&lt;wsp:rsid wsp:val=&quot;6625201C&quot;/&gt;&lt;wsp:rsid wsp:val=&quot;66257A00&quot;/&gt;&lt;wsp:rsid wsp:val=&quot;663E0F4C&quot;/&gt;&lt;wsp:rsid wsp:val=&quot;664E4E26&quot;/&gt;&lt;wsp:rsid wsp:val=&quot;66637FD5&quot;/&gt;&lt;wsp:rsid wsp:val=&quot;66781ADC&quot;/&gt;&lt;wsp:rsid wsp:val=&quot;66852ECF&quot;/&gt;&lt;wsp:rsid wsp:val=&quot;66907CEE&quot;/&gt;&lt;wsp:rsid wsp:val=&quot;669A472F&quot;/&gt;&lt;wsp:rsid wsp:val=&quot;66BD19FE&quot;/&gt;&lt;wsp:rsid wsp:val=&quot;66D15D31&quot;/&gt;&lt;wsp:rsid wsp:val=&quot;66DB06A9&quot;/&gt;&lt;wsp:rsid wsp:val=&quot;66E00526&quot;/&gt;&lt;wsp:rsid wsp:val=&quot;67134181&quot;/&gt;&lt;wsp:rsid wsp:val=&quot;67166859&quot;/&gt;&lt;wsp:rsid wsp:val=&quot;67170BC0&quot;/&gt;&lt;wsp:rsid wsp:val=&quot;67187CC0&quot;/&gt;&lt;wsp:rsid wsp:val=&quot;67314BA4&quot;/&gt;&lt;wsp:rsid wsp:val=&quot;67367010&quot;/&gt;&lt;wsp:rsid wsp:val=&quot;673A6CC3&quot;/&gt;&lt;wsp:rsid wsp:val=&quot;674C5E92&quot;/&gt;&lt;wsp:rsid wsp:val=&quot;675076C7&quot;/&gt;&lt;wsp:rsid wsp:val=&quot;67554A8E&quot;/&gt;&lt;wsp:rsid wsp:val=&quot;67653E7B&quot;/&gt;&lt;wsp:rsid wsp:val=&quot;678172AA&quot;/&gt;&lt;wsp:rsid wsp:val=&quot;678714A0&quot;/&gt;&lt;wsp:rsid wsp:val=&quot;678A4691&quot;/&gt;&lt;wsp:rsid wsp:val=&quot;67A3239B&quot;/&gt;&lt;wsp:rsid wsp:val=&quot;67B122CC&quot;/&gt;&lt;wsp:rsid wsp:val=&quot;67B563A1&quot;/&gt;&lt;wsp:rsid wsp:val=&quot;67CA37CA&quot;/&gt;&lt;wsp:rsid wsp:val=&quot;67D150FA&quot;/&gt;&lt;wsp:rsid wsp:val=&quot;67D808CA&quot;/&gt;&lt;wsp:rsid wsp:val=&quot;67DC197E&quot;/&gt;&lt;wsp:rsid wsp:val=&quot;67E100E2&quot;/&gt;&lt;wsp:rsid wsp:val=&quot;68093CD5&quot;/&gt;&lt;wsp:rsid wsp:val=&quot;681A5FA4&quot;/&gt;&lt;wsp:rsid wsp:val=&quot;684B6C0F&quot;/&gt;&lt;wsp:rsid wsp:val=&quot;6868312B&quot;/&gt;&lt;wsp:rsid wsp:val=&quot;6880388E&quot;/&gt;&lt;wsp:rsid wsp:val=&quot;68835CEC&quot;/&gt;&lt;wsp:rsid wsp:val=&quot;68B60077&quot;/&gt;&lt;wsp:rsid wsp:val=&quot;68D76CD2&quot;/&gt;&lt;wsp:rsid wsp:val=&quot;68E350C9&quot;/&gt;&lt;wsp:rsid wsp:val=&quot;68F6058E&quot;/&gt;&lt;wsp:rsid wsp:val=&quot;68F83FF4&quot;/&gt;&lt;wsp:rsid wsp:val=&quot;68FD6CC2&quot;/&gt;&lt;wsp:rsid wsp:val=&quot;690D1D88&quot;/&gt;&lt;wsp:rsid wsp:val=&quot;69147F04&quot;/&gt;&lt;wsp:rsid wsp:val=&quot;6923050F&quot;/&gt;&lt;wsp:rsid wsp:val=&quot;69304731&quot;/&gt;&lt;wsp:rsid wsp:val=&quot;69456746&quot;/&gt;&lt;wsp:rsid wsp:val=&quot;69505D65&quot;/&gt;&lt;wsp:rsid wsp:val=&quot;695A3695&quot;/&gt;&lt;wsp:rsid wsp:val=&quot;696E3B70&quot;/&gt;&lt;wsp:rsid wsp:val=&quot;69761291&quot;/&gt;&lt;wsp:rsid wsp:val=&quot;699C39B7&quot;/&gt;&lt;wsp:rsid wsp:val=&quot;69A30D56&quot;/&gt;&lt;wsp:rsid wsp:val=&quot;69C31F34&quot;/&gt;&lt;wsp:rsid wsp:val=&quot;69CC6007&quot;/&gt;&lt;wsp:rsid wsp:val=&quot;69D70311&quot;/&gt;&lt;wsp:rsid wsp:val=&quot;69E5423B&quot;/&gt;&lt;wsp:rsid wsp:val=&quot;69EA302A&quot;/&gt;&lt;wsp:rsid wsp:val=&quot;69F551CC&quot;/&gt;&lt;wsp:rsid wsp:val=&quot;6A0D6834&quot;/&gt;&lt;wsp:rsid wsp:val=&quot;6A0E7B1A&quot;/&gt;&lt;wsp:rsid wsp:val=&quot;6A204B83&quot;/&gt;&lt;wsp:rsid wsp:val=&quot;6A2E511B&quot;/&gt;&lt;wsp:rsid wsp:val=&quot;6A351DDA&quot;/&gt;&lt;wsp:rsid wsp:val=&quot;6A3D3B05&quot;/&gt;&lt;wsp:rsid wsp:val=&quot;6A5452F7&quot;/&gt;&lt;wsp:rsid wsp:val=&quot;6A696874&quot;/&gt;&lt;wsp:rsid wsp:val=&quot;6A6C0322&quot;/&gt;&lt;wsp:rsid wsp:val=&quot;6A6C7FAF&quot;/&gt;&lt;wsp:rsid wsp:val=&quot;6A9264B2&quot;/&gt;&lt;wsp:rsid wsp:val=&quot;6A9B4007&quot;/&gt;&lt;wsp:rsid wsp:val=&quot;6AAA152B&quot;/&gt;&lt;wsp:rsid wsp:val=&quot;6AAF5A85&quot;/&gt;&lt;wsp:rsid wsp:val=&quot;6AB844F9&quot;/&gt;&lt;wsp:rsid wsp:val=&quot;6ABB3EDE&quot;/&gt;&lt;wsp:rsid wsp:val=&quot;6AC349AB&quot;/&gt;&lt;wsp:rsid wsp:val=&quot;6ACA3950&quot;/&gt;&lt;wsp:rsid wsp:val=&quot;6AD11CA6&quot;/&gt;&lt;wsp:rsid wsp:val=&quot;6AFE4362&quot;/&gt;&lt;wsp:rsid wsp:val=&quot;6B0E6292&quot;/&gt;&lt;wsp:rsid wsp:val=&quot;6B224534&quot;/&gt;&lt;wsp:rsid wsp:val=&quot;6B417AC1&quot;/&gt;&lt;wsp:rsid wsp:val=&quot;6B4B0699&quot;/&gt;&lt;wsp:rsid wsp:val=&quot;6B4C06D7&quot;/&gt;&lt;wsp:rsid wsp:val=&quot;6B4E4EFF&quot;/&gt;&lt;wsp:rsid wsp:val=&quot;6B581916&quot;/&gt;&lt;wsp:rsid wsp:val=&quot;6B720DF9&quot;/&gt;&lt;wsp:rsid wsp:val=&quot;6B774D46&quot;/&gt;&lt;wsp:rsid wsp:val=&quot;6BA42FFF&quot;/&gt;&lt;wsp:rsid wsp:val=&quot;6BA87639&quot;/&gt;&lt;wsp:rsid wsp:val=&quot;6BA96517&quot;/&gt;&lt;wsp:rsid wsp:val=&quot;6BAC1F16&quot;/&gt;&lt;wsp:rsid wsp:val=&quot;6BB14AC3&quot;/&gt;&lt;wsp:rsid wsp:val=&quot;6BBD681C&quot;/&gt;&lt;wsp:rsid wsp:val=&quot;6BC1664A&quot;/&gt;&lt;wsp:rsid wsp:val=&quot;6BEE17E6&quot;/&gt;&lt;wsp:rsid wsp:val=&quot;6BF96E85&quot;/&gt;&lt;wsp:rsid wsp:val=&quot;6C0044E1&quot;/&gt;&lt;wsp:rsid wsp:val=&quot;6C092C53&quot;/&gt;&lt;wsp:rsid wsp:val=&quot;6C153DEC&quot;/&gt;&lt;wsp:rsid wsp:val=&quot;6C1D5BD3&quot;/&gt;&lt;wsp:rsid wsp:val=&quot;6C1F7D6C&quot;/&gt;&lt;wsp:rsid wsp:val=&quot;6C2041DA&quot;/&gt;&lt;wsp:rsid wsp:val=&quot;6C3C5F8F&quot;/&gt;&lt;wsp:rsid wsp:val=&quot;6C5926F0&quot;/&gt;&lt;wsp:rsid wsp:val=&quot;6C6A7DCE&quot;/&gt;&lt;wsp:rsid wsp:val=&quot;6C7167A2&quot;/&gt;&lt;wsp:rsid wsp:val=&quot;6C7C3DBB&quot;/&gt;&lt;wsp:rsid wsp:val=&quot;6C9200E2&quot;/&gt;&lt;wsp:rsid wsp:val=&quot;6CA37839&quot;/&gt;&lt;wsp:rsid wsp:val=&quot;6CA412D3&quot;/&gt;&lt;wsp:rsid wsp:val=&quot;6CA50720&quot;/&gt;&lt;wsp:rsid wsp:val=&quot;6CAA29CA&quot;/&gt;&lt;wsp:rsid wsp:val=&quot;6CBB7F17&quot;/&gt;&lt;wsp:rsid wsp:val=&quot;6D0152A4&quot;/&gt;&lt;wsp:rsid wsp:val=&quot;6D0C62D7&quot;/&gt;&lt;wsp:rsid wsp:val=&quot;6D0E6AEA&quot;/&gt;&lt;wsp:rsid wsp:val=&quot;6D2A225B&quot;/&gt;&lt;wsp:rsid wsp:val=&quot;6D53095A&quot;/&gt;&lt;wsp:rsid wsp:val=&quot;6D550FEB&quot;/&gt;&lt;wsp:rsid wsp:val=&quot;6D596B73&quot;/&gt;&lt;wsp:rsid wsp:val=&quot;6D5B1B9F&quot;/&gt;&lt;wsp:rsid wsp:val=&quot;6D6A30F9&quot;/&gt;&lt;wsp:rsid wsp:val=&quot;6D7226D4&quot;/&gt;&lt;wsp:rsid wsp:val=&quot;6D8A27C7&quot;/&gt;&lt;wsp:rsid wsp:val=&quot;6D9B68FC&quot;/&gt;&lt;wsp:rsid wsp:val=&quot;6D9C7B4C&quot;/&gt;&lt;wsp:rsid wsp:val=&quot;6DA31CDD&quot;/&gt;&lt;wsp:rsid wsp:val=&quot;6DAA5881&quot;/&gt;&lt;wsp:rsid wsp:val=&quot;6DAC2180&quot;/&gt;&lt;wsp:rsid wsp:val=&quot;6DB62F45&quot;/&gt;&lt;wsp:rsid wsp:val=&quot;6DCB6153&quot;/&gt;&lt;wsp:rsid wsp:val=&quot;6DCC691E&quot;/&gt;&lt;wsp:rsid wsp:val=&quot;6DDE57B1&quot;/&gt;&lt;wsp:rsid wsp:val=&quot;6DE611EC&quot;/&gt;&lt;wsp:rsid wsp:val=&quot;6DEF25BA&quot;/&gt;&lt;wsp:rsid wsp:val=&quot;6E0C12AB&quot;/&gt;&lt;wsp:rsid wsp:val=&quot;6E1469F8&quot;/&gt;&lt;wsp:rsid wsp:val=&quot;6E267EFF&quot;/&gt;&lt;wsp:rsid wsp:val=&quot;6E2C0CB8&quot;/&gt;&lt;wsp:rsid wsp:val=&quot;6E2F1180&quot;/&gt;&lt;wsp:rsid wsp:val=&quot;6E3456F7&quot;/&gt;&lt;wsp:rsid wsp:val=&quot;6E3D4CAA&quot;/&gt;&lt;wsp:rsid wsp:val=&quot;6E560DEC&quot;/&gt;&lt;wsp:rsid wsp:val=&quot;6E5F1977&quot;/&gt;&lt;wsp:rsid wsp:val=&quot;6E647B7E&quot;/&gt;&lt;wsp:rsid wsp:val=&quot;6E6E0491&quot;/&gt;&lt;wsp:rsid wsp:val=&quot;6E7627CC&quot;/&gt;&lt;wsp:rsid wsp:val=&quot;6E8A6422&quot;/&gt;&lt;wsp:rsid wsp:val=&quot;6E942F58&quot;/&gt;&lt;wsp:rsid wsp:val=&quot;6ED7042E&quot;/&gt;&lt;wsp:rsid wsp:val=&quot;6EDC2D88&quot;/&gt;&lt;wsp:rsid wsp:val=&quot;6EE9036F&quot;/&gt;&lt;wsp:rsid wsp:val=&quot;6F0C6EBB&quot;/&gt;&lt;wsp:rsid wsp:val=&quot;6F1605E6&quot;/&gt;&lt;wsp:rsid wsp:val=&quot;6F45734F&quot;/&gt;&lt;wsp:rsid wsp:val=&quot;6F534244&quot;/&gt;&lt;wsp:rsid wsp:val=&quot;6F5A6BC3&quot;/&gt;&lt;wsp:rsid wsp:val=&quot;6F626372&quot;/&gt;&lt;wsp:rsid wsp:val=&quot;6F6E6C00&quot;/&gt;&lt;wsp:rsid wsp:val=&quot;6F79399B&quot;/&gt;&lt;wsp:rsid wsp:val=&quot;6F8B0BFC&quot;/&gt;&lt;wsp:rsid wsp:val=&quot;6FAF6FB8&quot;/&gt;&lt;wsp:rsid wsp:val=&quot;6FBA5BA5&quot;/&gt;&lt;wsp:rsid wsp:val=&quot;6FCB595B&quot;/&gt;&lt;wsp:rsid wsp:val=&quot;6FDC51A6&quot;/&gt;&lt;wsp:rsid wsp:val=&quot;6FEA74B8&quot;/&gt;&lt;wsp:rsid wsp:val=&quot;700222FD&quot;/&gt;&lt;wsp:rsid wsp:val=&quot;702A2B32&quot;/&gt;&lt;wsp:rsid wsp:val=&quot;702B4884&quot;/&gt;&lt;wsp:rsid wsp:val=&quot;702C3DBC&quot;/&gt;&lt;wsp:rsid wsp:val=&quot;703F2EE4&quot;/&gt;&lt;wsp:rsid wsp:val=&quot;70526BE1&quot;/&gt;&lt;wsp:rsid wsp:val=&quot;705D3E36&quot;/&gt;&lt;wsp:rsid wsp:val=&quot;706D7769&quot;/&gt;&lt;wsp:rsid wsp:val=&quot;707611E7&quot;/&gt;&lt;wsp:rsid wsp:val=&quot;7079403C&quot;/&gt;&lt;wsp:rsid wsp:val=&quot;708D6857&quot;/&gt;&lt;wsp:rsid wsp:val=&quot;7095709D&quot;/&gt;&lt;wsp:rsid wsp:val=&quot;70AD7B94&quot;/&gt;&lt;wsp:rsid wsp:val=&quot;70C02ACC&quot;/&gt;&lt;wsp:rsid wsp:val=&quot;70CF1BD5&quot;/&gt;&lt;wsp:rsid wsp:val=&quot;70EF0C74&quot;/&gt;&lt;wsp:rsid wsp:val=&quot;71082FD7&quot;/&gt;&lt;wsp:rsid wsp:val=&quot;71132B06&quot;/&gt;&lt;wsp:rsid wsp:val=&quot;712B27B0&quot;/&gt;&lt;wsp:rsid wsp:val=&quot;71372C83&quot;/&gt;&lt;wsp:rsid wsp:val=&quot;714410AC&quot;/&gt;&lt;wsp:rsid wsp:val=&quot;714707DA&quot;/&gt;&lt;wsp:rsid wsp:val=&quot;714831CE&quot;/&gt;&lt;wsp:rsid wsp:val=&quot;714F7850&quot;/&gt;&lt;wsp:rsid wsp:val=&quot;715F40A7&quot;/&gt;&lt;wsp:rsid wsp:val=&quot;71626DD3&quot;/&gt;&lt;wsp:rsid wsp:val=&quot;716E4857&quot;/&gt;&lt;wsp:rsid wsp:val=&quot;71706AEB&quot;/&gt;&lt;wsp:rsid wsp:val=&quot;71782114&quot;/&gt;&lt;wsp:rsid wsp:val=&quot;717A74F7&quot;/&gt;&lt;wsp:rsid wsp:val=&quot;717F50DA&quot;/&gt;&lt;wsp:rsid wsp:val=&quot;718662BB&quot;/&gt;&lt;wsp:rsid wsp:val=&quot;718B3F6A&quot;/&gt;&lt;wsp:rsid wsp:val=&quot;71AE4452&quot;/&gt;&lt;wsp:rsid wsp:val=&quot;71C0079D&quot;/&gt;&lt;wsp:rsid wsp:val=&quot;71D30C83&quot;/&gt;&lt;wsp:rsid wsp:val=&quot;71DB4E8F&quot;/&gt;&lt;wsp:rsid wsp:val=&quot;71DD16D8&quot;/&gt;&lt;wsp:rsid wsp:val=&quot;71E40716&quot;/&gt;&lt;wsp:rsid wsp:val=&quot;71F42514&quot;/&gt;&lt;wsp:rsid wsp:val=&quot;72037FC4&quot;/&gt;&lt;wsp:rsid wsp:val=&quot;72056294&quot;/&gt;&lt;wsp:rsid wsp:val=&quot;721A3265&quot;/&gt;&lt;wsp:rsid wsp:val=&quot;722435DE&quot;/&gt;&lt;wsp:rsid wsp:val=&quot;723F7DCA&quot;/&gt;&lt;wsp:rsid wsp:val=&quot;72627ABD&quot;/&gt;&lt;wsp:rsid wsp:val=&quot;72651DED&quot;/&gt;&lt;wsp:rsid wsp:val=&quot;72792D68&quot;/&gt;&lt;wsp:rsid wsp:val=&quot;728008B9&quot;/&gt;&lt;wsp:rsid wsp:val=&quot;72846E7D&quot;/&gt;&lt;wsp:rsid wsp:val=&quot;72910196&quot;/&gt;&lt;wsp:rsid wsp:val=&quot;7298108E&quot;/&gt;&lt;wsp:rsid wsp:val=&quot;729B6830&quot;/&gt;&lt;wsp:rsid wsp:val=&quot;72BF595E&quot;/&gt;&lt;wsp:rsid wsp:val=&quot;72C61FDA&quot;/&gt;&lt;wsp:rsid wsp:val=&quot;72C95033&quot;/&gt;&lt;wsp:rsid wsp:val=&quot;72CF5913&quot;/&gt;&lt;wsp:rsid wsp:val=&quot;72DB4503&quot;/&gt;&lt;wsp:rsid wsp:val=&quot;72DC7466&quot;/&gt;&lt;wsp:rsid wsp:val=&quot;731D0A2F&quot;/&gt;&lt;wsp:rsid wsp:val=&quot;732574F6&quot;/&gt;&lt;wsp:rsid wsp:val=&quot;73630884&quot;/&gt;&lt;wsp:rsid wsp:val=&quot;73632D2C&quot;/&gt;&lt;wsp:rsid wsp:val=&quot;736476FE&quot;/&gt;&lt;wsp:rsid wsp:val=&quot;73740851&quot;/&gt;&lt;wsp:rsid wsp:val=&quot;738743F9&quot;/&gt;&lt;wsp:rsid wsp:val=&quot;73A51B97&quot;/&gt;&lt;wsp:rsid wsp:val=&quot;73AE0F1B&quot;/&gt;&lt;wsp:rsid wsp:val=&quot;73C2491E&quot;/&gt;&lt;wsp:rsid wsp:val=&quot;73C8614C&quot;/&gt;&lt;wsp:rsid wsp:val=&quot;73F42354&quot;/&gt;&lt;wsp:rsid wsp:val=&quot;740A7DE9&quot;/&gt;&lt;wsp:rsid wsp:val=&quot;74181BEC&quot;/&gt;&lt;wsp:rsid wsp:val=&quot;74374B39&quot;/&gt;&lt;wsp:rsid wsp:val=&quot;74427950&quot;/&gt;&lt;wsp:rsid wsp:val=&quot;744F420B&quot;/&gt;&lt;wsp:rsid wsp:val=&quot;745E193D&quot;/&gt;&lt;wsp:rsid wsp:val=&quot;7470345E&quot;/&gt;&lt;wsp:rsid wsp:val=&quot;74981110&quot;/&gt;&lt;wsp:rsid wsp:val=&quot;749C52C0&quot;/&gt;&lt;wsp:rsid wsp:val=&quot;74C40D5B&quot;/&gt;&lt;wsp:rsid wsp:val=&quot;74CA7DB4&quot;/&gt;&lt;wsp:rsid wsp:val=&quot;74DB6EBD&quot;/&gt;&lt;wsp:rsid wsp:val=&quot;74E44085&quot;/&gt;&lt;wsp:rsid wsp:val=&quot;74FF7868&quot;/&gt;&lt;wsp:rsid wsp:val=&quot;751563E5&quot;/&gt;&lt;wsp:rsid wsp:val=&quot;75233D0F&quot;/&gt;&lt;wsp:rsid wsp:val=&quot;752F569A&quot;/&gt;&lt;wsp:rsid wsp:val=&quot;753C7F0A&quot;/&gt;&lt;wsp:rsid wsp:val=&quot;75440054&quot;/&gt;&lt;wsp:rsid wsp:val=&quot;75452401&quot;/&gt;&lt;wsp:rsid wsp:val=&quot;755148EE&quot;/&gt;&lt;wsp:rsid wsp:val=&quot;757F5A2A&quot;/&gt;&lt;wsp:rsid wsp:val=&quot;75883E27&quot;/&gt;&lt;wsp:rsid wsp:val=&quot;759D6A64&quot;/&gt;&lt;wsp:rsid wsp:val=&quot;75A35923&quot;/&gt;&lt;wsp:rsid wsp:val=&quot;75A530DD&quot;/&gt;&lt;wsp:rsid wsp:val=&quot;75C73CD0&quot;/&gt;&lt;wsp:rsid wsp:val=&quot;75CB2DAA&quot;/&gt;&lt;wsp:rsid wsp:val=&quot;76094349&quot;/&gt;&lt;wsp:rsid wsp:val=&quot;76254A6C&quot;/&gt;&lt;wsp:rsid wsp:val=&quot;762750EA&quot;/&gt;&lt;wsp:rsid wsp:val=&quot;762A114A&quot;/&gt;&lt;wsp:rsid wsp:val=&quot;76327598&quot;/&gt;&lt;wsp:rsid wsp:val=&quot;763A2375&quot;/&gt;&lt;wsp:rsid wsp:val=&quot;764F1B81&quot;/&gt;&lt;wsp:rsid wsp:val=&quot;765A7B9D&quot;/&gt;&lt;wsp:rsid wsp:val=&quot;766672E5&quot;/&gt;&lt;wsp:rsid wsp:val=&quot;76692A5F&quot;/&gt;&lt;wsp:rsid wsp:val=&quot;76770550&quot;/&gt;&lt;wsp:rsid wsp:val=&quot;767921D6&quot;/&gt;&lt;wsp:rsid wsp:val=&quot;767F7F33&quot;/&gt;&lt;wsp:rsid wsp:val=&quot;76891D31&quot;/&gt;&lt;wsp:rsid wsp:val=&quot;76997C8C&quot;/&gt;&lt;wsp:rsid wsp:val=&quot;769B5B80&quot;/&gt;&lt;wsp:rsid wsp:val=&quot;76C21499&quot;/&gt;&lt;wsp:rsid wsp:val=&quot;76D569DC&quot;/&gt;&lt;wsp:rsid wsp:val=&quot;76F077E9&quot;/&gt;&lt;wsp:rsid wsp:val=&quot;7701533E&quot;/&gt;&lt;wsp:rsid wsp:val=&quot;770D08B2&quot;/&gt;&lt;wsp:rsid wsp:val=&quot;771076D1&quot;/&gt;&lt;wsp:rsid wsp:val=&quot;77161DE7&quot;/&gt;&lt;wsp:rsid wsp:val=&quot;771C6295&quot;/&gt;&lt;wsp:rsid wsp:val=&quot;772C0B5E&quot;/&gt;&lt;wsp:rsid wsp:val=&quot;772E017A&quot;/&gt;&lt;wsp:rsid wsp:val=&quot;7738216A&quot;/&gt;&lt;wsp:rsid wsp:val=&quot;773A3E17&quot;/&gt;&lt;wsp:rsid wsp:val=&quot;773C4A3F&quot;/&gt;&lt;wsp:rsid wsp:val=&quot;774F42E0&quot;/&gt;&lt;wsp:rsid wsp:val=&quot;777C05B4&quot;/&gt;&lt;wsp:rsid wsp:val=&quot;777F7D38&quot;/&gt;&lt;wsp:rsid wsp:val=&quot;7789193B&quot;/&gt;&lt;wsp:rsid wsp:val=&quot;77910377&quot;/&gt;&lt;wsp:rsid wsp:val=&quot;77964E9C&quot;/&gt;&lt;wsp:rsid wsp:val=&quot;779F407A&quot;/&gt;&lt;wsp:rsid wsp:val=&quot;77AC377D&quot;/&gt;&lt;wsp:rsid wsp:val=&quot;77B413F9&quot;/&gt;&lt;wsp:rsid wsp:val=&quot;77C760FB&quot;/&gt;&lt;wsp:rsid wsp:val=&quot;77C902A3&quot;/&gt;&lt;wsp:rsid wsp:val=&quot;77D9044A&quot;/&gt;&lt;wsp:rsid wsp:val=&quot;77DF5788&quot;/&gt;&lt;wsp:rsid wsp:val=&quot;77E36CD8&quot;/&gt;&lt;wsp:rsid wsp:val=&quot;780868FE&quot;/&gt;&lt;wsp:rsid wsp:val=&quot;783B7B58&quot;/&gt;&lt;wsp:rsid wsp:val=&quot;784150EE&quot;/&gt;&lt;wsp:rsid wsp:val=&quot;7853272D&quot;/&gt;&lt;wsp:rsid wsp:val=&quot;78754116&quot;/&gt;&lt;wsp:rsid wsp:val=&quot;788A077F&quot;/&gt;&lt;wsp:rsid wsp:val=&quot;789064B1&quot;/&gt;&lt;wsp:rsid wsp:val=&quot;78AD7BF3&quot;/&gt;&lt;wsp:rsid wsp:val=&quot;78B2126B&quot;/&gt;&lt;wsp:rsid wsp:val=&quot;78C0592C&quot;/&gt;&lt;wsp:rsid wsp:val=&quot;78D16950&quot;/&gt;&lt;wsp:rsid wsp:val=&quot;78D34E43&quot;/&gt;&lt;wsp:rsid wsp:val=&quot;78D36825&quot;/&gt;&lt;wsp:rsid wsp:val=&quot;78D759AE&quot;/&gt;&lt;wsp:rsid wsp:val=&quot;78E74DC2&quot;/&gt;&lt;wsp:rsid wsp:val=&quot;78ED308C&quot;/&gt;&lt;wsp:rsid wsp:val=&quot;78F12B0B&quot;/&gt;&lt;wsp:rsid wsp:val=&quot;7902262E&quot;/&gt;&lt;wsp:rsid wsp:val=&quot;79366E4B&quot;/&gt;&lt;wsp:rsid wsp:val=&quot;7937053A&quot;/&gt;&lt;wsp:rsid wsp:val=&quot;793B3960&quot;/&gt;&lt;wsp:rsid wsp:val=&quot;793D6983&quot;/&gt;&lt;wsp:rsid wsp:val=&quot;795A7E31&quot;/&gt;&lt;wsp:rsid wsp:val=&quot;796C1483&quot;/&gt;&lt;wsp:rsid wsp:val=&quot;797C2617&quot;/&gt;&lt;wsp:rsid wsp:val=&quot;79834DEF&quot;/&gt;&lt;wsp:rsid wsp:val=&quot;798A27BB&quot;/&gt;&lt;wsp:rsid wsp:val=&quot;798F63CA&quot;/&gt;&lt;wsp:rsid wsp:val=&quot;79AA7AD7&quot;/&gt;&lt;wsp:rsid wsp:val=&quot;79C10DD2&quot;/&gt;&lt;wsp:rsid wsp:val=&quot;79CA31EE&quot;/&gt;&lt;wsp:rsid wsp:val=&quot;79D116AF&quot;/&gt;&lt;wsp:rsid wsp:val=&quot;79D97389&quot;/&gt;&lt;wsp:rsid wsp:val=&quot;79E72193&quot;/&gt;&lt;wsp:rsid wsp:val=&quot;79E92BC6&quot;/&gt;&lt;wsp:rsid wsp:val=&quot;79F61D17&quot;/&gt;&lt;wsp:rsid wsp:val=&quot;79F7465D&quot;/&gt;&lt;wsp:rsid wsp:val=&quot;7A2D792F&quot;/&gt;&lt;wsp:rsid wsp:val=&quot;7A367DFE&quot;/&gt;&lt;wsp:rsid wsp:val=&quot;7A377BCB&quot;/&gt;&lt;wsp:rsid wsp:val=&quot;7A566D84&quot;/&gt;&lt;wsp:rsid wsp:val=&quot;7A606797&quot;/&gt;&lt;wsp:rsid wsp:val=&quot;7A9668A6&quot;/&gt;&lt;wsp:rsid wsp:val=&quot;7A9D1708&quot;/&gt;&lt;wsp:rsid wsp:val=&quot;7AAB257B&quot;/&gt;&lt;wsp:rsid wsp:val=&quot;7AC55E4D&quot;/&gt;&lt;wsp:rsid wsp:val=&quot;7AEE1A23&quot;/&gt;&lt;wsp:rsid wsp:val=&quot;7B302529&quot;/&gt;&lt;wsp:rsid wsp:val=&quot;7B572712&quot;/&gt;&lt;wsp:rsid wsp:val=&quot;7BAF48F9&quot;/&gt;&lt;wsp:rsid wsp:val=&quot;7BB0747C&quot;/&gt;&lt;wsp:rsid wsp:val=&quot;7BDA5E3D&quot;/&gt;&lt;wsp:rsid wsp:val=&quot;7BE77659&quot;/&gt;&lt;wsp:rsid wsp:val=&quot;7BF115E5&quot;/&gt;&lt;wsp:rsid wsp:val=&quot;7C0311BD&quot;/&gt;&lt;wsp:rsid wsp:val=&quot;7C3376E0&quot;/&gt;&lt;wsp:rsid wsp:val=&quot;7C393B06&quot;/&gt;&lt;wsp:rsid wsp:val=&quot;7C497553&quot;/&gt;&lt;wsp:rsid wsp:val=&quot;7C5100F6&quot;/&gt;&lt;wsp:rsid wsp:val=&quot;7C687AE6&quot;/&gt;&lt;wsp:rsid wsp:val=&quot;7C7D2B27&quot;/&gt;&lt;wsp:rsid wsp:val=&quot;7C832A14&quot;/&gt;&lt;wsp:rsid wsp:val=&quot;7C966BE4&quot;/&gt;&lt;wsp:rsid wsp:val=&quot;7C991A88&quot;/&gt;&lt;wsp:rsid wsp:val=&quot;7C9E3209&quot;/&gt;&lt;wsp:rsid wsp:val=&quot;7CB17CEB&quot;/&gt;&lt;wsp:rsid wsp:val=&quot;7CB563E3&quot;/&gt;&lt;wsp:rsid wsp:val=&quot;7CB60377&quot;/&gt;&lt;wsp:rsid wsp:val=&quot;7CB72D6E&quot;/&gt;&lt;wsp:rsid wsp:val=&quot;7CC23920&quot;/&gt;&lt;wsp:rsid wsp:val=&quot;7CCE6561&quot;/&gt;&lt;wsp:rsid wsp:val=&quot;7CE20D6D&quot;/&gt;&lt;wsp:rsid wsp:val=&quot;7D0924CC&quot;/&gt;&lt;wsp:rsid wsp:val=&quot;7D137FFB&quot;/&gt;&lt;wsp:rsid wsp:val=&quot;7D1D66E1&quot;/&gt;&lt;wsp:rsid wsp:val=&quot;7D346B68&quot;/&gt;&lt;wsp:rsid wsp:val=&quot;7D584A95&quot;/&gt;&lt;wsp:rsid wsp:val=&quot;7D823D84&quot;/&gt;&lt;wsp:rsid wsp:val=&quot;7D9277DE&quot;/&gt;&lt;wsp:rsid wsp:val=&quot;7DB4179D&quot;/&gt;&lt;wsp:rsid wsp:val=&quot;7DB60F5F&quot;/&gt;&lt;wsp:rsid wsp:val=&quot;7DB86708&quot;/&gt;&lt;wsp:rsid wsp:val=&quot;7DE515A3&quot;/&gt;&lt;wsp:rsid wsp:val=&quot;7DF64A6F&quot;/&gt;&lt;wsp:rsid wsp:val=&quot;7E0210A3&quot;/&gt;&lt;wsp:rsid wsp:val=&quot;7E064876&quot;/&gt;&lt;wsp:rsid wsp:val=&quot;7E07636B&quot;/&gt;&lt;wsp:rsid wsp:val=&quot;7E2817F5&quot;/&gt;&lt;wsp:rsid wsp:val=&quot;7E3B37DD&quot;/&gt;&lt;wsp:rsid wsp:val=&quot;7E454955&quot;/&gt;&lt;wsp:rsid wsp:val=&quot;7E4A612F&quot;/&gt;&lt;wsp:rsid wsp:val=&quot;7E5E4BA7&quot;/&gt;&lt;wsp:rsid wsp:val=&quot;7E623FD6&quot;/&gt;&lt;wsp:rsid wsp:val=&quot;7E6568DE&quot;/&gt;&lt;wsp:rsid wsp:val=&quot;7E71695E&quot;/&gt;&lt;wsp:rsid wsp:val=&quot;7E926441&quot;/&gt;&lt;wsp:rsid wsp:val=&quot;7E9A7E57&quot;/&gt;&lt;wsp:rsid wsp:val=&quot;7EA41D17&quot;/&gt;&lt;wsp:rsid wsp:val=&quot;7EAC1C7A&quot;/&gt;&lt;wsp:rsid wsp:val=&quot;7EB55047&quot;/&gt;&lt;wsp:rsid wsp:val=&quot;7EE46143&quot;/&gt;&lt;wsp:rsid wsp:val=&quot;7EF91408&quot;/&gt;&lt;wsp:rsid wsp:val=&quot;7F4117F1&quot;/&gt;&lt;wsp:rsid wsp:val=&quot;7F425225&quot;/&gt;&lt;wsp:rsid wsp:val=&quot;7F5349F3&quot;/&gt;&lt;wsp:rsid wsp:val=&quot;7F800037&quot;/&gt;&lt;wsp:rsid wsp:val=&quot;7F977AF0&quot;/&gt;&lt;wsp:rsid wsp:val=&quot;7FA95DC6&quot;/&gt;&lt;wsp:rsid wsp:val=&quot;7FAE1AA4&quot;/&gt;&lt;wsp:rsid wsp:val=&quot;7FBE3D7D&quot;/&gt;&lt;wsp:rsid wsp:val=&quot;7FF37124&quot;/&gt;&lt;wsp:rsid wsp:val=&quot;7FF4629D&quot;/&gt;&lt;wsp:rsid wsp:val=&quot;7FF707E0&quot;/&gt;&lt;/wsp:rsids&gt;&lt;/w:docPr&gt;&lt;w:body&gt;&lt;wx:sect&gt;&lt;w:p wsp:rsidR=&quot;00000000&quot; wsp:rsidRDefault=&quot;00315A5C&quot; wsp:rsidP=&quot;00315A5C&quot;&gt;&lt;m:oMathPara&gt;&lt;m:oMath&gt;&lt;m:r&gt;&lt;w:rPr&gt;&lt;w:rFonts w:ascii=&quot;Cambria Math&quot; w:h-ansi=&quot;Cambria Math&quot;/&gt;&lt;wx:font wx:val=&quot;Cambria Math&quot;/&gt;&lt;w:i/&gt;&lt;w:lang w:val=&quot;EN-US&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F835FC" w:rsidRPr="003A273D">
        <w:rPr>
          <w:rFonts w:ascii="Times New Roman" w:hAnsi="Times New Roman"/>
          <w:lang w:val="en-US"/>
        </w:rPr>
        <w:instrText xml:space="preserve"> </w:instrText>
      </w:r>
      <w:r w:rsidR="00F835FC" w:rsidRPr="003A273D">
        <w:rPr>
          <w:rFonts w:ascii="Times New Roman" w:hAnsi="Times New Roman"/>
          <w:lang w:val="en-US"/>
        </w:rPr>
        <w:fldChar w:fldCharType="separate"/>
      </w:r>
      <w:r w:rsidR="003E6131">
        <w:rPr>
          <w:rFonts w:ascii="Times New Roman" w:hAnsi="Times New Roman"/>
          <w:noProof/>
          <w:position w:val="-5"/>
        </w:rPr>
        <w:pict w14:anchorId="62DB44F5">
          <v:shape id="_x0000_i1028" type="#_x0000_t75" alt="" style="width:4.8pt;height:12.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stylePaneFormatFilter w:val=&quot;3F01&quot;/&gt;&lt;w:defaultTabStop w:val=&quot;567&quot;/&gt;&lt;w:hyphenationZone w:val=&quot;425&quot;/&gt;&lt;w:doNotHyphenateCaps/&gt;&lt;w:drawingGridHorizontalSpacing w:val=&quot;120&quot;/&gt;&lt;w:drawingGridVerticalSpacing w:val=&quot;120&quot;/&gt;&lt;w:useMarginsForDrawingGridOrigin/&gt;&lt;w:doNotShadeFormData/&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applyBreakingRules/&gt;&lt;w:dontGrowAutofit/&gt;&lt;w:useFELayout/&gt;&lt;/w:compat&gt;&lt;wsp:rsids&gt;&lt;wsp:rsidRoot wsp:val=&quot;00100F45&quot;/&gt;&lt;wsp:rsid wsp:val=&quot;000006E1&quot;/&gt;&lt;wsp:rsid wsp:val=&quot;000011DE&quot;/&gt;&lt;wsp:rsid wsp:val=&quot;00001A2B&quot;/&gt;&lt;wsp:rsid wsp:val=&quot;00001CB0&quot;/&gt;&lt;wsp:rsid wsp:val=&quot;00002A37&quot;/&gt;&lt;wsp:rsid wsp:val=&quot;00002A63&quot;/&gt;&lt;wsp:rsid wsp:val=&quot;000032DF&quot;/&gt;&lt;wsp:rsid wsp:val=&quot;000032F4&quot;/&gt;&lt;wsp:rsid wsp:val=&quot;000034E4&quot;/&gt;&lt;wsp:rsid wsp:val=&quot;0000541E&quot;/&gt;&lt;wsp:rsid wsp:val=&quot;00006446&quot;/&gt;&lt;wsp:rsid wsp:val=&quot;00006896&quot;/&gt;&lt;wsp:rsid wsp:val=&quot;00006EDC&quot;/&gt;&lt;wsp:rsid wsp:val=&quot;0000733B&quot;/&gt;&lt;wsp:rsid wsp:val=&quot;00007CDC&quot;/&gt;&lt;wsp:rsid wsp:val=&quot;00010CDD&quot;/&gt;&lt;wsp:rsid wsp:val=&quot;0001115E&quot;/&gt;&lt;wsp:rsid wsp:val=&quot;00011824&quot;/&gt;&lt;wsp:rsid wsp:val=&quot;00011B28&quot;/&gt;&lt;wsp:rsid wsp:val=&quot;00011CE9&quot;/&gt;&lt;wsp:rsid wsp:val=&quot;000126CB&quot;/&gt;&lt;wsp:rsid wsp:val=&quot;00012CA8&quot;/&gt;&lt;wsp:rsid wsp:val=&quot;000130DA&quot;/&gt;&lt;wsp:rsid wsp:val=&quot;00013C6E&quot;/&gt;&lt;wsp:rsid wsp:val=&quot;00013FC9&quot;/&gt;&lt;wsp:rsid wsp:val=&quot;00014455&quot;/&gt;&lt;wsp:rsid wsp:val=&quot;00014BD6&quot;/&gt;&lt;wsp:rsid wsp:val=&quot;00015D15&quot;/&gt;&lt;wsp:rsid wsp:val=&quot;0002005B&quot;/&gt;&lt;wsp:rsid wsp:val=&quot;000209F3&quot;/&gt;&lt;wsp:rsid wsp:val=&quot;00020BBB&quot;/&gt;&lt;wsp:rsid wsp:val=&quot;00020C30&quot;/&gt;&lt;wsp:rsid wsp:val=&quot;00021818&quot;/&gt;&lt;wsp:rsid wsp:val=&quot;00023678&quot;/&gt;&lt;wsp:rsid wsp:val=&quot;00023B49&quot;/&gt;&lt;wsp:rsid wsp:val=&quot;00023BDC&quot;/&gt;&lt;wsp:rsid wsp:val=&quot;00024170&quot;/&gt;&lt;wsp:rsid wsp:val=&quot;00024E02&quot;/&gt;&lt;wsp:rsid wsp:val=&quot;00025347&quot;/&gt;&lt;wsp:rsid wsp:val=&quot;0002564D&quot;/&gt;&lt;wsp:rsid wsp:val=&quot;00025C23&quot;/&gt;&lt;wsp:rsid wsp:val=&quot;00025ECA&quot;/&gt;&lt;wsp:rsid wsp:val=&quot;000263D8&quot;/&gt;&lt;wsp:rsid wsp:val=&quot;0002781C&quot;/&gt;&lt;wsp:rsid wsp:val=&quot;00030E4A&quot;/&gt;&lt;wsp:rsid wsp:val=&quot;000311C7&quot;/&gt;&lt;wsp:rsid wsp:val=&quot;0003179E&quot;/&gt;&lt;wsp:rsid wsp:val=&quot;00032374&quot;/&gt;&lt;wsp:rsid wsp:val=&quot;000325B8&quot;/&gt;&lt;wsp:rsid wsp:val=&quot;00032632&quot;/&gt;&lt;wsp:rsid wsp:val=&quot;0003480D&quot;/&gt;&lt;wsp:rsid wsp:val=&quot;00034C15&quot;/&gt;&lt;wsp:rsid wsp:val=&quot;00035706&quot;/&gt;&lt;wsp:rsid wsp:val=&quot;00035E1B&quot;/&gt;&lt;wsp:rsid wsp:val=&quot;00036161&quot;/&gt;&lt;wsp:rsid wsp:val=&quot;000364B8&quot;/&gt;&lt;wsp:rsid wsp:val=&quot;00036BA1&quot;/&gt;&lt;wsp:rsid wsp:val=&quot;00040292&quot;/&gt;&lt;wsp:rsid wsp:val=&quot;00041962&quot;/&gt;&lt;wsp:rsid wsp:val=&quot;00041994&quot;/&gt;&lt;wsp:rsid wsp:val=&quot;00041A3F&quot;/&gt;&lt;wsp:rsid wsp:val=&quot;000422E2&quot;/&gt;&lt;wsp:rsid wsp:val=&quot;00042F22&quot;/&gt;&lt;wsp:rsid wsp:val=&quot;0004395C&quot;/&gt;&lt;wsp:rsid wsp:val=&quot;00043F68&quot;/&gt;&lt;wsp:rsid wsp:val=&quot;000443F0&quot;/&gt;&lt;wsp:rsid wsp:val=&quot;000444EF&quot;/&gt;&lt;wsp:rsid wsp:val=&quot;00045FF8&quot;/&gt;&lt;wsp:rsid wsp:val=&quot;00046166&quot;/&gt;&lt;wsp:rsid wsp:val=&quot;00050680&quot;/&gt;&lt;wsp:rsid wsp:val=&quot;000511F7&quot;/&gt;&lt;wsp:rsid wsp:val=&quot;00052A07&quot;/&gt;&lt;wsp:rsid wsp:val=&quot;00052F21&quot;/&gt;&lt;wsp:rsid wsp:val=&quot;000534E3&quot;/&gt;&lt;wsp:rsid wsp:val=&quot;00053D03&quot;/&gt;&lt;wsp:rsid wsp:val=&quot;0005427C&quot;/&gt;&lt;wsp:rsid wsp:val=&quot;00054E12&quot;/&gt;&lt;wsp:rsid wsp:val=&quot;00055CD1&quot;/&gt;&lt;wsp:rsid wsp:val=&quot;0005606A&quot;/&gt;&lt;wsp:rsid wsp:val=&quot;0005660D&quot;/&gt;&lt;wsp:rsid wsp:val=&quot;00057117&quot;/&gt;&lt;wsp:rsid wsp:val=&quot;000609B7&quot;/&gt;&lt;wsp:rsid wsp:val=&quot;00060CA1&quot;/&gt;&lt;wsp:rsid wsp:val=&quot;000616E7&quot;/&gt;&lt;wsp:rsid wsp:val=&quot;00061FB9&quot;/&gt;&lt;wsp:rsid wsp:val=&quot;00063D57&quot;/&gt;&lt;wsp:rsid wsp:val=&quot;0006483C&quot;/&gt;&lt;wsp:rsid wsp:val=&quot;0006487E&quot;/&gt;&lt;wsp:rsid wsp:val=&quot;0006525C&quot;/&gt;&lt;wsp:rsid wsp:val=&quot;00065E1A&quot;/&gt;&lt;wsp:rsid wsp:val=&quot;000660A9&quot;/&gt;&lt;wsp:rsid wsp:val=&quot;0006651C&quot;/&gt;&lt;wsp:rsid wsp:val=&quot;0007092F&quot;/&gt;&lt;wsp:rsid wsp:val=&quot;0007094A&quot;/&gt;&lt;wsp:rsid wsp:val=&quot;00070FBD&quot;/&gt;&lt;wsp:rsid wsp:val=&quot;0007125C&quot;/&gt;&lt;wsp:rsid wsp:val=&quot;000715B7&quot;/&gt;&lt;wsp:rsid wsp:val=&quot;00071E77&quot;/&gt;&lt;wsp:rsid wsp:val=&quot;00074B37&quot;/&gt;&lt;wsp:rsid wsp:val=&quot;000764EE&quot;/&gt;&lt;wsp:rsid wsp:val=&quot;0007697B&quot;/&gt;&lt;wsp:rsid wsp:val=&quot;00076C09&quot;/&gt;&lt;wsp:rsid wsp:val=&quot;00076DAA&quot;/&gt;&lt;wsp:rsid wsp:val=&quot;00077E5F&quot;/&gt;&lt;wsp:rsid wsp:val=&quot;0008036A&quot;/&gt;&lt;wsp:rsid wsp:val=&quot;000808F6&quot;/&gt;&lt;wsp:rsid wsp:val=&quot;0008112F&quot;/&gt;&lt;wsp:rsid wsp:val=&quot;00081486&quot;/&gt;&lt;wsp:rsid wsp:val=&quot;00081AE6&quot;/&gt;&lt;wsp:rsid wsp:val=&quot;00081EA4&quot;/&gt;&lt;wsp:rsid wsp:val=&quot;000823B5&quot;/&gt;&lt;wsp:rsid wsp:val=&quot;00082746&quot;/&gt;&lt;wsp:rsid wsp:val=&quot;000839C7&quot;/&gt;&lt;wsp:rsid wsp:val=&quot;0008458F&quot;/&gt;&lt;wsp:rsid wsp:val=&quot;0008496C&quot;/&gt;&lt;wsp:rsid wsp:val=&quot;00084DDB&quot;/&gt;&lt;wsp:rsid wsp:val=&quot;00084E51&quot;/&gt;&lt;wsp:rsid wsp:val=&quot;000851F6&quot;/&gt;&lt;wsp:rsid wsp:val=&quot;000855EB&quot;/&gt;&lt;wsp:rsid wsp:val=&quot;00085B52&quot;/&gt;&lt;wsp:rsid wsp:val=&quot;00085F5F&quot;/&gt;&lt;wsp:rsid wsp:val=&quot;000866F2&quot;/&gt;&lt;wsp:rsid wsp:val=&quot;0009009F&quot;/&gt;&lt;wsp:rsid wsp:val=&quot;0009055D&quot;/&gt;&lt;wsp:rsid wsp:val=&quot;000908DF&quot;/&gt;&lt;wsp:rsid wsp:val=&quot;00090B11&quot;/&gt;&lt;wsp:rsid wsp:val=&quot;00090CCA&quot;/&gt;&lt;wsp:rsid wsp:val=&quot;00090FA4&quot;/&gt;&lt;wsp:rsid wsp:val=&quot;00091557&quot;/&gt;&lt;wsp:rsid wsp:val=&quot;00091BD2&quot;/&gt;&lt;wsp:rsid wsp:val=&quot;0009223B&quot;/&gt;&lt;wsp:rsid wsp:val=&quot;000924C1&quot;/&gt;&lt;wsp:rsid wsp:val=&quot;000924F0&quot;/&gt;&lt;wsp:rsid wsp:val=&quot;00092B87&quot;/&gt;&lt;wsp:rsid wsp:val=&quot;00092FAF&quot;/&gt;&lt;wsp:rsid wsp:val=&quot;000933E1&quot;/&gt;&lt;wsp:rsid wsp:val=&quot;00093474&quot;/&gt;&lt;wsp:rsid wsp:val=&quot;000937BD&quot;/&gt;&lt;wsp:rsid wsp:val=&quot;00093BC3&quot;/&gt;&lt;wsp:rsid wsp:val=&quot;00094092&quot;/&gt;&lt;wsp:rsid wsp:val=&quot;00094DAB&quot;/&gt;&lt;wsp:rsid wsp:val=&quot;0009510F&quot;/&gt;&lt;wsp:rsid wsp:val=&quot;00096F65&quot;/&gt;&lt;wsp:rsid wsp:val=&quot;00097902&quot;/&gt;&lt;wsp:rsid wsp:val=&quot;000A0B74&quot;/&gt;&lt;wsp:rsid wsp:val=&quot;000A1101&quot;/&gt;&lt;wsp:rsid wsp:val=&quot;000A1964&quot;/&gt;&lt;wsp:rsid wsp:val=&quot;000A1B7B&quot;/&gt;&lt;wsp:rsid wsp:val=&quot;000A1EA1&quot;/&gt;&lt;wsp:rsid wsp:val=&quot;000A27CA&quot;/&gt;&lt;wsp:rsid wsp:val=&quot;000A36C3&quot;/&gt;&lt;wsp:rsid wsp:val=&quot;000A4185&quot;/&gt;&lt;wsp:rsid wsp:val=&quot;000A56F2&quot;/&gt;&lt;wsp:rsid wsp:val=&quot;000A6A12&quot;/&gt;&lt;wsp:rsid wsp:val=&quot;000A714F&quot;/&gt;&lt;wsp:rsid wsp:val=&quot;000B02E5&quot;/&gt;&lt;wsp:rsid wsp:val=&quot;000B0DA1&quot;/&gt;&lt;wsp:rsid wsp:val=&quot;000B176A&quot;/&gt;&lt;wsp:rsid wsp:val=&quot;000B21DC&quot;/&gt;&lt;wsp:rsid wsp:val=&quot;000B2719&quot;/&gt;&lt;wsp:rsid wsp:val=&quot;000B2912&quot;/&gt;&lt;wsp:rsid wsp:val=&quot;000B34AE&quot;/&gt;&lt;wsp:rsid wsp:val=&quot;000B3A8F&quot;/&gt;&lt;wsp:rsid wsp:val=&quot;000B4AB9&quot;/&gt;&lt;wsp:rsid wsp:val=&quot;000B4E3E&quot;/&gt;&lt;wsp:rsid wsp:val=&quot;000B58C3&quot;/&gt;&lt;wsp:rsid wsp:val=&quot;000B61E9&quot;/&gt;&lt;wsp:rsid wsp:val=&quot;000B7ABA&quot;/&gt;&lt;wsp:rsid wsp:val=&quot;000C038F&quot;/&gt;&lt;wsp:rsid wsp:val=&quot;000C14ED&quot;/&gt;&lt;wsp:rsid wsp:val=&quot;000C165A&quot;/&gt;&lt;wsp:rsid wsp:val=&quot;000C21AC&quot;/&gt;&lt;wsp:rsid wsp:val=&quot;000C27C5&quot;/&gt;&lt;wsp:rsid wsp:val=&quot;000C29A4&quot;/&gt;&lt;wsp:rsid wsp:val=&quot;000C2E19&quot;/&gt;&lt;wsp:rsid wsp:val=&quot;000C3469&quot;/&gt;&lt;wsp:rsid wsp:val=&quot;000C3728&quot;/&gt;&lt;wsp:rsid wsp:val=&quot;000C3824&quot;/&gt;&lt;wsp:rsid wsp:val=&quot;000C3B9C&quot;/&gt;&lt;wsp:rsid wsp:val=&quot;000C40FA&quot;/&gt;&lt;wsp:rsid wsp:val=&quot;000C4C97&quot;/&gt;&lt;wsp:rsid wsp:val=&quot;000C69AE&quot;/&gt;&lt;wsp:rsid wsp:val=&quot;000C7397&quot;/&gt;&lt;wsp:rsid wsp:val=&quot;000D040F&quot;/&gt;&lt;wsp:rsid wsp:val=&quot;000D0D07&quot;/&gt;&lt;wsp:rsid wsp:val=&quot;000D2D69&quot;/&gt;&lt;wsp:rsid wsp:val=&quot;000D2F1D&quot;/&gt;&lt;wsp:rsid wsp:val=&quot;000D3206&quot;/&gt;&lt;wsp:rsid wsp:val=&quot;000D34AE&quot;/&gt;&lt;wsp:rsid wsp:val=&quot;000D4797&quot;/&gt;&lt;wsp:rsid wsp:val=&quot;000D61AA&quot;/&gt;&lt;wsp:rsid wsp:val=&quot;000D64AB&quot;/&gt;&lt;wsp:rsid wsp:val=&quot;000D6C88&quot;/&gt;&lt;wsp:rsid wsp:val=&quot;000E0527&quot;/&gt;&lt;wsp:rsid wsp:val=&quot;000E0AD5&quot;/&gt;&lt;wsp:rsid wsp:val=&quot;000E156A&quot;/&gt;&lt;wsp:rsid wsp:val=&quot;000E1A8E&quot;/&gt;&lt;wsp:rsid wsp:val=&quot;000E1E92&quot;/&gt;&lt;wsp:rsid wsp:val=&quot;000E30A7&quot;/&gt;&lt;wsp:rsid wsp:val=&quot;000E319A&quot;/&gt;&lt;wsp:rsid wsp:val=&quot;000E3710&quot;/&gt;&lt;wsp:rsid wsp:val=&quot;000E48E1&quot;/&gt;&lt;wsp:rsid wsp:val=&quot;000E7966&quot;/&gt;&lt;wsp:rsid wsp:val=&quot;000E7C06&quot;/&gt;&lt;wsp:rsid wsp:val=&quot;000F06D6&quot;/&gt;&lt;wsp:rsid wsp:val=&quot;000F08AE&quot;/&gt;&lt;wsp:rsid wsp:val=&quot;000F0EB1&quot;/&gt;&lt;wsp:rsid wsp:val=&quot;000F1106&quot;/&gt;&lt;wsp:rsid wsp:val=&quot;000F24D5&quot;/&gt;&lt;wsp:rsid wsp:val=&quot;000F3BE9&quot;/&gt;&lt;wsp:rsid wsp:val=&quot;000F3F6C&quot;/&gt;&lt;wsp:rsid wsp:val=&quot;000F43F8&quot;/&gt;&lt;wsp:rsid wsp:val=&quot;000F472C&quot;/&gt;&lt;wsp:rsid wsp:val=&quot;000F6B49&quot;/&gt;&lt;wsp:rsid wsp:val=&quot;000F6DF3&quot;/&gt;&lt;wsp:rsid wsp:val=&quot;00100298&quot;/&gt;&lt;wsp:rsid wsp:val=&quot;001005FF&quot;/&gt;&lt;wsp:rsid wsp:val=&quot;00100A92&quot;/&gt;&lt;wsp:rsid wsp:val=&quot;00100F45&quot;/&gt;&lt;wsp:rsid wsp:val=&quot;00105190&quot;/&gt;&lt;wsp:rsid wsp:val=&quot;0010532F&quot;/&gt;&lt;wsp:rsid wsp:val=&quot;0010610D&quot;/&gt;&lt;wsp:rsid wsp:val=&quot;001062FB&quot;/&gt;&lt;wsp:rsid wsp:val=&quot;001063E6&quot;/&gt;&lt;wsp:rsid wsp:val=&quot;00107A20&quot;/&gt;&lt;wsp:rsid wsp:val=&quot;00110233&quot;/&gt;&lt;wsp:rsid wsp:val=&quot;00110D2D&quot;/&gt;&lt;wsp:rsid wsp:val=&quot;00113CD4&quot;/&gt;&lt;wsp:rsid wsp:val=&quot;00113CF4&quot;/&gt;&lt;wsp:rsid wsp:val=&quot;00114D01&quot;/&gt;&lt;wsp:rsid wsp:val=&quot;001153EA&quot;/&gt;&lt;wsp:rsid wsp:val=&quot;001154A1&quot;/&gt;&lt;wsp:rsid wsp:val=&quot;00115643&quot;/&gt;&lt;wsp:rsid wsp:val=&quot;00115E25&quot;/&gt;&lt;wsp:rsid wsp:val=&quot;001163DE&quot;/&gt;&lt;wsp:rsid wsp:val=&quot;0011673F&quot;/&gt;&lt;wsp:rsid wsp:val=&quot;00116765&quot;/&gt;&lt;wsp:rsid wsp:val=&quot;001174B9&quot;/&gt;&lt;wsp:rsid wsp:val=&quot;001219F5&quot;/&gt;&lt;wsp:rsid wsp:val=&quot;00121A20&quot;/&gt;&lt;wsp:rsid wsp:val=&quot;00122B62&quot;/&gt;&lt;wsp:rsid wsp:val=&quot;00122C67&quot;/&gt;&lt;wsp:rsid wsp:val=&quot;0012377F&quot;/&gt;&lt;wsp:rsid wsp:val=&quot;001239F2&quot;/&gt;&lt;wsp:rsid wsp:val=&quot;00123AFA&quot;/&gt;&lt;wsp:rsid wsp:val=&quot;00124314&quot;/&gt;&lt;wsp:rsid wsp:val=&quot;00125CE0&quot;/&gt;&lt;wsp:rsid wsp:val=&quot;00126B4A&quot;/&gt;&lt;wsp:rsid wsp:val=&quot;00132656&quot;/&gt;&lt;wsp:rsid wsp:val=&quot;00132FD0&quot;/&gt;&lt;wsp:rsid wsp:val=&quot;0013301A&quot;/&gt;&lt;wsp:rsid wsp:val=&quot;0013415C&quot;/&gt;&lt;wsp:rsid wsp:val=&quot;001344C0&quot;/&gt;&lt;wsp:rsid wsp:val=&quot;001346FA&quot;/&gt;&lt;wsp:rsid wsp:val=&quot;00134C08&quot;/&gt;&lt;wsp:rsid wsp:val=&quot;00135252&quot;/&gt;&lt;wsp:rsid wsp:val=&quot;00135B3A&quot;/&gt;&lt;wsp:rsid wsp:val=&quot;001361DD&quot;/&gt;&lt;wsp:rsid wsp:val=&quot;00136B5E&quot;/&gt;&lt;wsp:rsid wsp:val=&quot;00137728&quot;/&gt;&lt;wsp:rsid wsp:val=&quot;00137AB5&quot;/&gt;&lt;wsp:rsid wsp:val=&quot;00137F0B&quot;/&gt;&lt;wsp:rsid wsp:val=&quot;00141F24&quot;/&gt;&lt;wsp:rsid wsp:val=&quot;00142083&quot;/&gt;&lt;wsp:rsid wsp:val=&quot;001420D1&quot;/&gt;&lt;wsp:rsid wsp:val=&quot;00142A99&quot;/&gt;&lt;wsp:rsid wsp:val=&quot;00142F64&quot;/&gt;&lt;wsp:rsid wsp:val=&quot;00142FF2&quot;/&gt;&lt;wsp:rsid wsp:val=&quot;00143008&quot;/&gt;&lt;wsp:rsid wsp:val=&quot;0014528C&quot;/&gt;&lt;wsp:rsid wsp:val=&quot;0014678C&quot;/&gt;&lt;wsp:rsid wsp:val=&quot;00146F12&quot;/&gt;&lt;wsp:rsid wsp:val=&quot;0014787F&quot;/&gt;&lt;wsp:rsid wsp:val=&quot;00147ED7&quot;/&gt;&lt;wsp:rsid wsp:val=&quot;00147F5B&quot;/&gt;&lt;wsp:rsid wsp:val=&quot;001519C5&quot;/&gt;&lt;wsp:rsid wsp:val=&quot;00151E23&quot;/&gt;&lt;wsp:rsid wsp:val=&quot;001526E0&quot;/&gt;&lt;wsp:rsid wsp:val=&quot;0015387F&quot;/&gt;&lt;wsp:rsid wsp:val=&quot;00153C26&quot;/&gt;&lt;wsp:rsid wsp:val=&quot;00154125&quot;/&gt;&lt;wsp:rsid wsp:val=&quot;001551B5&quot;/&gt;&lt;wsp:rsid wsp:val=&quot;0015533C&quot;/&gt;&lt;wsp:rsid wsp:val=&quot;001553F3&quot;/&gt;&lt;wsp:rsid wsp:val=&quot;00155B29&quot;/&gt;&lt;wsp:rsid wsp:val=&quot;0015799D&quot;/&gt;&lt;wsp:rsid wsp:val=&quot;00160F28&quot;/&gt;&lt;wsp:rsid wsp:val=&quot;00162C61&quot;/&gt;&lt;wsp:rsid wsp:val=&quot;00163E7D&quot;/&gt;&lt;wsp:rsid wsp:val=&quot;00164782&quot;/&gt;&lt;wsp:rsid wsp:val=&quot;001649F7&quot;/&gt;&lt;wsp:rsid wsp:val=&quot;001659C1&quot;/&gt;&lt;wsp:rsid wsp:val=&quot;00165A27&quot;/&gt;&lt;wsp:rsid wsp:val=&quot;0016637B&quot;/&gt;&lt;wsp:rsid wsp:val=&quot;001706E5&quot;/&gt;&lt;wsp:rsid wsp:val=&quot;001708E2&quot;/&gt;&lt;wsp:rsid wsp:val=&quot;00170C54&quot;/&gt;&lt;wsp:rsid wsp:val=&quot;00172842&quot;/&gt;&lt;wsp:rsid wsp:val=&quot;00173370&quot;/&gt;&lt;wsp:rsid wsp:val=&quot;00173A8E&quot;/&gt;&lt;wsp:rsid wsp:val=&quot;00173F9B&quot;/&gt;&lt;wsp:rsid wsp:val=&quot;00175063&quot;/&gt;&lt;wsp:rsid wsp:val=&quot;00175117&quot;/&gt;&lt;wsp:rsid wsp:val=&quot;00175A2C&quot;/&gt;&lt;wsp:rsid wsp:val=&quot;00175F50&quot;/&gt;&lt;wsp:rsid wsp:val=&quot;001771FC&quot;/&gt;&lt;wsp:rsid wsp:val=&quot;00177A87&quot;/&gt;&lt;wsp:rsid wsp:val=&quot;001803E9&quot;/&gt;&lt;wsp:rsid wsp:val=&quot;001804A7&quot;/&gt;&lt;wsp:rsid wsp:val=&quot;00180A63&quot;/&gt;&lt;wsp:rsid wsp:val=&quot;0018143F&quot;/&gt;&lt;wsp:rsid wsp:val=&quot;0018163D&quot;/&gt;&lt;wsp:rsid wsp:val=&quot;00183E4C&quot;/&gt;&lt;wsp:rsid wsp:val=&quot;00184209&quot;/&gt;&lt;wsp:rsid wsp:val=&quot;00184A47&quot;/&gt;&lt;wsp:rsid wsp:val=&quot;0018538A&quot;/&gt;&lt;wsp:rsid wsp:val=&quot;00186D1D&quot;/&gt;&lt;wsp:rsid wsp:val=&quot;00186E24&quot;/&gt;&lt;wsp:rsid wsp:val=&quot;0018777B&quot;/&gt;&lt;wsp:rsid wsp:val=&quot;0018777E&quot;/&gt;&lt;wsp:rsid wsp:val=&quot;001906F8&quot;/&gt;&lt;wsp:rsid wsp:val=&quot;00190AC1&quot;/&gt;&lt;wsp:rsid wsp:val=&quot;00190D58&quot;/&gt;&lt;wsp:rsid wsp:val=&quot;00190EC0&quot;/&gt;&lt;wsp:rsid wsp:val=&quot;00192423&quot;/&gt;&lt;wsp:rsid wsp:val=&quot;001924CC&quot;/&gt;&lt;wsp:rsid wsp:val=&quot;0019259A&quot;/&gt;&lt;wsp:rsid wsp:val=&quot;001928FD&quot;/&gt;&lt;wsp:rsid wsp:val=&quot;00192B97&quot;/&gt;&lt;wsp:rsid wsp:val=&quot;0019341A&quot;/&gt;&lt;wsp:rsid wsp:val=&quot;00193A16&quot;/&gt;&lt;wsp:rsid wsp:val=&quot;001951B2&quot;/&gt;&lt;wsp:rsid wsp:val=&quot;001955A4&quot;/&gt;&lt;wsp:rsid wsp:val=&quot;001958CD&quot;/&gt;&lt;wsp:rsid wsp:val=&quot;00196AF7&quot;/&gt;&lt;wsp:rsid wsp:val=&quot;00196C01&quot;/&gt;&lt;wsp:rsid wsp:val=&quot;00196CEF&quot;/&gt;&lt;wsp:rsid wsp:val=&quot;00197DF9&quot;/&gt;&lt;wsp:rsid wsp:val=&quot;001A0C3E&quot;/&gt;&lt;wsp:rsid wsp:val=&quot;001A14A3&quot;/&gt;&lt;wsp:rsid wsp:val=&quot;001A1987&quot;/&gt;&lt;wsp:rsid wsp:val=&quot;001A218B&quot;/&gt;&lt;wsp:rsid wsp:val=&quot;001A2564&quot;/&gt;&lt;wsp:rsid wsp:val=&quot;001A2813&quot;/&gt;&lt;wsp:rsid wsp:val=&quot;001A2985&quot;/&gt;&lt;wsp:rsid wsp:val=&quot;001A2B06&quot;/&gt;&lt;wsp:rsid wsp:val=&quot;001A6173&quot;/&gt;&lt;wsp:rsid wsp:val=&quot;001A62B7&quot;/&gt;&lt;wsp:rsid wsp:val=&quot;001A6CBA&quot;/&gt;&lt;wsp:rsid wsp:val=&quot;001B0579&quot;/&gt;&lt;wsp:rsid wsp:val=&quot;001B06D9&quot;/&gt;&lt;wsp:rsid wsp:val=&quot;001B0B43&quot;/&gt;&lt;wsp:rsid wsp:val=&quot;001B0D97&quot;/&gt;&lt;wsp:rsid wsp:val=&quot;001B14E7&quot;/&gt;&lt;wsp:rsid wsp:val=&quot;001B189A&quot;/&gt;&lt;wsp:rsid wsp:val=&quot;001B35C9&quot;/&gt;&lt;wsp:rsid wsp:val=&quot;001B3F76&quot;/&gt;&lt;wsp:rsid wsp:val=&quot;001B4C2A&quot;/&gt;&lt;wsp:rsid wsp:val=&quot;001B4C2C&quot;/&gt;&lt;wsp:rsid wsp:val=&quot;001B5A5D&quot;/&gt;&lt;wsp:rsid wsp:val=&quot;001B5FC4&quot;/&gt;&lt;wsp:rsid wsp:val=&quot;001C041B&quot;/&gt;&lt;wsp:rsid wsp:val=&quot;001C0ADC&quot;/&gt;&lt;wsp:rsid wsp:val=&quot;001C0D15&quot;/&gt;&lt;wsp:rsid wsp:val=&quot;001C0F0E&quot;/&gt;&lt;wsp:rsid wsp:val=&quot;001C1632&quot;/&gt;&lt;wsp:rsid wsp:val=&quot;001C1CE5&quot;/&gt;&lt;wsp:rsid wsp:val=&quot;001C2818&quot;/&gt;&lt;wsp:rsid wsp:val=&quot;001C2ED5&quot;/&gt;&lt;wsp:rsid wsp:val=&quot;001C3D2A&quot;/&gt;&lt;wsp:rsid wsp:val=&quot;001C3E15&quot;/&gt;&lt;wsp:rsid wsp:val=&quot;001C3F1D&quot;/&gt;&lt;wsp:rsid wsp:val=&quot;001C4B20&quot;/&gt;&lt;wsp:rsid wsp:val=&quot;001C6108&quot;/&gt;&lt;wsp:rsid wsp:val=&quot;001C65DE&quot;/&gt;&lt;wsp:rsid wsp:val=&quot;001C6D4A&quot;/&gt;&lt;wsp:rsid wsp:val=&quot;001D1607&quot;/&gt;&lt;wsp:rsid wsp:val=&quot;001D16D8&quot;/&gt;&lt;wsp:rsid wsp:val=&quot;001D1FE4&quot;/&gt;&lt;wsp:rsid wsp:val=&quot;001D23AE&quot;/&gt;&lt;wsp:rsid wsp:val=&quot;001D31A7&quot;/&gt;&lt;wsp:rsid wsp:val=&quot;001D3298&quot;/&gt;&lt;wsp:rsid wsp:val=&quot;001D51BA&quot;/&gt;&lt;wsp:rsid wsp:val=&quot;001D61A9&quot;/&gt;&lt;wsp:rsid wsp:val=&quot;001D6342&quot;/&gt;&lt;wsp:rsid wsp:val=&quot;001D6D49&quot;/&gt;&lt;wsp:rsid wsp:val=&quot;001D6D53&quot;/&gt;&lt;wsp:rsid wsp:val=&quot;001E0114&quot;/&gt;&lt;wsp:rsid wsp:val=&quot;001E09BB&quot;/&gt;&lt;wsp:rsid wsp:val=&quot;001E114A&quot;/&gt;&lt;wsp:rsid wsp:val=&quot;001E1DF8&quot;/&gt;&lt;wsp:rsid wsp:val=&quot;001E1DFB&quot;/&gt;&lt;wsp:rsid wsp:val=&quot;001E2382&quot;/&gt;&lt;wsp:rsid wsp:val=&quot;001E24CC&quot;/&gt;&lt;wsp:rsid wsp:val=&quot;001E2CF6&quot;/&gt;&lt;wsp:rsid wsp:val=&quot;001E49B4&quot;/&gt;&lt;wsp:rsid wsp:val=&quot;001E51DD&quot;/&gt;&lt;wsp:rsid wsp:val=&quot;001E53B5&quot;/&gt;&lt;wsp:rsid wsp:val=&quot;001E58E2&quot;/&gt;&lt;wsp:rsid wsp:val=&quot;001E5CC3&quot;/&gt;&lt;wsp:rsid wsp:val=&quot;001E5D52&quot;/&gt;&lt;wsp:rsid wsp:val=&quot;001E7AED&quot;/&gt;&lt;wsp:rsid wsp:val=&quot;001F1261&quot;/&gt;&lt;wsp:rsid wsp:val=&quot;001F25FA&quot;/&gt;&lt;wsp:rsid wsp:val=&quot;001F2689&quot;/&gt;&lt;wsp:rsid wsp:val=&quot;001F36F7&quot;/&gt;&lt;wsp:rsid wsp:val=&quot;001F3916&quot;/&gt;&lt;wsp:rsid wsp:val=&quot;001F4488&quot;/&gt;&lt;wsp:rsid wsp:val=&quot;001F4B32&quot;/&gt;&lt;wsp:rsid wsp:val=&quot;001F54C5&quot;/&gt;&lt;wsp:rsid wsp:val=&quot;001F59F7&quot;/&gt;&lt;wsp:rsid wsp:val=&quot;001F6018&quot;/&gt;&lt;wsp:rsid wsp:val=&quot;001F662C&quot;/&gt;&lt;wsp:rsid wsp:val=&quot;001F7074&quot;/&gt;&lt;wsp:rsid wsp:val=&quot;0020037C&quot;/&gt;&lt;wsp:rsid wsp:val=&quot;00200490&quot;/&gt;&lt;wsp:rsid wsp:val=&quot;00200FF6&quot;/&gt;&lt;wsp:rsid wsp:val=&quot;00201F3A&quot;/&gt;&lt;wsp:rsid wsp:val=&quot;00202D34&quot;/&gt;&lt;wsp:rsid wsp:val=&quot;00203F96&quot;/&gt;&lt;wsp:rsid wsp:val=&quot;00204E54&quot;/&gt;&lt;wsp:rsid wsp:val=&quot;0020560C&quot;/&gt;&lt;wsp:rsid wsp:val=&quot;002057A8&quot;/&gt;&lt;wsp:rsid wsp:val=&quot;00205B63&quot;/&gt;&lt;wsp:rsid wsp:val=&quot;00205B8B&quot;/&gt;&lt;wsp:rsid wsp:val=&quot;00206153&quot;/&gt;&lt;wsp:rsid wsp:val=&quot;002061D8&quot;/&gt;&lt;wsp:rsid wsp:val=&quot;002069B2&quot;/&gt;&lt;wsp:rsid wsp:val=&quot;00206B6E&quot;/&gt;&lt;wsp:rsid wsp:val=&quot;00207231&quot;/&gt;&lt;wsp:rsid wsp:val=&quot;00207FA3&quot;/&gt;&lt;wsp:rsid wsp:val=&quot;00210380&quot;/&gt;&lt;wsp:rsid wsp:val=&quot;00210F73&quot;/&gt;&lt;wsp:rsid wsp:val=&quot;0021200B&quot;/&gt;&lt;wsp:rsid wsp:val=&quot;0021281F&quot;/&gt;&lt;wsp:rsid wsp:val=&quot;00214D13&quot;/&gt;&lt;wsp:rsid wsp:val=&quot;00214DA8&quot;/&gt;&lt;wsp:rsid wsp:val=&quot;00215423&quot;/&gt;&lt;wsp:rsid wsp:val=&quot;002158FA&quot;/&gt;&lt;wsp:rsid wsp:val=&quot;00217CD2&quot;/&gt;&lt;wsp:rsid wsp:val=&quot;002204B5&quot;/&gt;&lt;wsp:rsid wsp:val=&quot;00220600&quot;/&gt;&lt;wsp:rsid wsp:val=&quot;00220888&quot;/&gt;&lt;wsp:rsid wsp:val=&quot;00220DD4&quot;/&gt;&lt;wsp:rsid wsp:val=&quot;00220FBD&quot;/&gt;&lt;wsp:rsid wsp:val=&quot;00221380&quot;/&gt;&lt;wsp:rsid wsp:val=&quot;002224DB&quot;/&gt;&lt;wsp:rsid wsp:val=&quot;002231CD&quot;/&gt;&lt;wsp:rsid wsp:val=&quot;00223FCB&quot;/&gt;&lt;wsp:rsid wsp:val=&quot;002244CE&quot;/&gt;&lt;wsp:rsid wsp:val=&quot;00224666&quot;/&gt;&lt;wsp:rsid wsp:val=&quot;002248C8&quot;/&gt;&lt;wsp:rsid wsp:val=&quot;0022504B&quot;/&gt;&lt;wsp:rsid wsp:val=&quot;00225228&quot;/&gt;&lt;wsp:rsid wsp:val=&quot;002252C3&quot;/&gt;&lt;wsp:rsid wsp:val=&quot;00225B30&quot;/&gt;&lt;wsp:rsid wsp:val=&quot;00225C54&quot;/&gt;&lt;wsp:rsid wsp:val=&quot;00225F42&quot;/&gt;&lt;wsp:rsid wsp:val=&quot;002269D4&quot;/&gt;&lt;wsp:rsid wsp:val=&quot;00226BBF&quot;/&gt;&lt;wsp:rsid wsp:val=&quot;00230765&quot;/&gt;&lt;wsp:rsid wsp:val=&quot;00231138&quot;/&gt;&lt;wsp:rsid wsp:val=&quot;002319D1&quot;/&gt;&lt;wsp:rsid wsp:val=&quot;002319E4&quot;/&gt;&lt;wsp:rsid wsp:val=&quot;00232211&quot;/&gt;&lt;wsp:rsid wsp:val=&quot;00232584&quot;/&gt;&lt;wsp:rsid wsp:val=&quot;002330A5&quot;/&gt;&lt;wsp:rsid wsp:val=&quot;00233C8B&quot;/&gt;&lt;wsp:rsid wsp:val=&quot;00233F86&quot;/&gt;&lt;wsp:rsid wsp:val=&quot;00234A81&quot;/&gt;&lt;wsp:rsid wsp:val=&quot;00234AD3&quot;/&gt;&lt;wsp:rsid wsp:val=&quot;00235632&quot;/&gt;&lt;wsp:rsid wsp:val=&quot;00235872&quot;/&gt;&lt;wsp:rsid wsp:val=&quot;002358F3&quot;/&gt;&lt;wsp:rsid wsp:val=&quot;002359CA&quot;/&gt;&lt;wsp:rsid wsp:val=&quot;00236401&quot;/&gt;&lt;wsp:rsid wsp:val=&quot;00236922&quot;/&gt;&lt;wsp:rsid wsp:val=&quot;00236AE2&quot;/&gt;&lt;wsp:rsid wsp:val=&quot;00237465&quot;/&gt;&lt;wsp:rsid wsp:val=&quot;00237FCA&quot;/&gt;&lt;wsp:rsid wsp:val=&quot;0024037F&quot;/&gt;&lt;wsp:rsid wsp:val=&quot;00240E69&quot;/&gt;&lt;wsp:rsid wsp:val=&quot;00240FFF&quot;/&gt;&lt;wsp:rsid wsp:val=&quot;00241559&quot;/&gt;&lt;wsp:rsid wsp:val=&quot;00242567&quot;/&gt;&lt;wsp:rsid wsp:val=&quot;00242E81&quot;/&gt;&lt;wsp:rsid wsp:val=&quot;002430B5&quot;/&gt;&lt;wsp:rsid wsp:val=&quot;002435B3&quot;/&gt;&lt;wsp:rsid wsp:val=&quot;00243EB7&quot;/&gt;&lt;wsp:rsid wsp:val=&quot;0024407B&quot;/&gt;&lt;wsp:rsid wsp:val=&quot;00244CA3&quot;/&gt;&lt;wsp:rsid wsp:val=&quot;002454B8&quot;/&gt;&lt;wsp:rsid wsp:val=&quot;002458EB&quot;/&gt;&lt;wsp:rsid wsp:val=&quot;002475F0&quot;/&gt;&lt;wsp:rsid wsp:val=&quot;002500C8&quot;/&gt;&lt;wsp:rsid wsp:val=&quot;00250B2A&quot;/&gt;&lt;wsp:rsid wsp:val=&quot;00250BF9&quot;/&gt;&lt;wsp:rsid wsp:val=&quot;002530B3&quot;/&gt;&lt;wsp:rsid wsp:val=&quot;002554E9&quot;/&gt;&lt;wsp:rsid wsp:val=&quot;00255D91&quot;/&gt;&lt;wsp:rsid wsp:val=&quot;0025635E&quot;/&gt;&lt;wsp:rsid wsp:val=&quot;00256528&quot;/&gt;&lt;wsp:rsid wsp:val=&quot;00257543&quot;/&gt;&lt;wsp:rsid wsp:val=&quot;00257A67&quot;/&gt;&lt;wsp:rsid wsp:val=&quot;00257B25&quot;/&gt;&lt;wsp:rsid wsp:val=&quot;00257C94&quot;/&gt;&lt;wsp:rsid wsp:val=&quot;00257FDF&quot;/&gt;&lt;wsp:rsid wsp:val=&quot;0026030A&quot;/&gt;&lt;wsp:rsid wsp:val=&quot;00260C2A&quot;/&gt;&lt;wsp:rsid wsp:val=&quot;002617E7&quot;/&gt;&lt;wsp:rsid wsp:val=&quot;00261AFD&quot;/&gt;&lt;wsp:rsid wsp:val=&quot;00262E21&quot;/&gt;&lt;wsp:rsid wsp:val=&quot;00263A3F&quot;/&gt;&lt;wsp:rsid wsp:val=&quot;00264209&quot;/&gt;&lt;wsp:rsid wsp:val=&quot;00264228&quot;/&gt;&lt;wsp:rsid wsp:val=&quot;00264334&quot;/&gt;&lt;wsp:rsid wsp:val=&quot;0026473E&quot;/&gt;&lt;wsp:rsid wsp:val=&quot;00264D79&quot;/&gt;&lt;wsp:rsid wsp:val=&quot;00266214&quot;/&gt;&lt;wsp:rsid wsp:val=&quot;00267C83&quot;/&gt;&lt;wsp:rsid wsp:val=&quot;00270C75&quot;/&gt;&lt;wsp:rsid wsp:val=&quot;00270EA2&quot;/&gt;&lt;wsp:rsid wsp:val=&quot;0027144F&quot;/&gt;&lt;wsp:rsid wsp:val=&quot;00271899&quot;/&gt;&lt;wsp:rsid wsp:val=&quot;002718D7&quot;/&gt;&lt;wsp:rsid wsp:val=&quot;00271E4C&quot;/&gt;&lt;wsp:rsid wsp:val=&quot;00271F3A&quot;/&gt;&lt;wsp:rsid wsp:val=&quot;002724CD&quot;/&gt;&lt;wsp:rsid wsp:val=&quot;00273278&quot;/&gt;&lt;wsp:rsid wsp:val=&quot;002737F4&quot;/&gt;&lt;wsp:rsid wsp:val=&quot;00273D06&quot;/&gt;&lt;wsp:rsid wsp:val=&quot;00277B80&quot;/&gt;&lt;wsp:rsid wsp:val=&quot;00277CE8&quot;/&gt;&lt;wsp:rsid wsp:val=&quot;002805F5&quot;/&gt;&lt;wsp:rsid wsp:val=&quot;00280751&quot;/&gt;&lt;wsp:rsid wsp:val=&quot;00281DC2&quot;/&gt;&lt;wsp:rsid wsp:val=&quot;002822E6&quot;/&gt;&lt;wsp:rsid wsp:val=&quot;0028280A&quot;/&gt;&lt;wsp:rsid wsp:val=&quot;002828DA&quot;/&gt;&lt;wsp:rsid wsp:val=&quot;00283606&quot;/&gt;&lt;wsp:rsid wsp:val=&quot;002850D3&quot;/&gt;&lt;wsp:rsid wsp:val=&quot;00285311&quot;/&gt;&lt;wsp:rsid wsp:val=&quot;00286176&quot;/&gt;&lt;wsp:rsid wsp:val=&quot;002869ED&quot;/&gt;&lt;wsp:rsid wsp:val=&quot;00286ACD&quot;/&gt;&lt;wsp:rsid wsp:val=&quot;00286AD1&quot;/&gt;&lt;wsp:rsid wsp:val=&quot;00287838&quot;/&gt;&lt;wsp:rsid wsp:val=&quot;002907B5&quot;/&gt;&lt;wsp:rsid wsp:val=&quot;00290CE6&quot;/&gt;&lt;wsp:rsid wsp:val=&quot;00291523&quot;/&gt;&lt;wsp:rsid wsp:val=&quot;002918A7&quot;/&gt;&lt;wsp:rsid wsp:val=&quot;00292EB7&quot;/&gt;&lt;wsp:rsid wsp:val=&quot;00294857&quot;/&gt;&lt;wsp:rsid wsp:val=&quot;00294C9B&quot;/&gt;&lt;wsp:rsid wsp:val=&quot;00295E23&quot;/&gt;&lt;wsp:rsid wsp:val=&quot;00296227&quot;/&gt;&lt;wsp:rsid wsp:val=&quot;00296915&quot;/&gt;&lt;wsp:rsid wsp:val=&quot;00296F44&quot;/&gt;&lt;wsp:rsid wsp:val=&quot;002970B0&quot;/&gt;&lt;wsp:rsid wsp:val=&quot;0029761E&quot;/&gt;&lt;wsp:rsid wsp:val=&quot;0029777D&quot;/&gt;&lt;wsp:rsid wsp:val=&quot;002A055E&quot;/&gt;&lt;wsp:rsid wsp:val=&quot;002A0723&quot;/&gt;&lt;wsp:rsid wsp:val=&quot;002A089D&quot;/&gt;&lt;wsp:rsid wsp:val=&quot;002A1479&quot;/&gt;&lt;wsp:rsid wsp:val=&quot;002A1760&quot;/&gt;&lt;wsp:rsid wsp:val=&quot;002A1D4E&quot;/&gt;&lt;wsp:rsid wsp:val=&quot;002A1FBA&quot;/&gt;&lt;wsp:rsid wsp:val=&quot;002A253E&quot;/&gt;&lt;wsp:rsid wsp:val=&quot;002A25EB&quot;/&gt;&lt;wsp:rsid wsp:val=&quot;002A2869&quot;/&gt;&lt;wsp:rsid wsp:val=&quot;002A2EA6&quot;/&gt;&lt;wsp:rsid wsp:val=&quot;002A3339&quot;/&gt;&lt;wsp:rsid wsp:val=&quot;002A3D58&quot;/&gt;&lt;wsp:rsid wsp:val=&quot;002A4CFA&quot;/&gt;&lt;wsp:rsid wsp:val=&quot;002A4EF2&quot;/&gt;&lt;wsp:rsid wsp:val=&quot;002A5529&quot;/&gt;&lt;wsp:rsid wsp:val=&quot;002A6263&quot;/&gt;&lt;wsp:rsid wsp:val=&quot;002A6CCF&quot;/&gt;&lt;wsp:rsid wsp:val=&quot;002A750D&quot;/&gt;&lt;wsp:rsid wsp:val=&quot;002A7746&quot;/&gt;&lt;wsp:rsid wsp:val=&quot;002A778C&quot;/&gt;&lt;wsp:rsid wsp:val=&quot;002A78F5&quot;/&gt;&lt;wsp:rsid wsp:val=&quot;002A7E72&quot;/&gt;&lt;wsp:rsid wsp:val=&quot;002A7ECC&quot;/&gt;&lt;wsp:rsid wsp:val=&quot;002B00D5&quot;/&gt;&lt;wsp:rsid wsp:val=&quot;002B00D7&quot;/&gt;&lt;wsp:rsid wsp:val=&quot;002B24D6&quot;/&gt;&lt;wsp:rsid wsp:val=&quot;002B3D1E&quot;/&gt;&lt;wsp:rsid wsp:val=&quot;002B4EF9&quot;/&gt;&lt;wsp:rsid wsp:val=&quot;002B5509&quot;/&gt;&lt;wsp:rsid wsp:val=&quot;002B553E&quot;/&gt;&lt;wsp:rsid wsp:val=&quot;002B7897&quot;/&gt;&lt;wsp:rsid wsp:val=&quot;002B7D17&quot;/&gt;&lt;wsp:rsid wsp:val=&quot;002C1219&quot;/&gt;&lt;wsp:rsid wsp:val=&quot;002C1653&quot;/&gt;&lt;wsp:rsid wsp:val=&quot;002C2DDA&quot;/&gt;&lt;wsp:rsid wsp:val=&quot;002C3EEB&quot;/&gt;&lt;wsp:rsid wsp:val=&quot;002C3F10&quot;/&gt;&lt;wsp:rsid wsp:val=&quot;002C41E6&quot;/&gt;&lt;wsp:rsid wsp:val=&quot;002C545D&quot;/&gt;&lt;wsp:rsid wsp:val=&quot;002D0481&quot;/&gt;&lt;wsp:rsid wsp:val=&quot;002D04B8&quot;/&gt;&lt;wsp:rsid wsp:val=&quot;002D071A&quot;/&gt;&lt;wsp:rsid wsp:val=&quot;002D1050&quot;/&gt;&lt;wsp:rsid wsp:val=&quot;002D13DA&quot;/&gt;&lt;wsp:rsid wsp:val=&quot;002D18FB&quot;/&gt;&lt;wsp:rsid wsp:val=&quot;002D229C&quot;/&gt;&lt;wsp:rsid wsp:val=&quot;002D2548&quot;/&gt;&lt;wsp:rsid wsp:val=&quot;002D2BA1&quot;/&gt;&lt;wsp:rsid wsp:val=&quot;002D2E4F&quot;/&gt;&lt;wsp:rsid wsp:val=&quot;002D34B2&quot;/&gt;&lt;wsp:rsid wsp:val=&quot;002D369A&quot;/&gt;&lt;wsp:rsid wsp:val=&quot;002D3B75&quot;/&gt;&lt;wsp:rsid wsp:val=&quot;002D3E97&quot;/&gt;&lt;wsp:rsid wsp:val=&quot;002D3F33&quot;/&gt;&lt;wsp:rsid wsp:val=&quot;002D4825&quot;/&gt;&lt;wsp:rsid wsp:val=&quot;002D48C1&quot;/&gt;&lt;wsp:rsid wsp:val=&quot;002D5ABE&quot;/&gt;&lt;wsp:rsid wsp:val=&quot;002D5F81&quot;/&gt;&lt;wsp:rsid wsp:val=&quot;002D6234&quot;/&gt;&lt;wsp:rsid wsp:val=&quot;002D6CA1&quot;/&gt;&lt;wsp:rsid wsp:val=&quot;002D6DD0&quot;/&gt;&lt;wsp:rsid wsp:val=&quot;002D7440&quot;/&gt;&lt;wsp:rsid wsp:val=&quot;002D7637&quot;/&gt;&lt;wsp:rsid wsp:val=&quot;002D798C&quot;/&gt;&lt;wsp:rsid wsp:val=&quot;002E0FF2&quot;/&gt;&lt;wsp:rsid wsp:val=&quot;002E17F2&quot;/&gt;&lt;wsp:rsid wsp:val=&quot;002E2BBC&quot;/&gt;&lt;wsp:rsid wsp:val=&quot;002E5141&quot;/&gt;&lt;wsp:rsid wsp:val=&quot;002E631C&quot;/&gt;&lt;wsp:rsid wsp:val=&quot;002E6AFE&quot;/&gt;&lt;wsp:rsid wsp:val=&quot;002E6F9E&quot;/&gt;&lt;wsp:rsid wsp:val=&quot;002E796A&quot;/&gt;&lt;wsp:rsid wsp:val=&quot;002E7CAE&quot;/&gt;&lt;wsp:rsid wsp:val=&quot;002E7E80&quot;/&gt;&lt;wsp:rsid wsp:val=&quot;002E7F84&quot;/&gt;&lt;wsp:rsid wsp:val=&quot;002F1F20&quot;/&gt;&lt;wsp:rsid wsp:val=&quot;002F2241&quot;/&gt;&lt;wsp:rsid wsp:val=&quot;002F2771&quot;/&gt;&lt;wsp:rsid wsp:val=&quot;002F306C&quot;/&gt;&lt;wsp:rsid wsp:val=&quot;002F37A9&quot;/&gt;&lt;wsp:rsid wsp:val=&quot;002F393F&quot;/&gt;&lt;wsp:rsid wsp:val=&quot;002F3FFA&quot;/&gt;&lt;wsp:rsid wsp:val=&quot;002F5E03&quot;/&gt;&lt;wsp:rsid wsp:val=&quot;002F6EE6&quot;/&gt;&lt;wsp:rsid wsp:val=&quot;002F72D6&quot;/&gt;&lt;wsp:rsid wsp:val=&quot;002F769C&quot;/&gt;&lt;wsp:rsid wsp:val=&quot;00300755&quot;/&gt;&lt;wsp:rsid wsp:val=&quot;00301CE6&quot;/&gt;&lt;wsp:rsid wsp:val=&quot;0030256B&quot;/&gt;&lt;wsp:rsid wsp:val=&quot;00302631&quot;/&gt;&lt;wsp:rsid wsp:val=&quot;00303AFB&quot;/&gt;&lt;wsp:rsid wsp:val=&quot;0030443D&quot;/&gt;&lt;wsp:rsid wsp:val=&quot;00304B6A&quot;/&gt;&lt;wsp:rsid wsp:val=&quot;0030501F&quot;/&gt;&lt;wsp:rsid wsp:val=&quot;00306134&quot;/&gt;&lt;wsp:rsid wsp:val=&quot;00307BA1&quot;/&gt;&lt;wsp:rsid wsp:val=&quot;0031050C&quot;/&gt;&lt;wsp:rsid wsp:val=&quot;00311702&quot;/&gt;&lt;wsp:rsid wsp:val=&quot;00311E82&quot;/&gt;&lt;wsp:rsid wsp:val=&quot;00313535&quot;/&gt;&lt;wsp:rsid wsp:val=&quot;00313FD6&quot;/&gt;&lt;wsp:rsid wsp:val=&quot;003140FC&quot;/&gt;&lt;wsp:rsid wsp:val=&quot;003143BD&quot;/&gt;&lt;wsp:rsid wsp:val=&quot;003147AC&quot;/&gt;&lt;wsp:rsid wsp:val=&quot;003151A8&quot;/&gt;&lt;wsp:rsid wsp:val=&quot;00315A5C&quot;/&gt;&lt;wsp:rsid wsp:val=&quot;003170A6&quot;/&gt;&lt;wsp:rsid wsp:val=&quot;00317173&quot;/&gt;&lt;wsp:rsid wsp:val=&quot;0032019F&quot;/&gt;&lt;wsp:rsid wsp:val=&quot;003203ED&quot;/&gt;&lt;wsp:rsid wsp:val=&quot;0032072E&quot;/&gt;&lt;wsp:rsid wsp:val=&quot;0032131B&quot;/&gt;&lt;wsp:rsid wsp:val=&quot;00321C26&quot;/&gt;&lt;wsp:rsid wsp:val=&quot;00321C4F&quot;/&gt;&lt;wsp:rsid wsp:val=&quot;00322090&quot;/&gt;&lt;wsp:rsid wsp:val=&quot;00322C9F&quot;/&gt;&lt;wsp:rsid wsp:val=&quot;003236ED&quot;/&gt;&lt;wsp:rsid wsp:val=&quot;00323A12&quot;/&gt;&lt;wsp:rsid wsp:val=&quot;0032460C&quot;/&gt;&lt;wsp:rsid wsp:val=&quot;00324718&quot;/&gt;&lt;wsp:rsid wsp:val=&quot;00324D23&quot;/&gt;&lt;wsp:rsid wsp:val=&quot;00324EA6&quot;/&gt;&lt;wsp:rsid wsp:val=&quot;00325A36&quot;/&gt;&lt;wsp:rsid wsp:val=&quot;00325BC6&quot;/&gt;&lt;wsp:rsid wsp:val=&quot;00327456&quot;/&gt;&lt;wsp:rsid wsp:val=&quot;003275D3&quot;/&gt;&lt;wsp:rsid wsp:val=&quot;00330069&quot;/&gt;&lt;wsp:rsid wsp:val=&quot;00331249&quot;/&gt;&lt;wsp:rsid wsp:val=&quot;00331751&quot;/&gt;&lt;wsp:rsid wsp:val=&quot;00331C1E&quot;/&gt;&lt;wsp:rsid wsp:val=&quot;003321E7&quot;/&gt;&lt;wsp:rsid wsp:val=&quot;00332DB2&quot;/&gt;&lt;wsp:rsid wsp:val=&quot;003340F2&quot;/&gt;&lt;wsp:rsid wsp:val=&quot;00334172&quot;/&gt;&lt;wsp:rsid wsp:val=&quot;00334579&quot;/&gt;&lt;wsp:rsid wsp:val=&quot;00335858&quot;/&gt;&lt;wsp:rsid wsp:val=&quot;00335B0C&quot;/&gt;&lt;wsp:rsid wsp:val=&quot;00336BDA&quot;/&gt;&lt;wsp:rsid wsp:val=&quot;00337B9E&quot;/&gt;&lt;wsp:rsid wsp:val=&quot;00340521&quot;/&gt;&lt;wsp:rsid wsp:val=&quot;003409C4&quot;/&gt;&lt;wsp:rsid wsp:val=&quot;00340D37&quot;/&gt;&lt;wsp:rsid wsp:val=&quot;00341060&quot;/&gt;&lt;wsp:rsid wsp:val=&quot;00342681&quot;/&gt;&lt;wsp:rsid wsp:val=&quot;003429AC&quot;/&gt;&lt;wsp:rsid wsp:val=&quot;00342BD7&quot;/&gt;&lt;wsp:rsid wsp:val=&quot;0034324A&quot;/&gt;&lt;wsp:rsid wsp:val=&quot;00345054&quot;/&gt;&lt;wsp:rsid wsp:val=&quot;00346CBE&quot;/&gt;&lt;wsp:rsid wsp:val=&quot;00346DB5&quot;/&gt;&lt;wsp:rsid wsp:val=&quot;00347407&quot;/&gt;&lt;wsp:rsid wsp:val=&quot;003477B1&quot;/&gt;&lt;wsp:rsid wsp:val=&quot;00350057&quot;/&gt;&lt;wsp:rsid wsp:val=&quot;00351246&quot;/&gt;&lt;wsp:rsid wsp:val=&quot;0035129A&quot;/&gt;&lt;wsp:rsid wsp:val=&quot;00352663&quot;/&gt;&lt;wsp:rsid wsp:val=&quot;00354011&quot;/&gt;&lt;wsp:rsid wsp:val=&quot;00354428&quot;/&gt;&lt;wsp:rsid wsp:val=&quot;0035522B&quot;/&gt;&lt;wsp:rsid wsp:val=&quot;0035713C&quot;/&gt;&lt;wsp:rsid wsp:val=&quot;00357380&quot;/&gt;&lt;wsp:rsid wsp:val=&quot;00357C70&quot;/&gt;&lt;wsp:rsid wsp:val=&quot;003602D9&quot;/&gt;&lt;wsp:rsid wsp:val=&quot;003604CE&quot;/&gt;&lt;wsp:rsid wsp:val=&quot;00360F71&quot;/&gt;&lt;wsp:rsid wsp:val=&quot;00361625&quot;/&gt;&lt;wsp:rsid wsp:val=&quot;00361BED&quot;/&gt;&lt;wsp:rsid wsp:val=&quot;00362680&quot;/&gt;&lt;wsp:rsid wsp:val=&quot;00362ADF&quot;/&gt;&lt;wsp:rsid wsp:val=&quot;00363F09&quot;/&gt;&lt;wsp:rsid wsp:val=&quot;003666AD&quot;/&gt;&lt;wsp:rsid wsp:val=&quot;0036700A&quot;/&gt;&lt;wsp:rsid wsp:val=&quot;00367803&quot;/&gt;&lt;wsp:rsid wsp:val=&quot;003678DC&quot;/&gt;&lt;wsp:rsid wsp:val=&quot;00367F4C&quot;/&gt;&lt;wsp:rsid wsp:val=&quot;003702D1&quot;/&gt;&lt;wsp:rsid wsp:val=&quot;00370E47&quot;/&gt;&lt;wsp:rsid wsp:val=&quot;00371160&quot;/&gt;&lt;wsp:rsid wsp:val=&quot;003715FC&quot;/&gt;&lt;wsp:rsid wsp:val=&quot;003719B6&quot;/&gt;&lt;wsp:rsid wsp:val=&quot;00372A03&quot;/&gt;&lt;wsp:rsid wsp:val=&quot;003730EF&quot;/&gt;&lt;wsp:rsid wsp:val=&quot;0037317A&quot;/&gt;&lt;wsp:rsid wsp:val=&quot;003739AA&quot;/&gt;&lt;wsp:rsid wsp:val=&quot;003742AC&quot;/&gt;&lt;wsp:rsid wsp:val=&quot;0037443C&quot;/&gt;&lt;wsp:rsid wsp:val=&quot;003744A0&quot;/&gt;&lt;wsp:rsid wsp:val=&quot;003750E0&quot;/&gt;&lt;wsp:rsid wsp:val=&quot;00376A36&quot;/&gt;&lt;wsp:rsid wsp:val=&quot;00376A7E&quot;/&gt;&lt;wsp:rsid wsp:val=&quot;00377CE1&quot;/&gt;&lt;wsp:rsid wsp:val=&quot;003828AE&quot;/&gt;&lt;wsp:rsid wsp:val=&quot;00383091&quot;/&gt;&lt;wsp:rsid wsp:val=&quot;003839A1&quot;/&gt;&lt;wsp:rsid wsp:val=&quot;00383C2E&quot;/&gt;&lt;wsp:rsid wsp:val=&quot;00383C85&quot;/&gt;&lt;wsp:rsid wsp:val=&quot;0038492A&quot;/&gt;&lt;wsp:rsid wsp:val=&quot;00385714&quot;/&gt;&lt;wsp:rsid wsp:val=&quot;00385BF0&quot;/&gt;&lt;wsp:rsid wsp:val=&quot;00387595&quot;/&gt;&lt;wsp:rsid wsp:val=&quot;00387B4F&quot;/&gt;&lt;wsp:rsid wsp:val=&quot;00390400&quot;/&gt;&lt;wsp:rsid wsp:val=&quot;0039057D&quot;/&gt;&lt;wsp:rsid wsp:val=&quot;003921EB&quot;/&gt;&lt;wsp:rsid wsp:val=&quot;00392D84&quot;/&gt;&lt;wsp:rsid wsp:val=&quot;00393323&quot;/&gt;&lt;wsp:rsid wsp:val=&quot;003939FF&quot;/&gt;&lt;wsp:rsid wsp:val=&quot;0039449B&quot;/&gt;&lt;wsp:rsid wsp:val=&quot;0039564B&quot;/&gt;&lt;wsp:rsid wsp:val=&quot;003956A7&quot;/&gt;&lt;wsp:rsid wsp:val=&quot;00397374&quot;/&gt;&lt;wsp:rsid wsp:val=&quot;003978C5&quot;/&gt;&lt;wsp:rsid wsp:val=&quot;003A0575&quot;/&gt;&lt;wsp:rsid wsp:val=&quot;003A1962&quot;/&gt;&lt;wsp:rsid wsp:val=&quot;003A2223&quot;/&gt;&lt;wsp:rsid wsp:val=&quot;003A2A0F&quot;/&gt;&lt;wsp:rsid wsp:val=&quot;003A3CEF&quot;/&gt;&lt;wsp:rsid wsp:val=&quot;003A45A1&quot;/&gt;&lt;wsp:rsid wsp:val=&quot;003A5B0A&quot;/&gt;&lt;wsp:rsid wsp:val=&quot;003A5BD4&quot;/&gt;&lt;wsp:rsid wsp:val=&quot;003A6BAC&quot;/&gt;&lt;wsp:rsid wsp:val=&quot;003A6C03&quot;/&gt;&lt;wsp:rsid wsp:val=&quot;003A701E&quot;/&gt;&lt;wsp:rsid wsp:val=&quot;003A7C42&quot;/&gt;&lt;wsp:rsid wsp:val=&quot;003A7EF3&quot;/&gt;&lt;wsp:rsid wsp:val=&quot;003B01EB&quot;/&gt;&lt;wsp:rsid wsp:val=&quot;003B0E26&quot;/&gt;&lt;wsp:rsid wsp:val=&quot;003B159C&quot;/&gt;&lt;wsp:rsid wsp:val=&quot;003B214D&quot;/&gt;&lt;wsp:rsid wsp:val=&quot;003B3655&quot;/&gt;&lt;wsp:rsid wsp:val=&quot;003B369F&quot;/&gt;&lt;wsp:rsid wsp:val=&quot;003B36A3&quot;/&gt;&lt;wsp:rsid wsp:val=&quot;003B4682&quot;/&gt;&lt;wsp:rsid wsp:val=&quot;003B616B&quot;/&gt;&lt;wsp:rsid wsp:val=&quot;003B6FEB&quot;/&gt;&lt;wsp:rsid wsp:val=&quot;003B7FE5&quot;/&gt;&lt;wsp:rsid wsp:val=&quot;003C0612&quot;/&gt;&lt;wsp:rsid wsp:val=&quot;003C11C8&quot;/&gt;&lt;wsp:rsid wsp:val=&quot;003C2702&quot;/&gt;&lt;wsp:rsid wsp:val=&quot;003C2978&quot;/&gt;&lt;wsp:rsid wsp:val=&quot;003C3384&quot;/&gt;&lt;wsp:rsid wsp:val=&quot;003C387F&quot;/&gt;&lt;wsp:rsid wsp:val=&quot;003C3D55&quot;/&gt;&lt;wsp:rsid wsp:val=&quot;003C5A0F&quot;/&gt;&lt;wsp:rsid wsp:val=&quot;003C5F2F&quot;/&gt;&lt;wsp:rsid wsp:val=&quot;003C600C&quot;/&gt;&lt;wsp:rsid wsp:val=&quot;003C672E&quot;/&gt;&lt;wsp:rsid wsp:val=&quot;003C6F5A&quot;/&gt;&lt;wsp:rsid wsp:val=&quot;003C713E&quot;/&gt;&lt;wsp:rsid wsp:val=&quot;003C7806&quot;/&gt;&lt;wsp:rsid wsp:val=&quot;003C78D3&quot;/&gt;&lt;wsp:rsid wsp:val=&quot;003C7AF4&quot;/&gt;&lt;wsp:rsid wsp:val=&quot;003D0851&quot;/&gt;&lt;wsp:rsid wsp:val=&quot;003D0F78&quot;/&gt;&lt;wsp:rsid wsp:val=&quot;003D106F&quot;/&gt;&lt;wsp:rsid wsp:val=&quot;003D109F&quot;/&gt;&lt;wsp:rsid wsp:val=&quot;003D12F6&quot;/&gt;&lt;wsp:rsid wsp:val=&quot;003D2478&quot;/&gt;&lt;wsp:rsid wsp:val=&quot;003D2D83&quot;/&gt;&lt;wsp:rsid wsp:val=&quot;003D3762&quot;/&gt;&lt;wsp:rsid wsp:val=&quot;003D3B7A&quot;/&gt;&lt;wsp:rsid wsp:val=&quot;003D3BFF&quot;/&gt;&lt;wsp:rsid wsp:val=&quot;003D3C45&quot;/&gt;&lt;wsp:rsid wsp:val=&quot;003D3D49&quot;/&gt;&lt;wsp:rsid wsp:val=&quot;003D4C9C&quot;/&gt;&lt;wsp:rsid wsp:val=&quot;003D4FB2&quot;/&gt;&lt;wsp:rsid wsp:val=&quot;003D5B1F&quot;/&gt;&lt;wsp:rsid wsp:val=&quot;003D6F70&quot;/&gt;&lt;wsp:rsid wsp:val=&quot;003D7401&quot;/&gt;&lt;wsp:rsid wsp:val=&quot;003D7591&quot;/&gt;&lt;wsp:rsid wsp:val=&quot;003D7967&quot;/&gt;&lt;wsp:rsid wsp:val=&quot;003E049A&quot;/&gt;&lt;wsp:rsid wsp:val=&quot;003E15FA&quot;/&gt;&lt;wsp:rsid wsp:val=&quot;003E1636&quot;/&gt;&lt;wsp:rsid wsp:val=&quot;003E23FF&quot;/&gt;&lt;wsp:rsid wsp:val=&quot;003E2CCC&quot;/&gt;&lt;wsp:rsid wsp:val=&quot;003E2E3A&quot;/&gt;&lt;wsp:rsid wsp:val=&quot;003E3636&quot;/&gt;&lt;wsp:rsid wsp:val=&quot;003E443C&quot;/&gt;&lt;wsp:rsid wsp:val=&quot;003E44E5&quot;/&gt;&lt;wsp:rsid wsp:val=&quot;003E55E4&quot;/&gt;&lt;wsp:rsid wsp:val=&quot;003E5BD2&quot;/&gt;&lt;wsp:rsid wsp:val=&quot;003E6212&quot;/&gt;&lt;wsp:rsid wsp:val=&quot;003E6322&quot;/&gt;&lt;wsp:rsid wsp:val=&quot;003E6E20&quot;/&gt;&lt;wsp:rsid wsp:val=&quot;003E74E3&quot;/&gt;&lt;wsp:rsid wsp:val=&quot;003E7DDC&quot;/&gt;&lt;wsp:rsid wsp:val=&quot;003F05C7&quot;/&gt;&lt;wsp:rsid wsp:val=&quot;003F091C&quot;/&gt;&lt;wsp:rsid wsp:val=&quot;003F21E7&quot;/&gt;&lt;wsp:rsid wsp:val=&quot;003F2CD4&quot;/&gt;&lt;wsp:rsid wsp:val=&quot;003F3012&quot;/&gt;&lt;wsp:rsid wsp:val=&quot;003F35F4&quot;/&gt;&lt;wsp:rsid wsp:val=&quot;003F36A4&quot;/&gt;&lt;wsp:rsid wsp:val=&quot;003F44DA&quot;/&gt;&lt;wsp:rsid wsp:val=&quot;003F6BBE&quot;/&gt;&lt;wsp:rsid wsp:val=&quot;003F6D1D&quot;/&gt;&lt;wsp:rsid wsp:val=&quot;003F70F0&quot;/&gt;&lt;wsp:rsid wsp:val=&quot;003F76C9&quot;/&gt;&lt;wsp:rsid wsp:val=&quot;003F7B2C&quot;/&gt;&lt;wsp:rsid wsp:val=&quot;004000E8&quot;/&gt;&lt;wsp:rsid wsp:val=&quot;00401231&quot;/&gt;&lt;wsp:rsid wsp:val=&quot;004017E9&quot;/&gt;&lt;wsp:rsid wsp:val=&quot;004019D1&quot;/&gt;&lt;wsp:rsid wsp:val=&quot;00402D3C&quot;/&gt;&lt;wsp:rsid wsp:val=&quot;00402E2B&quot;/&gt;&lt;wsp:rsid wsp:val=&quot;00403B7B&quot;/&gt;&lt;wsp:rsid wsp:val=&quot;00404A9E&quot;/&gt;&lt;wsp:rsid wsp:val=&quot;0040512B&quot;/&gt;&lt;wsp:rsid wsp:val=&quot;00405CA5&quot;/&gt;&lt;wsp:rsid wsp:val=&quot;00406699&quot;/&gt;&lt;wsp:rsid wsp:val=&quot;00407764&quot;/&gt;&lt;wsp:rsid wsp:val=&quot;00407AB5&quot;/&gt;&lt;wsp:rsid wsp:val=&quot;00407CD3&quot;/&gt;&lt;wsp:rsid wsp:val=&quot;00410134&quot;/&gt;&lt;wsp:rsid wsp:val=&quot;00410B72&quot;/&gt;&lt;wsp:rsid wsp:val=&quot;00410F12&quot;/&gt;&lt;wsp:rsid wsp:val=&quot;00410F18&quot;/&gt;&lt;wsp:rsid wsp:val=&quot;004117A3&quot;/&gt;&lt;wsp:rsid wsp:val=&quot;00411A80&quot;/&gt;&lt;wsp:rsid wsp:val=&quot;0041263E&quot;/&gt;&lt;wsp:rsid wsp:val=&quot;004129C9&quot;/&gt;&lt;wsp:rsid wsp:val=&quot;00413530&quot;/&gt;&lt;wsp:rsid wsp:val=&quot;0041398A&quot;/&gt;&lt;wsp:rsid wsp:val=&quot;00413AAC&quot;/&gt;&lt;wsp:rsid wsp:val=&quot;0041402E&quot;/&gt;&lt;wsp:rsid wsp:val=&quot;00414101&quot;/&gt;&lt;wsp:rsid wsp:val=&quot;00414717&quot;/&gt;&lt;wsp:rsid wsp:val=&quot;00414D7A&quot;/&gt;&lt;wsp:rsid wsp:val=&quot;00414E3B&quot;/&gt;&lt;wsp:rsid wsp:val=&quot;0041527D&quot;/&gt;&lt;wsp:rsid wsp:val=&quot;004158A2&quot;/&gt;&lt;wsp:rsid wsp:val=&quot;00415D0E&quot;/&gt;&lt;wsp:rsid wsp:val=&quot;00415D40&quot;/&gt;&lt;wsp:rsid wsp:val=&quot;00415FC5&quot;/&gt;&lt;wsp:rsid wsp:val=&quot;00416A2A&quot;/&gt;&lt;wsp:rsid wsp:val=&quot;00420D42&quot;/&gt;&lt;wsp:rsid wsp:val=&quot;00421105&quot;/&gt;&lt;wsp:rsid wsp:val=&quot;00421208&quot;/&gt;&lt;wsp:rsid wsp:val=&quot;004235B6&quot;/&gt;&lt;wsp:rsid wsp:val=&quot;00423815&quot;/&gt;&lt;wsp:rsid wsp:val=&quot;00423C5F&quot;/&gt;&lt;wsp:rsid wsp:val=&quot;004242F4&quot;/&gt;&lt;wsp:rsid wsp:val=&quot;00424A22&quot;/&gt;&lt;wsp:rsid wsp:val=&quot;00424D56&quot;/&gt;&lt;wsp:rsid wsp:val=&quot;00425428&quot;/&gt;&lt;wsp:rsid wsp:val=&quot;0042606A&quot;/&gt;&lt;wsp:rsid wsp:val=&quot;0042640B&quot;/&gt;&lt;wsp:rsid wsp:val=&quot;00426E60&quot;/&gt;&lt;wsp:rsid wsp:val=&quot;00427248&quot;/&gt;&lt;wsp:rsid wsp:val=&quot;00427DB4&quot;/&gt;&lt;wsp:rsid wsp:val=&quot;004318D6&quot;/&gt;&lt;wsp:rsid wsp:val=&quot;00432EA3&quot;/&gt;&lt;wsp:rsid wsp:val=&quot;0043324D&quot;/&gt;&lt;wsp:rsid wsp:val=&quot;0043517F&quot;/&gt;&lt;wsp:rsid wsp:val=&quot;004358F0&quot;/&gt;&lt;wsp:rsid wsp:val=&quot;00436850&quot;/&gt;&lt;wsp:rsid wsp:val=&quot;00437447&quot;/&gt;&lt;wsp:rsid wsp:val=&quot;00440A1E&quot;/&gt;&lt;wsp:rsid wsp:val=&quot;00440D39&quot;/&gt;&lt;wsp:rsid wsp:val=&quot;00441A92&quot;/&gt;&lt;wsp:rsid wsp:val=&quot;00442839&quot;/&gt;&lt;wsp:rsid wsp:val=&quot;004428EF&quot;/&gt;&lt;wsp:rsid wsp:val=&quot;00442F79&quot;/&gt;&lt;wsp:rsid wsp:val=&quot;004434D0&quot;/&gt;&lt;wsp:rsid wsp:val=&quot;00444B38&quot;/&gt;&lt;wsp:rsid wsp:val=&quot;00444F56&quot;/&gt;&lt;wsp:rsid wsp:val=&quot;0044528E&quot;/&gt;&lt;wsp:rsid wsp:val=&quot;004452F4&quot;/&gt;&lt;wsp:rsid wsp:val=&quot;00446488&quot;/&gt;&lt;wsp:rsid wsp:val=&quot;00450730&quot;/&gt;&lt;wsp:rsid wsp:val=&quot;00450D54&quot;/&gt;&lt;wsp:rsid wsp:val=&quot;0045109D&quot;/&gt;&lt;wsp:rsid wsp:val=&quot;004513CE&quot;/&gt;&lt;wsp:rsid wsp:val=&quot;004517AA&quot;/&gt;&lt;wsp:rsid wsp:val=&quot;00452209&quot;/&gt;&lt;wsp:rsid wsp:val=&quot;00452CAC&quot;/&gt;&lt;wsp:rsid wsp:val=&quot;00452E9A&quot;/&gt;&lt;wsp:rsid wsp:val=&quot;00452ED0&quot;/&gt;&lt;wsp:rsid wsp:val=&quot;00453252&quot;/&gt;&lt;wsp:rsid wsp:val=&quot;00453385&quot;/&gt;&lt;wsp:rsid wsp:val=&quot;0045395D&quot;/&gt;&lt;wsp:rsid wsp:val=&quot;00454082&quot;/&gt;&lt;wsp:rsid wsp:val=&quot;00454A19&quot;/&gt;&lt;wsp:rsid wsp:val=&quot;00454CCB&quot;/&gt;&lt;wsp:rsid wsp:val=&quot;00455381&quot;/&gt;&lt;wsp:rsid wsp:val=&quot;00456150&quot;/&gt;&lt;wsp:rsid wsp:val=&quot;00457565&quot;/&gt;&lt;wsp:rsid wsp:val=&quot;00457B71&quot;/&gt;&lt;wsp:rsid wsp:val=&quot;00457F2F&quot;/&gt;&lt;wsp:rsid wsp:val=&quot;0046001B&quot;/&gt;&lt;wsp:rsid wsp:val=&quot;0046083E&quot;/&gt;&lt;wsp:rsid wsp:val=&quot;00461D84&quot;/&gt;&lt;wsp:rsid wsp:val=&quot;00464C88&quot;/&gt;&lt;wsp:rsid wsp:val=&quot;00464E3D&quot;/&gt;&lt;wsp:rsid wsp:val=&quot;00464F99&quot;/&gt;&lt;wsp:rsid wsp:val=&quot;00465AF6&quot;/&gt;&lt;wsp:rsid wsp:val=&quot;00465E78&quot;/&gt;&lt;wsp:rsid wsp:val=&quot;004668A9&quot;/&gt;&lt;wsp:rsid wsp:val=&quot;0046693A&quot;/&gt;&lt;wsp:rsid wsp:val=&quot;004669E2&quot;/&gt;&lt;wsp:rsid wsp:val=&quot;00467B51&quot;/&gt;&lt;wsp:rsid wsp:val=&quot;004703FE&quot;/&gt;&lt;wsp:rsid wsp:val=&quot;004709AA&quot;/&gt;&lt;wsp:rsid wsp:val=&quot;00470C31&quot;/&gt;&lt;wsp:rsid wsp:val=&quot;004723A5&quot;/&gt;&lt;wsp:rsid wsp:val=&quot;004725E5&quot;/&gt;&lt;wsp:rsid wsp:val=&quot;004734D0&quot;/&gt;&lt;wsp:rsid wsp:val=&quot;00473F6C&quot;/&gt;&lt;wsp:rsid wsp:val=&quot;0047475A&quot;/&gt;&lt;wsp:rsid wsp:val=&quot;00474DB6&quot;/&gt;&lt;wsp:rsid wsp:val=&quot;0047556B&quot;/&gt;&lt;wsp:rsid wsp:val=&quot;0047578E&quot;/&gt;&lt;wsp:rsid wsp:val=&quot;00475C90&quot;/&gt;&lt;wsp:rsid wsp:val=&quot;00476793&quot;/&gt;&lt;wsp:rsid wsp:val=&quot;00477768&quot;/&gt;&lt;wsp:rsid wsp:val=&quot;00477958&quot;/&gt;&lt;wsp:rsid wsp:val=&quot;00477C46&quot;/&gt;&lt;wsp:rsid wsp:val=&quot;004805A1&quot;/&gt;&lt;wsp:rsid wsp:val=&quot;00480B0F&quot;/&gt;&lt;wsp:rsid wsp:val=&quot;00480EEA&quot;/&gt;&lt;wsp:rsid wsp:val=&quot;00481A46&quot;/&gt;&lt;wsp:rsid wsp:val=&quot;00482BC7&quot;/&gt;&lt;wsp:rsid wsp:val=&quot;00482CC5&quot;/&gt;&lt;wsp:rsid wsp:val=&quot;00483F00&quot;/&gt;&lt;wsp:rsid wsp:val=&quot;00483F3E&quot;/&gt;&lt;wsp:rsid wsp:val=&quot;00484771&quot;/&gt;&lt;wsp:rsid wsp:val=&quot;00484D83&quot;/&gt;&lt;wsp:rsid wsp:val=&quot;0048610D&quot;/&gt;&lt;wsp:rsid wsp:val=&quot;00486ACF&quot;/&gt;&lt;wsp:rsid wsp:val=&quot;00487287&quot;/&gt;&lt;wsp:rsid wsp:val=&quot;00487383&quot;/&gt;&lt;wsp:rsid wsp:val=&quot;00490255&quot;/&gt;&lt;wsp:rsid wsp:val=&quot;004915A6&quot;/&gt;&lt;wsp:rsid wsp:val=&quot;00492281&quot;/&gt;&lt;wsp:rsid wsp:val=&quot;00492BC5&quot;/&gt;&lt;wsp:rsid wsp:val=&quot;004944E4&quot;/&gt;&lt;wsp:rsid wsp:val=&quot;00494D60&quot;/&gt;&lt;wsp:rsid wsp:val=&quot;00495133&quot;/&gt;&lt;wsp:rsid wsp:val=&quot;004964F1&quot;/&gt;&lt;wsp:rsid wsp:val=&quot;004A080B&quot;/&gt;&lt;wsp:rsid wsp:val=&quot;004A0F7C&quot;/&gt;&lt;wsp:rsid wsp:val=&quot;004A149A&quot;/&gt;&lt;wsp:rsid wsp:val=&quot;004A16BC&quot;/&gt;&lt;wsp:rsid wsp:val=&quot;004A2B94&quot;/&gt;&lt;wsp:rsid wsp:val=&quot;004A4CB9&quot;/&gt;&lt;wsp:rsid wsp:val=&quot;004A5281&quot;/&gt;&lt;wsp:rsid wsp:val=&quot;004A5A29&quot;/&gt;&lt;wsp:rsid wsp:val=&quot;004A6206&quot;/&gt;&lt;wsp:rsid wsp:val=&quot;004A68C2&quot;/&gt;&lt;wsp:rsid wsp:val=&quot;004A7010&quot;/&gt;&lt;wsp:rsid wsp:val=&quot;004A71A6&quot;/&gt;&lt;wsp:rsid wsp:val=&quot;004A7360&quot;/&gt;&lt;wsp:rsid wsp:val=&quot;004A7419&quot;/&gt;&lt;wsp:rsid wsp:val=&quot;004A7D56&quot;/&gt;&lt;wsp:rsid wsp:val=&quot;004B0099&quot;/&gt;&lt;wsp:rsid wsp:val=&quot;004B0FDF&quot;/&gt;&lt;wsp:rsid wsp:val=&quot;004B16EA&quot;/&gt;&lt;wsp:rsid wsp:val=&quot;004B1F9A&quot;/&gt;&lt;wsp:rsid wsp:val=&quot;004B1F9D&quot;/&gt;&lt;wsp:rsid wsp:val=&quot;004B2174&quot;/&gt;&lt;wsp:rsid wsp:val=&quot;004B30BD&quot;/&gt;&lt;wsp:rsid wsp:val=&quot;004B5080&quot;/&gt;&lt;wsp:rsid wsp:val=&quot;004B640B&quot;/&gt;&lt;wsp:rsid wsp:val=&quot;004B72BA&quot;/&gt;&lt;wsp:rsid wsp:val=&quot;004B7C0C&quot;/&gt;&lt;wsp:rsid wsp:val=&quot;004C1C0D&quot;/&gt;&lt;wsp:rsid wsp:val=&quot;004C24AF&quot;/&gt;&lt;wsp:rsid wsp:val=&quot;004C2772&quot;/&gt;&lt;wsp:rsid wsp:val=&quot;004C379F&quot;/&gt;&lt;wsp:rsid wsp:val=&quot;004C3898&quot;/&gt;&lt;wsp:rsid wsp:val=&quot;004C3CBC&quot;/&gt;&lt;wsp:rsid wsp:val=&quot;004C4101&quot;/&gt;&lt;wsp:rsid wsp:val=&quot;004C5F02&quot;/&gt;&lt;wsp:rsid wsp:val=&quot;004C6DEF&quot;/&gt;&lt;wsp:rsid wsp:val=&quot;004C6E43&quot;/&gt;&lt;wsp:rsid wsp:val=&quot;004C7E2C&quot;/&gt;&lt;wsp:rsid wsp:val=&quot;004D00F2&quot;/&gt;&lt;wsp:rsid wsp:val=&quot;004D1313&quot;/&gt;&lt;wsp:rsid wsp:val=&quot;004D212A&quot;/&gt;&lt;wsp:rsid wsp:val=&quot;004D2F40&quot;/&gt;&lt;wsp:rsid wsp:val=&quot;004D36B1&quot;/&gt;&lt;wsp:rsid wsp:val=&quot;004D7E37&quot;/&gt;&lt;wsp:rsid wsp:val=&quot;004D7EBD&quot;/&gt;&lt;wsp:rsid wsp:val=&quot;004E081D&quot;/&gt;&lt;wsp:rsid wsp:val=&quot;004E23FD&quot;/&gt;&lt;wsp:rsid wsp:val=&quot;004E2680&quot;/&gt;&lt;wsp:rsid wsp:val=&quot;004E28F9&quot;/&gt;&lt;wsp:rsid wsp:val=&quot;004E3051&quot;/&gt;&lt;wsp:rsid wsp:val=&quot;004E3176&quot;/&gt;&lt;wsp:rsid wsp:val=&quot;004E365E&quot;/&gt;&lt;wsp:rsid wsp:val=&quot;004E3D13&quot;/&gt;&lt;wsp:rsid wsp:val=&quot;004E3E52&quot;/&gt;&lt;wsp:rsid wsp:val=&quot;004E3F61&quot;/&gt;&lt;wsp:rsid wsp:val=&quot;004E462E&quot;/&gt;&lt;wsp:rsid wsp:val=&quot;004E56DC&quot;/&gt;&lt;wsp:rsid wsp:val=&quot;004E6092&quot;/&gt;&lt;wsp:rsid wsp:val=&quot;004E6727&quot;/&gt;&lt;wsp:rsid wsp:val=&quot;004E72C3&quot;/&gt;&lt;wsp:rsid wsp:val=&quot;004E76F4&quot;/&gt;&lt;wsp:rsid wsp:val=&quot;004E79C6&quot;/&gt;&lt;wsp:rsid wsp:val=&quot;004E7BFA&quot;/&gt;&lt;wsp:rsid wsp:val=&quot;004E7E83&quot;/&gt;&lt;wsp:rsid wsp:val=&quot;004E7EB2&quot;/&gt;&lt;wsp:rsid wsp:val=&quot;004F0B4E&quot;/&gt;&lt;wsp:rsid wsp:val=&quot;004F0B6C&quot;/&gt;&lt;wsp:rsid wsp:val=&quot;004F0CAB&quot;/&gt;&lt;wsp:rsid wsp:val=&quot;004F1091&quot;/&gt;&lt;wsp:rsid wsp:val=&quot;004F1B9F&quot;/&gt;&lt;wsp:rsid wsp:val=&quot;004F2078&quot;/&gt;&lt;wsp:rsid wsp:val=&quot;004F2A81&quot;/&gt;&lt;wsp:rsid wsp:val=&quot;004F3935&quot;/&gt;&lt;wsp:rsid wsp:val=&quot;004F39B2&quot;/&gt;&lt;wsp:rsid wsp:val=&quot;004F4DA3&quot;/&gt;&lt;wsp:rsid wsp:val=&quot;004F5B41&quot;/&gt;&lt;wsp:rsid wsp:val=&quot;004F5D8D&quot;/&gt;&lt;wsp:rsid wsp:val=&quot;004F69DF&quot;/&gt;&lt;wsp:rsid wsp:val=&quot;004F7653&quot;/&gt;&lt;wsp:rsid wsp:val=&quot;0050039F&quot;/&gt;&lt;wsp:rsid wsp:val=&quot;00500884&quot;/&gt;&lt;wsp:rsid wsp:val=&quot;0050160A&quot;/&gt;&lt;wsp:rsid wsp:val=&quot;00501D8D&quot;/&gt;&lt;wsp:rsid wsp:val=&quot;0050278A&quot;/&gt;&lt;wsp:rsid wsp:val=&quot;00502B30&quot;/&gt;&lt;wsp:rsid wsp:val=&quot;005036F5&quot;/&gt;&lt;wsp:rsid wsp:val=&quot;00503A85&quot;/&gt;&lt;wsp:rsid wsp:val=&quot;00504452&quot;/&gt;&lt;wsp:rsid wsp:val=&quot;005044C5&quot;/&gt;&lt;wsp:rsid wsp:val=&quot;00505DD3&quot;/&gt;&lt;wsp:rsid wsp:val=&quot;00506557&quot;/&gt;&lt;wsp:rsid wsp:val=&quot;0050677A&quot;/&gt;&lt;wsp:rsid wsp:val=&quot;00506F4A&quot;/&gt;&lt;wsp:rsid wsp:val=&quot;005108D8&quot;/&gt;&lt;wsp:rsid wsp:val=&quot;005116F9&quot;/&gt;&lt;wsp:rsid wsp:val=&quot;00511A2E&quot;/&gt;&lt;wsp:rsid wsp:val=&quot;005121CC&quot;/&gt;&lt;wsp:rsid wsp:val=&quot;005148FB&quot;/&gt;&lt;wsp:rsid wsp:val=&quot;005153A7&quot;/&gt;&lt;wsp:rsid wsp:val=&quot;00517AD0&quot;/&gt;&lt;wsp:rsid wsp:val=&quot;0052037E&quot;/&gt;&lt;wsp:rsid wsp:val=&quot;00520D36&quot;/&gt;&lt;wsp:rsid wsp:val=&quot;00521593&quot;/&gt;&lt;wsp:rsid wsp:val=&quot;005215DD&quot;/&gt;&lt;wsp:rsid wsp:val=&quot;00521721&quot;/&gt;&lt;wsp:rsid wsp:val=&quot;005219CF&quot;/&gt;&lt;wsp:rsid wsp:val=&quot;00521C86&quot;/&gt;&lt;wsp:rsid wsp:val=&quot;00521CA6&quot;/&gt;&lt;wsp:rsid wsp:val=&quot;00522501&quot;/&gt;&lt;wsp:rsid wsp:val=&quot;0052257E&quot;/&gt;&lt;wsp:rsid wsp:val=&quot;005225FD&quot;/&gt;&lt;wsp:rsid wsp:val=&quot;00522842&quot;/&gt;&lt;wsp:rsid wsp:val=&quot;005232D6&quot;/&gt;&lt;wsp:rsid wsp:val=&quot;005238BB&quot;/&gt;&lt;wsp:rsid wsp:val=&quot;00523F57&quot;/&gt;&lt;wsp:rsid wsp:val=&quot;00525C4B&quot;/&gt;&lt;wsp:rsid wsp:val=&quot;00525C56&quot;/&gt;&lt;wsp:rsid wsp:val=&quot;00527027&quot;/&gt;&lt;wsp:rsid wsp:val=&quot;005272C3&quot;/&gt;&lt;wsp:rsid wsp:val=&quot;00527DF4&quot;/&gt;&lt;wsp:rsid wsp:val=&quot;00530228&quot;/&gt;&lt;wsp:rsid wsp:val=&quot;00530FD1&quot;/&gt;&lt;wsp:rsid wsp:val=&quot;0053174D&quot;/&gt;&lt;wsp:rsid wsp:val=&quot;00531A4E&quot;/&gt;&lt;wsp:rsid wsp:val=&quot;00532C7F&quot;/&gt;&lt;wsp:rsid wsp:val=&quot;00534B59&quot;/&gt;&lt;wsp:rsid wsp:val=&quot;005356DB&quot;/&gt;&lt;wsp:rsid wsp:val=&quot;00535A57&quot;/&gt;&lt;wsp:rsid wsp:val=&quot;00536036&quot;/&gt;&lt;wsp:rsid wsp:val=&quot;00536759&quot;/&gt;&lt;wsp:rsid wsp:val=&quot;005377A5&quot;/&gt;&lt;wsp:rsid wsp:val=&quot;00537C62&quot;/&gt;&lt;wsp:rsid wsp:val=&quot;005408AE&quot;/&gt;&lt;wsp:rsid wsp:val=&quot;00540966&quot;/&gt;&lt;wsp:rsid wsp:val=&quot;005421A9&quot;/&gt;&lt;wsp:rsid wsp:val=&quot;005421DC&quot;/&gt;&lt;wsp:rsid wsp:val=&quot;0054258D&quot;/&gt;&lt;wsp:rsid wsp:val=&quot;00542E05&quot;/&gt;&lt;wsp:rsid wsp:val=&quot;00543EA7&quot;/&gt;&lt;wsp:rsid wsp:val=&quot;00544436&quot;/&gt;&lt;wsp:rsid wsp:val=&quot;00545536&quot;/&gt;&lt;wsp:rsid wsp:val=&quot;0054596E&quot;/&gt;&lt;wsp:rsid wsp:val=&quot;005464F7&quot;/&gt;&lt;wsp:rsid wsp:val=&quot;00546970&quot;/&gt;&lt;wsp:rsid wsp:val=&quot;00547ED4&quot;/&gt;&lt;wsp:rsid wsp:val=&quot;0055057F&quot;/&gt;&lt;wsp:rsid wsp:val=&quot;00552203&quot;/&gt;&lt;wsp:rsid wsp:val=&quot;0055231F&quot;/&gt;&lt;wsp:rsid wsp:val=&quot;00553829&quot;/&gt;&lt;wsp:rsid wsp:val=&quot;00554E19&quot;/&gt;&lt;wsp:rsid wsp:val=&quot;00554EF7&quot;/&gt;&lt;wsp:rsid wsp:val=&quot;0055539D&quot;/&gt;&lt;wsp:rsid wsp:val=&quot;005561A7&quot;/&gt;&lt;wsp:rsid wsp:val=&quot;0055649A&quot;/&gt;&lt;wsp:rsid wsp:val=&quot;00557ECC&quot;/&gt;&lt;wsp:rsid wsp:val=&quot;0056121F&quot;/&gt;&lt;wsp:rsid wsp:val=&quot;00561375&quot;/&gt;&lt;wsp:rsid wsp:val=&quot;0056189C&quot;/&gt;&lt;wsp:rsid wsp:val=&quot;00562727&quot;/&gt;&lt;wsp:rsid wsp:val=&quot;005651B4&quot;/&gt;&lt;wsp:rsid wsp:val=&quot;00565488&quot;/&gt;&lt;wsp:rsid wsp:val=&quot;00565F25&quot;/&gt;&lt;wsp:rsid wsp:val=&quot;0056688B&quot;/&gt;&lt;wsp:rsid wsp:val=&quot;00566B36&quot;/&gt;&lt;wsp:rsid wsp:val=&quot;005678D4&quot;/&gt;&lt;wsp:rsid wsp:val=&quot;0056795E&quot;/&gt;&lt;wsp:rsid wsp:val=&quot;005709E3&quot;/&gt;&lt;wsp:rsid wsp:val=&quot;005713F7&quot;/&gt;&lt;wsp:rsid wsp:val=&quot;00572505&quot;/&gt;&lt;wsp:rsid wsp:val=&quot;00573FDA&quot;/&gt;&lt;wsp:rsid wsp:val=&quot;005745A4&quot;/&gt;&lt;wsp:rsid wsp:val=&quot;00575D07&quot;/&gt;&lt;wsp:rsid wsp:val=&quot;00576329&quot;/&gt;&lt;wsp:rsid wsp:val=&quot;0058001B&quot;/&gt;&lt;wsp:rsid wsp:val=&quot;0058206C&quot;/&gt;&lt;wsp:rsid wsp:val=&quot;005821F1&quot;/&gt;&lt;wsp:rsid wsp:val=&quot;00582809&quot;/&gt;&lt;wsp:rsid wsp:val=&quot;00584DCE&quot;/&gt;&lt;wsp:rsid wsp:val=&quot;0058798C&quot;/&gt;&lt;wsp:rsid wsp:val=&quot;00587FA9&quot;/&gt;&lt;wsp:rsid wsp:val=&quot;005900FA&quot;/&gt;&lt;wsp:rsid wsp:val=&quot;00590DC9&quot;/&gt;&lt;wsp:rsid wsp:val=&quot;0059175A&quot;/&gt;&lt;wsp:rsid wsp:val=&quot;00591876&quot;/&gt;&lt;wsp:rsid wsp:val=&quot;005919F9&quot;/&gt;&lt;wsp:rsid wsp:val=&quot;00591F8C&quot;/&gt;&lt;wsp:rsid wsp:val=&quot;0059218F&quot;/&gt;&lt;wsp:rsid wsp:val=&quot;00592A88&quot;/&gt;&lt;wsp:rsid wsp:val=&quot;00593264&quot;/&gt;&lt;wsp:rsid wsp:val=&quot;005935A4&quot;/&gt;&lt;wsp:rsid wsp:val=&quot;00593C39&quot;/&gt;&lt;wsp:rsid wsp:val=&quot;0059472E&quot;/&gt;&lt;wsp:rsid wsp:val=&quot;005948C2&quot;/&gt;&lt;wsp:rsid wsp:val=&quot;00594D60&quot;/&gt;&lt;wsp:rsid wsp:val=&quot;00595DCA&quot;/&gt;&lt;wsp:rsid wsp:val=&quot;005967E4&quot;/&gt;&lt;wsp:rsid wsp:val=&quot;0059779B&quot;/&gt;&lt;wsp:rsid wsp:val=&quot;005A0136&quot;/&gt;&lt;wsp:rsid wsp:val=&quot;005A1ECE&quot;/&gt;&lt;wsp:rsid wsp:val=&quot;005A209A&quot;/&gt;&lt;wsp:rsid wsp:val=&quot;005A3557&quot;/&gt;&lt;wsp:rsid wsp:val=&quot;005A3F00&quot;/&gt;&lt;wsp:rsid wsp:val=&quot;005A54E9&quot;/&gt;&lt;wsp:rsid wsp:val=&quot;005A649B&quot;/&gt;&lt;wsp:rsid wsp:val=&quot;005A662D&quot;/&gt;&lt;wsp:rsid wsp:val=&quot;005A68BA&quot;/&gt;&lt;wsp:rsid wsp:val=&quot;005A6A5B&quot;/&gt;&lt;wsp:rsid wsp:val=&quot;005A6D09&quot;/&gt;&lt;wsp:rsid wsp:val=&quot;005A6DE2&quot;/&gt;&lt;wsp:rsid wsp:val=&quot;005A77E5&quot;/&gt;&lt;wsp:rsid wsp:val=&quot;005A7985&quot;/&gt;&lt;wsp:rsid wsp:val=&quot;005B04A1&quot;/&gt;&lt;wsp:rsid wsp:val=&quot;005B080B&quot;/&gt;&lt;wsp:rsid wsp:val=&quot;005B1CDF&quot;/&gt;&lt;wsp:rsid wsp:val=&quot;005B2D32&quot;/&gt;&lt;wsp:rsid wsp:val=&quot;005B35D7&quot;/&gt;&lt;wsp:rsid wsp:val=&quot;005B392A&quot;/&gt;&lt;wsp:rsid wsp:val=&quot;005B3AA3&quot;/&gt;&lt;wsp:rsid wsp:val=&quot;005B6F83&quot;/&gt;&lt;wsp:rsid wsp:val=&quot;005B74C4&quot;/&gt;&lt;wsp:rsid wsp:val=&quot;005B787F&quot;/&gt;&lt;wsp:rsid wsp:val=&quot;005C1729&quot;/&gt;&lt;wsp:rsid wsp:val=&quot;005C21C8&quot;/&gt;&lt;wsp:rsid wsp:val=&quot;005C5D07&quot;/&gt;&lt;wsp:rsid wsp:val=&quot;005C74FB&quot;/&gt;&lt;wsp:rsid wsp:val=&quot;005C7503&quot;/&gt;&lt;wsp:rsid wsp:val=&quot;005C7660&quot;/&gt;&lt;wsp:rsid wsp:val=&quot;005C7946&quot;/&gt;&lt;wsp:rsid wsp:val=&quot;005C797B&quot;/&gt;&lt;wsp:rsid wsp:val=&quot;005C7F53&quot;/&gt;&lt;wsp:rsid wsp:val=&quot;005D1069&quot;/&gt;&lt;wsp:rsid wsp:val=&quot;005D1602&quot;/&gt;&lt;wsp:rsid wsp:val=&quot;005D1E87&quot;/&gt;&lt;wsp:rsid wsp:val=&quot;005D246B&quot;/&gt;&lt;wsp:rsid wsp:val=&quot;005D2B0B&quot;/&gt;&lt;wsp:rsid wsp:val=&quot;005D2D4E&quot;/&gt;&lt;wsp:rsid wsp:val=&quot;005D3966&quot;/&gt;&lt;wsp:rsid wsp:val=&quot;005D3C13&quot;/&gt;&lt;wsp:rsid wsp:val=&quot;005D4AA7&quot;/&gt;&lt;wsp:rsid wsp:val=&quot;005D4C89&quot;/&gt;&lt;wsp:rsid wsp:val=&quot;005D4E33&quot;/&gt;&lt;wsp:rsid wsp:val=&quot;005D4FFA&quot;/&gt;&lt;wsp:rsid wsp:val=&quot;005D6F32&quot;/&gt;&lt;wsp:rsid wsp:val=&quot;005D7606&quot;/&gt;&lt;wsp:rsid wsp:val=&quot;005E385F&quot;/&gt;&lt;wsp:rsid wsp:val=&quot;005E4A90&quot;/&gt;&lt;wsp:rsid wsp:val=&quot;005E4DC7&quot;/&gt;&lt;wsp:rsid wsp:val=&quot;005E53B2&quot;/&gt;&lt;wsp:rsid wsp:val=&quot;005E5834&quot;/&gt;&lt;wsp:rsid wsp:val=&quot;005E5B81&quot;/&gt;&lt;wsp:rsid wsp:val=&quot;005E653F&quot;/&gt;&lt;wsp:rsid wsp:val=&quot;005E7545&quot;/&gt;&lt;wsp:rsid wsp:val=&quot;005F2CB1&quot;/&gt;&lt;wsp:rsid wsp:val=&quot;005F3025&quot;/&gt;&lt;wsp:rsid wsp:val=&quot;005F33A8&quot;/&gt;&lt;wsp:rsid wsp:val=&quot;005F4C23&quot;/&gt;&lt;wsp:rsid wsp:val=&quot;005F618C&quot;/&gt;&lt;wsp:rsid wsp:val=&quot;005F70BD&quot;/&gt;&lt;wsp:rsid wsp:val=&quot;005F7E70&quot;/&gt;&lt;wsp:rsid wsp:val=&quot;00600F6A&quot;/&gt;&lt;wsp:rsid wsp:val=&quot;00600FE7&quot;/&gt;&lt;wsp:rsid wsp:val=&quot;0060111E&quot;/&gt;&lt;wsp:rsid wsp:val=&quot;006013C1&quot;/&gt;&lt;wsp:rsid wsp:val=&quot;0060275D&quot;/&gt;&lt;wsp:rsid wsp:val=&quot;0060283C&quot;/&gt;&lt;wsp:rsid wsp:val=&quot;00602ACA&quot;/&gt;&lt;wsp:rsid wsp:val=&quot;00603BC5&quot;/&gt;&lt;wsp:rsid wsp:val=&quot;00604F14&quot;/&gt;&lt;wsp:rsid wsp:val=&quot;0060627A&quot;/&gt;&lt;wsp:rsid wsp:val=&quot;00607D93&quot;/&gt;&lt;wsp:rsid wsp:val=&quot;006113BA&quot;/&gt;&lt;wsp:rsid wsp:val=&quot;006113BB&quot;/&gt;&lt;wsp:rsid wsp:val=&quot;00611681&quot;/&gt;&lt;wsp:rsid wsp:val=&quot;006119EF&quot;/&gt;&lt;wsp:rsid wsp:val=&quot;00611B83&quot;/&gt;&lt;wsp:rsid wsp:val=&quot;00612F83&quot;/&gt;&lt;wsp:rsid wsp:val=&quot;00613257&quot;/&gt;&lt;wsp:rsid wsp:val=&quot;00613365&quot;/&gt;&lt;wsp:rsid wsp:val=&quot;0061392D&quot;/&gt;&lt;wsp:rsid wsp:val=&quot;00615B9D&quot;/&gt;&lt;wsp:rsid wsp:val=&quot;00616882&quot;/&gt;&lt;wsp:rsid wsp:val=&quot;006204DC&quot;/&gt;&lt;wsp:rsid wsp:val=&quot;00620A71&quot;/&gt;&lt;wsp:rsid wsp:val=&quot;00620D78&quot;/&gt;&lt;wsp:rsid wsp:val=&quot;00620D80&quot;/&gt;&lt;wsp:rsid wsp:val=&quot;00620E90&quot;/&gt;&lt;wsp:rsid wsp:val=&quot;00621098&quot;/&gt;&lt;wsp:rsid wsp:val=&quot;00622F21&quot;/&gt;&lt;wsp:rsid wsp:val=&quot;006234A6&quot;/&gt;&lt;wsp:rsid wsp:val=&quot;00623923&quot;/&gt;&lt;wsp:rsid wsp:val=&quot;00623B8E&quot;/&gt;&lt;wsp:rsid wsp:val=&quot;006257BB&quot;/&gt;&lt;wsp:rsid wsp:val=&quot;0062687C&quot;/&gt;&lt;wsp:rsid wsp:val=&quot;00630001&quot;/&gt;&lt;wsp:rsid wsp:val=&quot;006301F4&quot;/&gt;&lt;wsp:rsid wsp:val=&quot;006311B3&quot;/&gt;&lt;wsp:rsid wsp:val=&quot;00631F81&quot;/&gt;&lt;wsp:rsid wsp:val=&quot;00631FE5&quot;/&gt;&lt;wsp:rsid wsp:val=&quot;006325E4&quot;/&gt;&lt;wsp:rsid wsp:val=&quot;0063284C&quot;/&gt;&lt;wsp:rsid wsp:val=&quot;00633F5A&quot;/&gt;&lt;wsp:rsid wsp:val=&quot;00633FFA&quot;/&gt;&lt;wsp:rsid wsp:val=&quot;0063438E&quot;/&gt;&lt;wsp:rsid wsp:val=&quot;0063469C&quot;/&gt;&lt;wsp:rsid wsp:val=&quot;00635693&quot;/&gt;&lt;wsp:rsid wsp:val=&quot;00636398&quot;/&gt;&lt;wsp:rsid wsp:val=&quot;006364D8&quot;/&gt;&lt;wsp:rsid wsp:val=&quot;006368D3&quot;/&gt;&lt;wsp:rsid wsp:val=&quot;006377EC&quot;/&gt;&lt;wsp:rsid wsp:val=&quot;00640715&quot;/&gt;&lt;wsp:rsid wsp:val=&quot;00640D33&quot;/&gt;&lt;wsp:rsid wsp:val=&quot;00641135&quot;/&gt;&lt;wsp:rsid wsp:val=&quot;0064151F&quot;/&gt;&lt;wsp:rsid wsp:val=&quot;00641533&quot;/&gt;&lt;wsp:rsid wsp:val=&quot;00641D36&quot;/&gt;&lt;wsp:rsid wsp:val=&quot;0064208D&quot;/&gt;&lt;wsp:rsid wsp:val=&quot;0064318D&quot;/&gt;&lt;wsp:rsid wsp:val=&quot;00643418&quot;/&gt;&lt;wsp:rsid wsp:val=&quot;00643475&quot;/&gt;&lt;wsp:rsid wsp:val=&quot;006435F2&quot;/&gt;&lt;wsp:rsid wsp:val=&quot;00643969&quot;/&gt;&lt;wsp:rsid wsp:val=&quot;0064396A&quot;/&gt;&lt;wsp:rsid wsp:val=&quot;00644348&quot;/&gt;&lt;wsp:rsid wsp:val=&quot;00644514&quot;/&gt;&lt;wsp:rsid wsp:val=&quot;006447BA&quot;/&gt;&lt;wsp:rsid wsp:val=&quot;006447BD&quot;/&gt;&lt;wsp:rsid wsp:val=&quot;00644BBD&quot;/&gt;&lt;wsp:rsid wsp:val=&quot;00644F4C&quot;/&gt;&lt;wsp:rsid wsp:val=&quot;0064502E&quot;/&gt;&lt;wsp:rsid wsp:val=&quot;00645491&quot;/&gt;&lt;wsp:rsid wsp:val=&quot;00645715&quot;/&gt;&lt;wsp:rsid wsp:val=&quot;00645C43&quot;/&gt;&lt;wsp:rsid wsp:val=&quot;0064624E&quot;/&gt;&lt;wsp:rsid wsp:val=&quot;00647629&quot;/&gt;&lt;wsp:rsid wsp:val=&quot;0065029D&quot;/&gt;&lt;wsp:rsid wsp:val=&quot;00650AB9&quot;/&gt;&lt;wsp:rsid wsp:val=&quot;006511C8&quot;/&gt;&lt;wsp:rsid wsp:val=&quot;0065121E&quot;/&gt;&lt;wsp:rsid wsp:val=&quot;00653C48&quot;/&gt;&lt;wsp:rsid wsp:val=&quot;00654E94&quot;/&gt;&lt;wsp:rsid wsp:val=&quot;006551E4&quot;/&gt;&lt;wsp:rsid wsp:val=&quot;00655733&quot;/&gt;&lt;wsp:rsid wsp:val=&quot;00655ACD&quot;/&gt;&lt;wsp:rsid wsp:val=&quot;006561FD&quot;/&gt;&lt;wsp:rsid wsp:val=&quot;00656A92&quot;/&gt;&lt;wsp:rsid wsp:val=&quot;00656DDE&quot;/&gt;&lt;wsp:rsid wsp:val=&quot;0066011D&quot;/&gt;&lt;wsp:rsid wsp:val=&quot;0066012B&quot;/&gt;&lt;wsp:rsid wsp:val=&quot;006607C0&quot;/&gt;&lt;wsp:rsid wsp:val=&quot;00660841&quot;/&gt;&lt;wsp:rsid wsp:val=&quot;0066094F&quot;/&gt;&lt;wsp:rsid wsp:val=&quot;006613A6&quot;/&gt;&lt;wsp:rsid wsp:val=&quot;006613C8&quot;/&gt;&lt;wsp:rsid wsp:val=&quot;00661866&quot;/&gt;&lt;wsp:rsid wsp:val=&quot;0066279A&quot;/&gt;&lt;wsp:rsid wsp:val=&quot;006627A2&quot;/&gt;&lt;wsp:rsid wsp:val=&quot;00663317&quot;/&gt;&lt;wsp:rsid wsp:val=&quot;006634E6&quot;/&gt;&lt;wsp:rsid wsp:val=&quot;00663B88&quot;/&gt;&lt;wsp:rsid wsp:val=&quot;00664E44&quot;/&gt;&lt;wsp:rsid wsp:val=&quot;006655EE&quot;/&gt;&lt;wsp:rsid wsp:val=&quot;00665882&quot;/&gt;&lt;wsp:rsid wsp:val=&quot;006659AA&quot;/&gt;&lt;wsp:rsid wsp:val=&quot;00665B99&quot;/&gt;&lt;wsp:rsid wsp:val=&quot;00665EDC&quot;/&gt;&lt;wsp:rsid wsp:val=&quot;006662F5&quot;/&gt;&lt;wsp:rsid wsp:val=&quot;006671C3&quot;/&gt;&lt;wsp:rsid wsp:val=&quot;00667933&quot;/&gt;&lt;wsp:rsid wsp:val=&quot;00667EE7&quot;/&gt;&lt;wsp:rsid wsp:val=&quot;006706FD&quot;/&gt;&lt;wsp:rsid wsp:val=&quot;00670922&quot;/&gt;&lt;wsp:rsid wsp:val=&quot;00670A12&quot;/&gt;&lt;wsp:rsid wsp:val=&quot;00670BE1&quot;/&gt;&lt;wsp:rsid wsp:val=&quot;00671234&quot;/&gt;&lt;wsp:rsid wsp:val=&quot;0067218F&quot;/&gt;&lt;wsp:rsid wsp:val=&quot;00673BC2&quot;/&gt;&lt;wsp:rsid wsp:val=&quot;00673DEE&quot;/&gt;&lt;wsp:rsid wsp:val=&quot;0067406A&quot;/&gt;&lt;wsp:rsid wsp:val=&quot;006741F2&quot;/&gt;&lt;wsp:rsid wsp:val=&quot;0067423A&quot;/&gt;&lt;wsp:rsid wsp:val=&quot;006743FE&quot;/&gt;&lt;wsp:rsid wsp:val=&quot;00674C38&quot;/&gt;&lt;wsp:rsid wsp:val=&quot;00674CC3&quot;/&gt;&lt;wsp:rsid wsp:val=&quot;00675695&quot;/&gt;&lt;wsp:rsid wsp:val=&quot;006758FB&quot;/&gt;&lt;wsp:rsid wsp:val=&quot;00675C72&quot;/&gt;&lt;wsp:rsid wsp:val=&quot;006771F9&quot;/&gt;&lt;wsp:rsid wsp:val=&quot;006776D7&quot;/&gt;&lt;wsp:rsid wsp:val=&quot;00680060&quot;/&gt;&lt;wsp:rsid wsp:val=&quot;00681003&quot;/&gt;&lt;wsp:rsid wsp:val=&quot;006817C9&quot;/&gt;&lt;wsp:rsid wsp:val=&quot;00681867&quot;/&gt;&lt;wsp:rsid wsp:val=&quot;00682658&quot;/&gt;&lt;wsp:rsid wsp:val=&quot;00683ECE&quot;/&gt;&lt;wsp:rsid wsp:val=&quot;00684202&quot;/&gt;&lt;wsp:rsid wsp:val=&quot;0068666C&quot;/&gt;&lt;wsp:rsid wsp:val=&quot;00690172&quot;/&gt;&lt;wsp:rsid wsp:val=&quot;006905F8&quot;/&gt;&lt;wsp:rsid wsp:val=&quot;00691DAE&quot;/&gt;&lt;wsp:rsid wsp:val=&quot;00692EDE&quot;/&gt;&lt;wsp:rsid wsp:val=&quot;00694F78&quot;/&gt;&lt;wsp:rsid wsp:val=&quot;00695FC2&quot;/&gt;&lt;wsp:rsid wsp:val=&quot;00696949&quot;/&gt;&lt;wsp:rsid wsp:val=&quot;00697052&quot;/&gt;&lt;wsp:rsid wsp:val=&quot;00697A13&quot;/&gt;&lt;wsp:rsid wsp:val=&quot;006A0E9B&quot;/&gt;&lt;wsp:rsid wsp:val=&quot;006A18D5&quot;/&gt;&lt;wsp:rsid wsp:val=&quot;006A1B0C&quot;/&gt;&lt;wsp:rsid wsp:val=&quot;006A261C&quot;/&gt;&lt;wsp:rsid wsp:val=&quot;006A46FB&quot;/&gt;&lt;wsp:rsid wsp:val=&quot;006A4A63&quot;/&gt;&lt;wsp:rsid wsp:val=&quot;006A4DB5&quot;/&gt;&lt;wsp:rsid wsp:val=&quot;006A5742&quot;/&gt;&lt;wsp:rsid wsp:val=&quot;006A582E&quot;/&gt;&lt;wsp:rsid wsp:val=&quot;006A5E1E&quot;/&gt;&lt;wsp:rsid wsp:val=&quot;006A5E28&quot;/&gt;&lt;wsp:rsid wsp:val=&quot;006A6034&quot;/&gt;&lt;wsp:rsid wsp:val=&quot;006A697B&quot;/&gt;&lt;wsp:rsid wsp:val=&quot;006A7AFF&quot;/&gt;&lt;wsp:rsid wsp:val=&quot;006B0BB5&quot;/&gt;&lt;wsp:rsid wsp:val=&quot;006B0CFA&quot;/&gt;&lt;wsp:rsid wsp:val=&quot;006B1816&quot;/&gt;&lt;wsp:rsid wsp:val=&quot;006B2099&quot;/&gt;&lt;wsp:rsid wsp:val=&quot;006B3476&quot;/&gt;&lt;wsp:rsid wsp:val=&quot;006B426C&quot;/&gt;&lt;wsp:rsid wsp:val=&quot;006B449F&quot;/&gt;&lt;wsp:rsid wsp:val=&quot;006B4665&quot;/&gt;&lt;wsp:rsid wsp:val=&quot;006B4854&quot;/&gt;&lt;wsp:rsid wsp:val=&quot;006B4D24&quot;/&gt;&lt;wsp:rsid wsp:val=&quot;006B50CF&quot;/&gt;&lt;wsp:rsid wsp:val=&quot;006B50F8&quot;/&gt;&lt;wsp:rsid wsp:val=&quot;006B5235&quot;/&gt;&lt;wsp:rsid wsp:val=&quot;006B578E&quot;/&gt;&lt;wsp:rsid wsp:val=&quot;006B6152&quot;/&gt;&lt;wsp:rsid wsp:val=&quot;006B6BE9&quot;/&gt;&lt;wsp:rsid wsp:val=&quot;006B72D9&quot;/&gt;&lt;wsp:rsid wsp:val=&quot;006B7427&quot;/&gt;&lt;wsp:rsid wsp:val=&quot;006B76D2&quot;/&gt;&lt;wsp:rsid wsp:val=&quot;006C018F&quot;/&gt;&lt;wsp:rsid wsp:val=&quot;006C03B8&quot;/&gt;&lt;wsp:rsid wsp:val=&quot;006C0870&quot;/&gt;&lt;wsp:rsid wsp:val=&quot;006C16DB&quot;/&gt;&lt;wsp:rsid wsp:val=&quot;006C23E5&quot;/&gt;&lt;wsp:rsid wsp:val=&quot;006C3D55&quot;/&gt;&lt;wsp:rsid wsp:val=&quot;006C54C6&quot;/&gt;&lt;wsp:rsid wsp:val=&quot;006C5EC9&quot;/&gt;&lt;wsp:rsid wsp:val=&quot;006C6059&quot;/&gt;&lt;wsp:rsid wsp:val=&quot;006C6940&quot;/&gt;&lt;wsp:rsid wsp:val=&quot;006C6955&quot;/&gt;&lt;wsp:rsid wsp:val=&quot;006C7522&quot;/&gt;&lt;wsp:rsid wsp:val=&quot;006C7A68&quot;/&gt;&lt;wsp:rsid wsp:val=&quot;006D20F6&quot;/&gt;&lt;wsp:rsid wsp:val=&quot;006D2683&quot;/&gt;&lt;wsp:rsid wsp:val=&quot;006D4ED9&quot;/&gt;&lt;wsp:rsid wsp:val=&quot;006D5B70&quot;/&gt;&lt;wsp:rsid wsp:val=&quot;006D5D33&quot;/&gt;&lt;wsp:rsid wsp:val=&quot;006D65B4&quot;/&gt;&lt;wsp:rsid wsp:val=&quot;006D6F08&quot;/&gt;&lt;wsp:rsid wsp:val=&quot;006D7FFB&quot;/&gt;&lt;wsp:rsid wsp:val=&quot;006E017A&quot;/&gt;&lt;wsp:rsid wsp:val=&quot;006E062C&quot;/&gt;&lt;wsp:rsid wsp:val=&quot;006E1407&quot;/&gt;&lt;wsp:rsid wsp:val=&quot;006E28B7&quot;/&gt;&lt;wsp:rsid wsp:val=&quot;006E2AA2&quot;/&gt;&lt;wsp:rsid wsp:val=&quot;006E3310&quot;/&gt;&lt;wsp:rsid wsp:val=&quot;006E4AAA&quot;/&gt;&lt;wsp:rsid wsp:val=&quot;006E4E39&quot;/&gt;&lt;wsp:rsid wsp:val=&quot;006E565E&quot;/&gt;&lt;wsp:rsid wsp:val=&quot;006E673D&quot;/&gt;&lt;wsp:rsid wsp:val=&quot;006E7D3B&quot;/&gt;&lt;wsp:rsid wsp:val=&quot;006F0446&quot;/&gt;&lt;wsp:rsid wsp:val=&quot;006F09C9&quot;/&gt;&lt;wsp:rsid wsp:val=&quot;006F0F8A&quot;/&gt;&lt;wsp:rsid wsp:val=&quot;006F0FBF&quot;/&gt;&lt;wsp:rsid wsp:val=&quot;006F1ABD&quot;/&gt;&lt;wsp:rsid wsp:val=&quot;006F1B70&quot;/&gt;&lt;wsp:rsid wsp:val=&quot;006F1C70&quot;/&gt;&lt;wsp:rsid wsp:val=&quot;006F1F06&quot;/&gt;&lt;wsp:rsid wsp:val=&quot;006F2C7B&quot;/&gt;&lt;wsp:rsid wsp:val=&quot;006F32A4&quot;/&gt;&lt;wsp:rsid wsp:val=&quot;006F341D&quot;/&gt;&lt;wsp:rsid wsp:val=&quot;006F3CDE&quot;/&gt;&lt;wsp:rsid wsp:val=&quot;006F417D&quot;/&gt;&lt;wsp:rsid wsp:val=&quot;006F432A&quot;/&gt;&lt;wsp:rsid wsp:val=&quot;006F4893&quot;/&gt;&lt;wsp:rsid wsp:val=&quot;006F4A94&quot;/&gt;&lt;wsp:rsid wsp:val=&quot;006F55E3&quot;/&gt;&lt;wsp:rsid wsp:val=&quot;006F58D4&quot;/&gt;&lt;wsp:rsid wsp:val=&quot;006F5BB9&quot;/&gt;&lt;wsp:rsid wsp:val=&quot;006F65E7&quot;/&gt;&lt;wsp:rsid wsp:val=&quot;006F72EE&quot;/&gt;&lt;wsp:rsid wsp:val=&quot;007004EF&quot;/&gt;&lt;wsp:rsid wsp:val=&quot;007006BE&quot;/&gt;&lt;wsp:rsid wsp:val=&quot;00701091&quot;/&gt;&lt;wsp:rsid wsp:val=&quot;007012DB&quot;/&gt;&lt;wsp:rsid wsp:val=&quot;00701977&quot;/&gt;&lt;wsp:rsid wsp:val=&quot;00702511&quot;/&gt;&lt;wsp:rsid wsp:val=&quot;00702E19&quot;/&gt;&lt;wsp:rsid wsp:val=&quot;0070346E&quot;/&gt;&lt;wsp:rsid wsp:val=&quot;007038FA&quot;/&gt;&lt;wsp:rsid wsp:val=&quot;00703FCE&quot;/&gt;&lt;wsp:rsid wsp:val=&quot;007043DD&quot;/&gt;&lt;wsp:rsid wsp:val=&quot;00704EDB&quot;/&gt;&lt;wsp:rsid wsp:val=&quot;00706101&quot;/&gt;&lt;wsp:rsid wsp:val=&quot;0070691F&quot;/&gt;&lt;wsp:rsid wsp:val=&quot;00706ECB&quot;/&gt;&lt;wsp:rsid wsp:val=&quot;00707072&quot;/&gt;&lt;wsp:rsid wsp:val=&quot;00707287&quot;/&gt;&lt;wsp:rsid wsp:val=&quot;007073C8&quot;/&gt;&lt;wsp:rsid wsp:val=&quot;00707D61&quot;/&gt;&lt;wsp:rsid wsp:val=&quot;00710627&quot;/&gt;&lt;wsp:rsid wsp:val=&quot;00710DF4&quot;/&gt;&lt;wsp:rsid wsp:val=&quot;00712287&quot;/&gt;&lt;wsp:rsid wsp:val=&quot;00712772&quot;/&gt;&lt;wsp:rsid wsp:val=&quot;00713A69&quot;/&gt;&lt;wsp:rsid wsp:val=&quot;007145C4&quot;/&gt;&lt;wsp:rsid wsp:val=&quot;00714676&quot;/&gt;&lt;wsp:rsid wsp:val=&quot;007148D3&quot;/&gt;&lt;wsp:rsid wsp:val=&quot;00715B9A&quot;/&gt;&lt;wsp:rsid wsp:val=&quot;00715F1C&quot;/&gt;&lt;wsp:rsid wsp:val=&quot;00717718&quot;/&gt;&lt;wsp:rsid wsp:val=&quot;007178C1&quot;/&gt;&lt;wsp:rsid wsp:val=&quot;00720817&quot;/&gt;&lt;wsp:rsid wsp:val=&quot;007218E9&quot;/&gt;&lt;wsp:rsid wsp:val=&quot;00725F9C&quot;/&gt;&lt;wsp:rsid wsp:val=&quot;00726EA6&quot;/&gt;&lt;wsp:rsid wsp:val=&quot;00727208&quot;/&gt;&lt;wsp:rsid wsp:val=&quot;00727344&quot;/&gt;&lt;wsp:rsid wsp:val=&quot;00727680&quot;/&gt;&lt;wsp:rsid wsp:val=&quot;0073225D&quot;/&gt;&lt;wsp:rsid wsp:val=&quot;0073381F&quot;/&gt;&lt;wsp:rsid wsp:val=&quot;00733D25&quot;/&gt;&lt;wsp:rsid wsp:val=&quot;00734343&quot;/&gt;&lt;wsp:rsid wsp:val=&quot;007348B1&quot;/&gt;&lt;wsp:rsid wsp:val=&quot;00734A8B&quot;/&gt;&lt;wsp:rsid wsp:val=&quot;00734D84&quot;/&gt;&lt;wsp:rsid wsp:val=&quot;00735268&quot;/&gt;&lt;wsp:rsid wsp:val=&quot;007355C4&quot;/&gt;&lt;wsp:rsid wsp:val=&quot;00735F96&quot;/&gt;&lt;wsp:rsid wsp:val=&quot;007362A6&quot;/&gt;&lt;wsp:rsid wsp:val=&quot;00736D7D&quot;/&gt;&lt;wsp:rsid wsp:val=&quot;00740E58&quot;/&gt;&lt;wsp:rsid wsp:val=&quot;007410D6&quot;/&gt;&lt;wsp:rsid wsp:val=&quot;007416B4&quot;/&gt;&lt;wsp:rsid wsp:val=&quot;00741F19&quot;/&gt;&lt;wsp:rsid wsp:val=&quot;00742624&quot;/&gt;&lt;wsp:rsid wsp:val=&quot;007438CE&quot;/&gt;&lt;wsp:rsid wsp:val=&quot;00744394&quot;/&gt;&lt;wsp:rsid wsp:val=&quot;00744440&quot;/&gt;&lt;wsp:rsid wsp:val=&quot;007445A0&quot;/&gt;&lt;wsp:rsid wsp:val=&quot;007447EF&quot;/&gt;&lt;wsp:rsid wsp:val=&quot;00744D6B&quot;/&gt;&lt;wsp:rsid wsp:val=&quot;0074524B&quot;/&gt;&lt;wsp:rsid wsp:val=&quot;00746183&quot;/&gt;&lt;wsp:rsid wsp:val=&quot;00747D8B&quot;/&gt;&lt;wsp:rsid wsp:val=&quot;007508A2&quot;/&gt;&lt;wsp:rsid wsp:val=&quot;0075093C&quot;/&gt;&lt;wsp:rsid wsp:val=&quot;00751228&quot;/&gt;&lt;wsp:rsid wsp:val=&quot;00752710&quot;/&gt;&lt;wsp:rsid wsp:val=&quot;00752D74&quot;/&gt;&lt;wsp:rsid wsp:val=&quot;00754E35&quot;/&gt;&lt;wsp:rsid wsp:val=&quot;00754E49&quot;/&gt;&lt;wsp:rsid wsp:val=&quot;00755200&quot;/&gt;&lt;wsp:rsid wsp:val=&quot;007559D1&quot;/&gt;&lt;wsp:rsid wsp:val=&quot;007571E1&quot;/&gt;&lt;wsp:rsid wsp:val=&quot;007604B2&quot;/&gt;&lt;wsp:rsid wsp:val=&quot;00760883&quot;/&gt;&lt;wsp:rsid wsp:val=&quot;00760BF6&quot;/&gt;&lt;wsp:rsid wsp:val=&quot;007614C4&quot;/&gt;&lt;wsp:rsid wsp:val=&quot;007616FD&quot;/&gt;&lt;wsp:rsid wsp:val=&quot;00762500&quot;/&gt;&lt;wsp:rsid wsp:val=&quot;00762BDD&quot;/&gt;&lt;wsp:rsid wsp:val=&quot;007650C5&quot;/&gt;&lt;wsp:rsid wsp:val=&quot;00765281&quot;/&gt;&lt;wsp:rsid wsp:val=&quot;007655FD&quot;/&gt;&lt;wsp:rsid wsp:val=&quot;007661BA&quot;/&gt;&lt;wsp:rsid wsp:val=&quot;0076641D&quot;/&gt;&lt;wsp:rsid wsp:val=&quot;00766BAD&quot;/&gt;&lt;wsp:rsid wsp:val=&quot;0076708C&quot;/&gt;&lt;wsp:rsid wsp:val=&quot;00771C35&quot;/&gt;&lt;wsp:rsid wsp:val=&quot;00773940&quot;/&gt;&lt;wsp:rsid wsp:val=&quot;00773AD7&quot;/&gt;&lt;wsp:rsid wsp:val=&quot;00773F82&quot;/&gt;&lt;wsp:rsid wsp:val=&quot;007747F3&quot;/&gt;&lt;wsp:rsid wsp:val=&quot;007755F2&quot;/&gt;&lt;wsp:rsid wsp:val=&quot;00776766&quot;/&gt;&lt;wsp:rsid wsp:val=&quot;00776971&quot;/&gt;&lt;wsp:rsid wsp:val=&quot;00777AC8&quot;/&gt;&lt;wsp:rsid wsp:val=&quot;007803C1&quot;/&gt;&lt;wsp:rsid wsp:val=&quot;007804AB&quot;/&gt;&lt;wsp:rsid wsp:val=&quot;00780DFE&quot;/&gt;&lt;wsp:rsid wsp:val=&quot;0078177E&quot;/&gt;&lt;wsp:rsid wsp:val=&quot;00781891&quot;/&gt;&lt;wsp:rsid wsp:val=&quot;00781AB7&quot;/&gt;&lt;wsp:rsid wsp:val=&quot;00782E24&quot;/&gt;&lt;wsp:rsid wsp:val=&quot;0078304C&quot;/&gt;&lt;wsp:rsid wsp:val=&quot;00783673&quot;/&gt;&lt;wsp:rsid wsp:val=&quot;00785490&quot;/&gt;&lt;wsp:rsid wsp:val=&quot;007856D1&quot;/&gt;&lt;wsp:rsid wsp:val=&quot;00785BC6&quot;/&gt;&lt;wsp:rsid wsp:val=&quot;00786C86&quot;/&gt;&lt;wsp:rsid wsp:val=&quot;007900E4&quot;/&gt;&lt;wsp:rsid wsp:val=&quot;00791FBB&quot;/&gt;&lt;wsp:rsid wsp:val=&quot;00792030&quot;/&gt;&lt;wsp:rsid wsp:val=&quot;007925EA&quot;/&gt;&lt;wsp:rsid wsp:val=&quot;00792A09&quot;/&gt;&lt;wsp:rsid wsp:val=&quot;00792D05&quot;/&gt;&lt;wsp:rsid wsp:val=&quot;007935D9&quot;/&gt;&lt;wsp:rsid wsp:val=&quot;0079382D&quot;/&gt;&lt;wsp:rsid wsp:val=&quot;00793CD8&quot;/&gt;&lt;wsp:rsid wsp:val=&quot;00793D31&quot;/&gt;&lt;wsp:rsid wsp:val=&quot;00794201&quot;/&gt;&lt;wsp:rsid wsp:val=&quot;007950A8&quot;/&gt;&lt;wsp:rsid wsp:val=&quot;00795C92&quot;/&gt;&lt;wsp:rsid wsp:val=&quot;00796231&quot;/&gt;&lt;wsp:rsid wsp:val=&quot;007966F9&quot;/&gt;&lt;wsp:rsid wsp:val=&quot;00796F94&quot;/&gt;&lt;wsp:rsid wsp:val=&quot;007976D5&quot;/&gt;&lt;wsp:rsid wsp:val=&quot;007A1CB3&quot;/&gt;&lt;wsp:rsid wsp:val=&quot;007A1D17&quot;/&gt;&lt;wsp:rsid wsp:val=&quot;007A1D90&quot;/&gt;&lt;wsp:rsid wsp:val=&quot;007A306F&quot;/&gt;&lt;wsp:rsid wsp:val=&quot;007A43A6&quot;/&gt;&lt;wsp:rsid wsp:val=&quot;007A4D15&quot;/&gt;&lt;wsp:rsid wsp:val=&quot;007A58A6&quot;/&gt;&lt;wsp:rsid wsp:val=&quot;007A6281&quot;/&gt;&lt;wsp:rsid wsp:val=&quot;007A6776&quot;/&gt;&lt;wsp:rsid wsp:val=&quot;007A6AD0&quot;/&gt;&lt;wsp:rsid wsp:val=&quot;007A719B&quot;/&gt;&lt;wsp:rsid wsp:val=&quot;007B18DD&quot;/&gt;&lt;wsp:rsid wsp:val=&quot;007B1C5F&quot;/&gt;&lt;wsp:rsid wsp:val=&quot;007B1DAF&quot;/&gt;&lt;wsp:rsid wsp:val=&quot;007B32C9&quot;/&gt;&lt;wsp:rsid wsp:val=&quot;007B3D2D&quot;/&gt;&lt;wsp:rsid wsp:val=&quot;007B48C7&quot;/&gt;&lt;wsp:rsid wsp:val=&quot;007B4F9A&quot;/&gt;&lt;wsp:rsid wsp:val=&quot;007B50AE&quot;/&gt;&lt;wsp:rsid wsp:val=&quot;007B51DF&quot;/&gt;&lt;wsp:rsid wsp:val=&quot;007B5213&quot;/&gt;&lt;wsp:rsid wsp:val=&quot;007B68C1&quot;/&gt;&lt;wsp:rsid wsp:val=&quot;007B7765&quot;/&gt;&lt;wsp:rsid wsp:val=&quot;007C05DD&quot;/&gt;&lt;wsp:rsid wsp:val=&quot;007C08C4&quot;/&gt;&lt;wsp:rsid wsp:val=&quot;007C09D3&quot;/&gt;&lt;wsp:rsid wsp:val=&quot;007C0EC3&quot;/&gt;&lt;wsp:rsid wsp:val=&quot;007C1EF9&quot;/&gt;&lt;wsp:rsid wsp:val=&quot;007C3B8C&quot;/&gt;&lt;wsp:rsid wsp:val=&quot;007C3D18&quot;/&gt;&lt;wsp:rsid wsp:val=&quot;007C44E9&quot;/&gt;&lt;wsp:rsid wsp:val=&quot;007C60BF&quot;/&gt;&lt;wsp:rsid wsp:val=&quot;007C6A07&quot;/&gt;&lt;wsp:rsid wsp:val=&quot;007C6C3E&quot;/&gt;&lt;wsp:rsid wsp:val=&quot;007C6CB3&quot;/&gt;&lt;wsp:rsid wsp:val=&quot;007C75A1&quot;/&gt;&lt;wsp:rsid wsp:val=&quot;007C77A5&quot;/&gt;&lt;wsp:rsid wsp:val=&quot;007D04E5&quot;/&gt;&lt;wsp:rsid wsp:val=&quot;007D1E1D&quot;/&gt;&lt;wsp:rsid wsp:val=&quot;007D2F63&quot;/&gt;&lt;wsp:rsid wsp:val=&quot;007D3A05&quot;/&gt;&lt;wsp:rsid wsp:val=&quot;007D3A69&quot;/&gt;&lt;wsp:rsid wsp:val=&quot;007D42B9&quot;/&gt;&lt;wsp:rsid wsp:val=&quot;007D5901&quot;/&gt;&lt;wsp:rsid wsp:val=&quot;007D5E85&quot;/&gt;&lt;wsp:rsid wsp:val=&quot;007D685B&quot;/&gt;&lt;wsp:rsid wsp:val=&quot;007D6D60&quot;/&gt;&lt;wsp:rsid wsp:val=&quot;007D71CC&quot;/&gt;&lt;wsp:rsid wsp:val=&quot;007D7526&quot;/&gt;&lt;wsp:rsid wsp:val=&quot;007E0BAF&quot;/&gt;&lt;wsp:rsid wsp:val=&quot;007E1132&quot;/&gt;&lt;wsp:rsid wsp:val=&quot;007E15FE&quot;/&gt;&lt;wsp:rsid wsp:val=&quot;007E2E4A&quot;/&gt;&lt;wsp:rsid wsp:val=&quot;007E3974&quot;/&gt;&lt;wsp:rsid wsp:val=&quot;007E43AD&quot;/&gt;&lt;wsp:rsid wsp:val=&quot;007E4610&quot;/&gt;&lt;wsp:rsid wsp:val=&quot;007E4715&quot;/&gt;&lt;wsp:rsid wsp:val=&quot;007E505B&quot;/&gt;&lt;wsp:rsid wsp:val=&quot;007E5160&quot;/&gt;&lt;wsp:rsid wsp:val=&quot;007E683C&quot;/&gt;&lt;wsp:rsid wsp:val=&quot;007E6945&quot;/&gt;&lt;wsp:rsid wsp:val=&quot;007E7091&quot;/&gt;&lt;wsp:rsid wsp:val=&quot;007E73FF&quot;/&gt;&lt;wsp:rsid wsp:val=&quot;007E784D&quot;/&gt;&lt;wsp:rsid wsp:val=&quot;007F02D0&quot;/&gt;&lt;wsp:rsid wsp:val=&quot;007F05C3&quot;/&gt;&lt;wsp:rsid wsp:val=&quot;007F3617&quot;/&gt;&lt;wsp:rsid wsp:val=&quot;007F3D8A&quot;/&gt;&lt;wsp:rsid wsp:val=&quot;007F72F1&quot;/&gt;&lt;wsp:rsid wsp:val=&quot;007F7587&quot;/&gt;&lt;wsp:rsid wsp:val=&quot;00800A23&quot;/&gt;&lt;wsp:rsid wsp:val=&quot;0080187D&quot;/&gt;&lt;wsp:rsid wsp:val=&quot;00802515&quot;/&gt;&lt;wsp:rsid wsp:val=&quot;008032B7&quot;/&gt;&lt;wsp:rsid wsp:val=&quot;00803716&quot;/&gt;&lt;wsp:rsid wsp:val=&quot;00803FAE&quot;/&gt;&lt;wsp:rsid wsp:val=&quot;0080548B&quot;/&gt;&lt;wsp:rsid wsp:val=&quot;0080605F&quot;/&gt;&lt;wsp:rsid wsp:val=&quot;008061C5&quot;/&gt;&lt;wsp:rsid wsp:val=&quot;00806E14&quot;/&gt;&lt;wsp:rsid wsp:val=&quot;008076AB&quot;/&gt;&lt;wsp:rsid wsp:val=&quot;00807786&quot;/&gt;&lt;wsp:rsid wsp:val=&quot;008114A7&quot;/&gt;&lt;wsp:rsid wsp:val=&quot;008115B5&quot;/&gt;&lt;wsp:rsid wsp:val=&quot;00811B5E&quot;/&gt;&lt;wsp:rsid wsp:val=&quot;00811FCB&quot;/&gt;&lt;wsp:rsid wsp:val=&quot;008125C7&quot;/&gt;&lt;wsp:rsid wsp:val=&quot;008128D0&quot;/&gt;&lt;wsp:rsid wsp:val=&quot;00812CC6&quot;/&gt;&lt;wsp:rsid wsp:val=&quot;00812D44&quot;/&gt;&lt;wsp:rsid wsp:val=&quot;0081387E&quot;/&gt;&lt;wsp:rsid wsp:val=&quot;0081579D&quot;/&gt;&lt;wsp:rsid wsp:val=&quot;008158A6&quot;/&gt;&lt;wsp:rsid wsp:val=&quot;008158D6&quot;/&gt;&lt;wsp:rsid wsp:val=&quot;00815CF7&quot;/&gt;&lt;wsp:rsid wsp:val=&quot;00815E12&quot;/&gt;&lt;wsp:rsid wsp:val=&quot;00817196&quot;/&gt;&lt;wsp:rsid wsp:val=&quot;008175A3&quot;/&gt;&lt;wsp:rsid wsp:val=&quot;00817924&quot;/&gt;&lt;wsp:rsid wsp:val=&quot;00820630&quot;/&gt;&lt;wsp:rsid wsp:val=&quot;00820F11&quot;/&gt;&lt;wsp:rsid wsp:val=&quot;0082106D&quot;/&gt;&lt;wsp:rsid wsp:val=&quot;00822754&quot;/&gt;&lt;wsp:rsid wsp:val=&quot;00822B2C&quot;/&gt;&lt;wsp:rsid wsp:val=&quot;00822EF9&quot;/&gt;&lt;wsp:rsid wsp:val=&quot;008235DB&quot;/&gt;&lt;wsp:rsid wsp:val=&quot;00824AB4&quot;/&gt;&lt;wsp:rsid wsp:val=&quot;00825600&quot;/&gt;&lt;wsp:rsid wsp:val=&quot;00825C42&quot;/&gt;&lt;wsp:rsid wsp:val=&quot;00825D25&quot;/&gt;&lt;wsp:rsid wsp:val=&quot;0082644F&quot;/&gt;&lt;wsp:rsid wsp:val=&quot;008264C3&quot;/&gt;&lt;wsp:rsid wsp:val=&quot;008265B8&quot;/&gt;&lt;wsp:rsid wsp:val=&quot;0082670F&quot;/&gt;&lt;wsp:rsid wsp:val=&quot;00827746&quot;/&gt;&lt;wsp:rsid wsp:val=&quot;00827D6F&quot;/&gt;&lt;wsp:rsid wsp:val=&quot;008302A1&quot;/&gt;&lt;wsp:rsid wsp:val=&quot;00830CB5&quot;/&gt;&lt;wsp:rsid wsp:val=&quot;00830D99&quot;/&gt;&lt;wsp:rsid wsp:val=&quot;008322E8&quot;/&gt;&lt;wsp:rsid wsp:val=&quot;008324A6&quot;/&gt;&lt;wsp:rsid wsp:val=&quot;00833A21&quot;/&gt;&lt;wsp:rsid wsp:val=&quot;008341D6&quot;/&gt;&lt;wsp:rsid wsp:val=&quot;00834297&quot;/&gt;&lt;wsp:rsid wsp:val=&quot;008359E7&quot;/&gt;&lt;wsp:rsid wsp:val=&quot;0083700D&quot;/&gt;&lt;wsp:rsid wsp:val=&quot;008376AC&quot;/&gt;&lt;wsp:rsid wsp:val=&quot;00837787&quot;/&gt;&lt;wsp:rsid wsp:val=&quot;00837C67&quot;/&gt;&lt;wsp:rsid wsp:val=&quot;0084028E&quot;/&gt;&lt;wsp:rsid wsp:val=&quot;008430EA&quot;/&gt;&lt;wsp:rsid wsp:val=&quot;00843190&quot;/&gt;&lt;wsp:rsid wsp:val=&quot;00843CC0&quot;/&gt;&lt;wsp:rsid wsp:val=&quot;008444E8&quot;/&gt;&lt;wsp:rsid wsp:val=&quot;00844E80&quot;/&gt;&lt;wsp:rsid wsp:val=&quot;008459EF&quot;/&gt;&lt;wsp:rsid wsp:val=&quot;00845A0E&quot;/&gt;&lt;wsp:rsid wsp:val=&quot;00845E6B&quot;/&gt;&lt;wsp:rsid wsp:val=&quot;00845F05&quot;/&gt;&lt;wsp:rsid wsp:val=&quot;00846CDF&quot;/&gt;&lt;wsp:rsid wsp:val=&quot;00846FE7&quot;/&gt;&lt;wsp:rsid wsp:val=&quot;008529B9&quot;/&gt;&lt;wsp:rsid wsp:val=&quot;00853D72&quot;/&gt;&lt;wsp:rsid wsp:val=&quot;0085412B&quot;/&gt;&lt;wsp:rsid wsp:val=&quot;0085423B&quot;/&gt;&lt;wsp:rsid wsp:val=&quot;00855BF2&quot;/&gt;&lt;wsp:rsid wsp:val=&quot;008566B2&quot;/&gt;&lt;wsp:rsid wsp:val=&quot;00856911&quot;/&gt;&lt;wsp:rsid wsp:val=&quot;008575AD&quot;/&gt;&lt;wsp:rsid wsp:val=&quot;0086079F&quot;/&gt;&lt;wsp:rsid wsp:val=&quot;008621C4&quot;/&gt;&lt;wsp:rsid wsp:val=&quot;00863863&quot;/&gt;&lt;wsp:rsid wsp:val=&quot;00865397&quot;/&gt;&lt;wsp:rsid wsp:val=&quot;00865EAC&quot;/&gt;&lt;wsp:rsid wsp:val=&quot;00866B08&quot;/&gt;&lt;wsp:rsid wsp:val=&quot;008677FD&quot;/&gt;&lt;wsp:rsid wsp:val=&quot;00870034&quot;/&gt;&lt;wsp:rsid wsp:val=&quot;008706D4&quot;/&gt;&lt;wsp:rsid wsp:val=&quot;00870F8A&quot;/&gt;&lt;wsp:rsid wsp:val=&quot;008715D0&quot;/&gt;&lt;wsp:rsid wsp:val=&quot;008719A4&quot;/&gt;&lt;wsp:rsid wsp:val=&quot;00871D23&quot;/&gt;&lt;wsp:rsid wsp:val=&quot;00871F18&quot;/&gt;&lt;wsp:rsid wsp:val=&quot;00872391&quot;/&gt;&lt;wsp:rsid wsp:val=&quot;008729BC&quot;/&gt;&lt;wsp:rsid wsp:val=&quot;008740CC&quot;/&gt;&lt;wsp:rsid wsp:val=&quot;00874312&quot;/&gt;&lt;wsp:rsid wsp:val=&quot;0087437C&quot;/&gt;&lt;wsp:rsid wsp:val=&quot;00874437&quot;/&gt;&lt;wsp:rsid wsp:val=&quot;008759C6&quot;/&gt;&lt;wsp:rsid wsp:val=&quot;00875AD6&quot;/&gt;&lt;wsp:rsid wsp:val=&quot;00875CD7&quot;/&gt;&lt;wsp:rsid wsp:val=&quot;00876517&quot;/&gt;&lt;wsp:rsid wsp:val=&quot;00876756&quot;/&gt;&lt;wsp:rsid wsp:val=&quot;00876B4D&quot;/&gt;&lt;wsp:rsid wsp:val=&quot;00877960&quot;/&gt;&lt;wsp:rsid wsp:val=&quot;00877B8D&quot;/&gt;&lt;wsp:rsid wsp:val=&quot;00877F18&quot;/&gt;&lt;wsp:rsid wsp:val=&quot;00882674&quot;/&gt;&lt;wsp:rsid wsp:val=&quot;00882863&quot;/&gt;&lt;wsp:rsid wsp:val=&quot;00882E09&quot;/&gt;&lt;wsp:rsid wsp:val=&quot;00883A23&quot;/&gt;&lt;wsp:rsid wsp:val=&quot;00884021&quot;/&gt;&lt;wsp:rsid wsp:val=&quot;00884772&quot;/&gt;&lt;wsp:rsid wsp:val=&quot;00884BB3&quot;/&gt;&lt;wsp:rsid wsp:val=&quot;0088566B&quot;/&gt;&lt;wsp:rsid wsp:val=&quot;00887F9A&quot;/&gt;&lt;wsp:rsid wsp:val=&quot;00890403&quot;/&gt;&lt;wsp:rsid wsp:val=&quot;00893720&quot;/&gt;&lt;wsp:rsid wsp:val=&quot;00893A03&quot;/&gt;&lt;wsp:rsid wsp:val=&quot;00893A13&quot;/&gt;&lt;wsp:rsid wsp:val=&quot;008949D2&quot;/&gt;&lt;wsp:rsid wsp:val=&quot;00894A88&quot;/&gt;&lt;wsp:rsid wsp:val=&quot;00895386&quot;/&gt;&lt;wsp:rsid wsp:val=&quot;00895A93&quot;/&gt;&lt;wsp:rsid wsp:val=&quot;008963CE&quot;/&gt;&lt;wsp:rsid wsp:val=&quot;00896419&quot;/&gt;&lt;wsp:rsid wsp:val=&quot;008970F3&quot;/&gt;&lt;wsp:rsid wsp:val=&quot;008972E4&quot;/&gt;&lt;wsp:rsid wsp:val=&quot;008973F4&quot;/&gt;&lt;wsp:rsid wsp:val=&quot;008A00B3&quot;/&gt;&lt;wsp:rsid wsp:val=&quot;008A0418&quot;/&gt;&lt;wsp:rsid wsp:val=&quot;008A058D&quot;/&gt;&lt;wsp:rsid wsp:val=&quot;008A0FDB&quot;/&gt;&lt;wsp:rsid wsp:val=&quot;008A213E&quot;/&gt;&lt;wsp:rsid wsp:val=&quot;008A21FF&quot;/&gt;&lt;wsp:rsid wsp:val=&quot;008A2CE2&quot;/&gt;&lt;wsp:rsid wsp:val=&quot;008A2EA5&quot;/&gt;&lt;wsp:rsid wsp:val=&quot;008A30AC&quot;/&gt;&lt;wsp:rsid wsp:val=&quot;008A3798&quot;/&gt;&lt;wsp:rsid wsp:val=&quot;008A44B8&quot;/&gt;&lt;wsp:rsid wsp:val=&quot;008A4D2B&quot;/&gt;&lt;wsp:rsid wsp:val=&quot;008A51A8&quot;/&gt;&lt;wsp:rsid wsp:val=&quot;008A54C7&quot;/&gt;&lt;wsp:rsid wsp:val=&quot;008A6324&quot;/&gt;&lt;wsp:rsid wsp:val=&quot;008A77D8&quot;/&gt;&lt;wsp:rsid wsp:val=&quot;008B0483&quot;/&gt;&lt;wsp:rsid wsp:val=&quot;008B120C&quot;/&gt;&lt;wsp:rsid wsp:val=&quot;008B22F6&quot;/&gt;&lt;wsp:rsid wsp:val=&quot;008B2713&quot;/&gt;&lt;wsp:rsid wsp:val=&quot;008B4063&quot;/&gt;&lt;wsp:rsid wsp:val=&quot;008B43B5&quot;/&gt;&lt;wsp:rsid wsp:val=&quot;008B51A0&quot;/&gt;&lt;wsp:rsid wsp:val=&quot;008B592A&quot;/&gt;&lt;wsp:rsid wsp:val=&quot;008B5D1E&quot;/&gt;&lt;wsp:rsid wsp:val=&quot;008B5DCD&quot;/&gt;&lt;wsp:rsid wsp:val=&quot;008B6058&quot;/&gt;&lt;wsp:rsid wsp:val=&quot;008B6509&quot;/&gt;&lt;wsp:rsid wsp:val=&quot;008B6EEA&quot;/&gt;&lt;wsp:rsid wsp:val=&quot;008B7B5C&quot;/&gt;&lt;wsp:rsid wsp:val=&quot;008C0C06&quot;/&gt;&lt;wsp:rsid wsp:val=&quot;008C0C99&quot;/&gt;&lt;wsp:rsid wsp:val=&quot;008C12B8&quot;/&gt;&lt;wsp:rsid wsp:val=&quot;008C18AA&quot;/&gt;&lt;wsp:rsid wsp:val=&quot;008C18CE&quot;/&gt;&lt;wsp:rsid wsp:val=&quot;008C1DD7&quot;/&gt;&lt;wsp:rsid wsp:val=&quot;008C2017&quot;/&gt;&lt;wsp:rsid wsp:val=&quot;008C4341&quot;/&gt;&lt;wsp:rsid wsp:val=&quot;008C44DA&quot;/&gt;&lt;wsp:rsid wsp:val=&quot;008C4958&quot;/&gt;&lt;wsp:rsid wsp:val=&quot;008C4BAA&quot;/&gt;&lt;wsp:rsid wsp:val=&quot;008C53D2&quot;/&gt;&lt;wsp:rsid wsp:val=&quot;008C5F40&quot;/&gt;&lt;wsp:rsid wsp:val=&quot;008C6AE8&quot;/&gt;&lt;wsp:rsid wsp:val=&quot;008C7573&quot;/&gt;&lt;wsp:rsid wsp:val=&quot;008D02ED&quot;/&gt;&lt;wsp:rsid wsp:val=&quot;008D05BC&quot;/&gt;&lt;wsp:rsid wsp:val=&quot;008D1229&quot;/&gt;&lt;wsp:rsid wsp:val=&quot;008D191C&quot;/&gt;&lt;wsp:rsid wsp:val=&quot;008D34F1&quot;/&gt;&lt;wsp:rsid wsp:val=&quot;008D386B&quot;/&gt;&lt;wsp:rsid wsp:val=&quot;008D39D8&quot;/&gt;&lt;wsp:rsid wsp:val=&quot;008D47E3&quot;/&gt;&lt;wsp:rsid wsp:val=&quot;008D50D8&quot;/&gt;&lt;wsp:rsid wsp:val=&quot;008D5516&quot;/&gt;&lt;wsp:rsid wsp:val=&quot;008D5B73&quot;/&gt;&lt;wsp:rsid wsp:val=&quot;008D6D1A&quot;/&gt;&lt;wsp:rsid wsp:val=&quot;008D74B4&quot;/&gt;&lt;wsp:rsid wsp:val=&quot;008E0211&quot;/&gt;&lt;wsp:rsid wsp:val=&quot;008E065E&quot;/&gt;&lt;wsp:rsid wsp:val=&quot;008E0927&quot;/&gt;&lt;wsp:rsid wsp:val=&quot;008E153D&quot;/&gt;&lt;wsp:rsid wsp:val=&quot;008E1909&quot;/&gt;&lt;wsp:rsid wsp:val=&quot;008E1D5E&quot;/&gt;&lt;wsp:rsid wsp:val=&quot;008E2E84&quot;/&gt;&lt;wsp:rsid wsp:val=&quot;008E3B84&quot;/&gt;&lt;wsp:rsid wsp:val=&quot;008E5D53&quot;/&gt;&lt;wsp:rsid wsp:val=&quot;008E5E0D&quot;/&gt;&lt;wsp:rsid wsp:val=&quot;008E66DA&quot;/&gt;&lt;wsp:rsid wsp:val=&quot;008E6EFC&quot;/&gt;&lt;wsp:rsid wsp:val=&quot;008F0496&quot;/&gt;&lt;wsp:rsid wsp:val=&quot;008F130D&quot;/&gt;&lt;wsp:rsid wsp:val=&quot;008F1EAB&quot;/&gt;&lt;wsp:rsid wsp:val=&quot;008F22E5&quot;/&gt;&lt;wsp:rsid wsp:val=&quot;008F33DC&quot;/&gt;&lt;wsp:rsid wsp:val=&quot;008F35FC&quot;/&gt;&lt;wsp:rsid wsp:val=&quot;008F36A6&quot;/&gt;&lt;wsp:rsid wsp:val=&quot;008F40D6&quot;/&gt;&lt;wsp:rsid wsp:val=&quot;008F40DE&quot;/&gt;&lt;wsp:rsid wsp:val=&quot;008F477F&quot;/&gt;&lt;wsp:rsid wsp:val=&quot;008F523A&quot;/&gt;&lt;wsp:rsid wsp:val=&quot;008F5648&quot;/&gt;&lt;wsp:rsid wsp:val=&quot;008F620C&quot;/&gt;&lt;wsp:rsid wsp:val=&quot;008F6232&quot;/&gt;&lt;wsp:rsid wsp:val=&quot;008F699A&quot;/&gt;&lt;wsp:rsid wsp:val=&quot;008F7805&quot;/&gt;&lt;wsp:rsid wsp:val=&quot;00900B03&quot;/&gt;&lt;wsp:rsid wsp:val=&quot;00900F39&quot;/&gt;&lt;wsp:rsid wsp:val=&quot;009018FD&quot;/&gt;&lt;wsp:rsid wsp:val=&quot;00902350&quot;/&gt;&lt;wsp:rsid wsp:val=&quot;0090331A&quot;/&gt;&lt;wsp:rsid wsp:val=&quot;0090336B&quot;/&gt;&lt;wsp:rsid wsp:val=&quot;009041DF&quot;/&gt;&lt;wsp:rsid wsp:val=&quot;009053AA&quot;/&gt;&lt;wsp:rsid wsp:val=&quot;0090581D&quot;/&gt;&lt;wsp:rsid wsp:val=&quot;00905B95&quot;/&gt;&lt;wsp:rsid wsp:val=&quot;00906939&quot;/&gt;&lt;wsp:rsid wsp:val=&quot;00906D2F&quot;/&gt;&lt;wsp:rsid wsp:val=&quot;009105E8&quot;/&gt;&lt;wsp:rsid wsp:val=&quot;00910A5A&quot;/&gt;&lt;wsp:rsid wsp:val=&quot;00910B7D&quot;/&gt;&lt;wsp:rsid wsp:val=&quot;0091162E&quot;/&gt;&lt;wsp:rsid wsp:val=&quot;00911DFB&quot;/&gt;&lt;wsp:rsid wsp:val=&quot;00911F36&quot;/&gt;&lt;wsp:rsid wsp:val=&quot;009120D3&quot;/&gt;&lt;wsp:rsid wsp:val=&quot;00912D2D&quot;/&gt;&lt;wsp:rsid wsp:val=&quot;009139D9&quot;/&gt;&lt;wsp:rsid wsp:val=&quot;00913E7C&quot;/&gt;&lt;wsp:rsid wsp:val=&quot;00914AD8&quot;/&gt;&lt;wsp:rsid wsp:val=&quot;00914C56&quot;/&gt;&lt;wsp:rsid wsp:val=&quot;009157DD&quot;/&gt;&lt;wsp:rsid wsp:val=&quot;00915D61&quot;/&gt;&lt;wsp:rsid wsp:val=&quot;00916046&quot;/&gt;&lt;wsp:rsid wsp:val=&quot;00916079&quot;/&gt;&lt;wsp:rsid wsp:val=&quot;0091643F&quot;/&gt;&lt;wsp:rsid wsp:val=&quot;00916E71&quot;/&gt;&lt;wsp:rsid wsp:val=&quot;0091759B&quot;/&gt;&lt;wsp:rsid wsp:val=&quot;00917CE9&quot;/&gt;&lt;wsp:rsid wsp:val=&quot;00917DE5&quot;/&gt;&lt;wsp:rsid wsp:val=&quot;00920BF2&quot;/&gt;&lt;wsp:rsid wsp:val=&quot;00920D5E&quot;/&gt;&lt;wsp:rsid wsp:val=&quot;00921FA6&quot;/&gt;&lt;wsp:rsid wsp:val=&quot;00922010&quot;/&gt;&lt;wsp:rsid wsp:val=&quot;00922E42&quot;/&gt;&lt;wsp:rsid wsp:val=&quot;00925C42&quot;/&gt;&lt;wsp:rsid wsp:val=&quot;009266BA&quot;/&gt;&lt;wsp:rsid wsp:val=&quot;0092761C&quot;/&gt;&lt;wsp:rsid wsp:val=&quot;00927915&quot;/&gt;&lt;wsp:rsid wsp:val=&quot;0092795E&quot;/&gt;&lt;wsp:rsid wsp:val=&quot;00931BD9&quot;/&gt;&lt;wsp:rsid wsp:val=&quot;00933E19&quot;/&gt;&lt;wsp:rsid wsp:val=&quot;0093523B&quot;/&gt;&lt;wsp:rsid wsp:val=&quot;00936403&quot;/&gt;&lt;wsp:rsid wsp:val=&quot;009368F3&quot;/&gt;&lt;wsp:rsid wsp:val=&quot;00937755&quot;/&gt;&lt;wsp:rsid wsp:val=&quot;00937B5A&quot;/&gt;&lt;wsp:rsid wsp:val=&quot;00941203&quot;/&gt;&lt;wsp:rsid wsp:val=&quot;00941636&quot;/&gt;&lt;wsp:rsid wsp:val=&quot;00942CF1&quot;/&gt;&lt;wsp:rsid wsp:val=&quot;00943742&quot;/&gt;&lt;wsp:rsid wsp:val=&quot;00945C05&quot;/&gt;&lt;wsp:rsid wsp:val=&quot;00946238&quot;/&gt;&lt;wsp:rsid wsp:val=&quot;0094628C&quot;/&gt;&lt;wsp:rsid wsp:val=&quot;00946945&quot;/&gt;&lt;wsp:rsid wsp:val=&quot;009470ED&quot;/&gt;&lt;wsp:rsid wsp:val=&quot;00947713&quot;/&gt;&lt;wsp:rsid wsp:val=&quot;00950DE7&quot;/&gt;&lt;wsp:rsid wsp:val=&quot;00951559&quot;/&gt;&lt;wsp:rsid wsp:val=&quot;00953920&quot;/&gt;&lt;wsp:rsid wsp:val=&quot;00953D47&quot;/&gt;&lt;wsp:rsid wsp:val=&quot;009540B8&quot;/&gt;&lt;wsp:rsid wsp:val=&quot;009546C1&quot;/&gt;&lt;wsp:rsid wsp:val=&quot;00954AD0&quot;/&gt;&lt;wsp:rsid wsp:val=&quot;0095681E&quot;/&gt;&lt;wsp:rsid wsp:val=&quot;0095708D&quot;/&gt;&lt;wsp:rsid wsp:val=&quot;009572D4&quot;/&gt;&lt;wsp:rsid wsp:val=&quot;00957571&quot;/&gt;&lt;wsp:rsid wsp:val=&quot;00957641&quot;/&gt;&lt;wsp:rsid wsp:val=&quot;00960E1D&quot;/&gt;&lt;wsp:rsid wsp:val=&quot;00961921&quot;/&gt;&lt;wsp:rsid wsp:val=&quot;009639C4&quot;/&gt;&lt;wsp:rsid wsp:val=&quot;00963CAF&quot;/&gt;&lt;wsp:rsid wsp:val=&quot;0096430A&quot;/&gt;&lt;wsp:rsid wsp:val=&quot;009653C6&quot;/&gt;&lt;wsp:rsid wsp:val=&quot;0096554B&quot;/&gt;&lt;wsp:rsid wsp:val=&quot;0096584A&quot;/&gt;&lt;wsp:rsid wsp:val=&quot;009659BA&quot;/&gt;&lt;wsp:rsid wsp:val=&quot;009666CE&quot;/&gt;&lt;wsp:rsid wsp:val=&quot;009666D0&quot;/&gt;&lt;wsp:rsid wsp:val=&quot;009669BD&quot;/&gt;&lt;wsp:rsid wsp:val=&quot;00966D79&quot;/&gt;&lt;wsp:rsid wsp:val=&quot;00967210&quot;/&gt;&lt;wsp:rsid wsp:val=&quot;009675AA&quot;/&gt;&lt;wsp:rsid wsp:val=&quot;009678B0&quot;/&gt;&lt;wsp:rsid wsp:val=&quot;009709C0&quot;/&gt;&lt;wsp:rsid wsp:val=&quot;009716C1&quot;/&gt;&lt;wsp:rsid wsp:val=&quot;00971E93&quot;/&gt;&lt;wsp:rsid wsp:val=&quot;00971F08&quot;/&gt;&lt;wsp:rsid wsp:val=&quot;0097202A&quot;/&gt;&lt;wsp:rsid wsp:val=&quot;00972F2F&quot;/&gt;&lt;wsp:rsid wsp:val=&quot;00973274&quot;/&gt;&lt;wsp:rsid wsp:val=&quot;00973B20&quot;/&gt;&lt;wsp:rsid wsp:val=&quot;00973E35&quot;/&gt;&lt;wsp:rsid wsp:val=&quot;009740A9&quot;/&gt;&lt;wsp:rsid wsp:val=&quot;00974DF7&quot;/&gt;&lt;wsp:rsid wsp:val=&quot;00975610&quot;/&gt;&lt;wsp:rsid wsp:val=&quot;0097603D&quot;/&gt;&lt;wsp:rsid wsp:val=&quot;009767C5&quot;/&gt;&lt;wsp:rsid wsp:val=&quot;00976949&quot;/&gt;&lt;wsp:rsid wsp:val=&quot;00976B4A&quot;/&gt;&lt;wsp:rsid wsp:val=&quot;00976CCA&quot;/&gt;&lt;wsp:rsid wsp:val=&quot;00980477&quot;/&gt;&lt;wsp:rsid wsp:val=&quot;00980580&quot;/&gt;&lt;wsp:rsid wsp:val=&quot;00980F2B&quot;/&gt;&lt;wsp:rsid wsp:val=&quot;00981E4C&quot;/&gt;&lt;wsp:rsid wsp:val=&quot;0098302D&quot;/&gt;&lt;wsp:rsid wsp:val=&quot;00983C3C&quot;/&gt;&lt;wsp:rsid wsp:val=&quot;00984174&quot;/&gt;&lt;wsp:rsid wsp:val=&quot;00984953&quot;/&gt;&lt;wsp:rsid wsp:val=&quot;00984ACF&quot;/&gt;&lt;wsp:rsid wsp:val=&quot;00985253&quot;/&gt;&lt;wsp:rsid wsp:val=&quot;009853B3&quot;/&gt;&lt;wsp:rsid wsp:val=&quot;009860D2&quot;/&gt;&lt;wsp:rsid wsp:val=&quot;00986D25&quot;/&gt;&lt;wsp:rsid wsp:val=&quot;009874B6&quot;/&gt;&lt;wsp:rsid wsp:val=&quot;00987773&quot;/&gt;&lt;wsp:rsid wsp:val=&quot;00990630&quot;/&gt;&lt;wsp:rsid wsp:val=&quot;00990A8B&quot;/&gt;&lt;wsp:rsid wsp:val=&quot;00990E53&quot;/&gt;&lt;wsp:rsid wsp:val=&quot;00991761&quot;/&gt;&lt;wsp:rsid wsp:val=&quot;00991B53&quot;/&gt;&lt;wsp:rsid wsp:val=&quot;00991EBE&quot;/&gt;&lt;wsp:rsid wsp:val=&quot;009940CF&quot;/&gt;&lt;wsp:rsid wsp:val=&quot;00994DCA&quot;/&gt;&lt;wsp:rsid wsp:val=&quot;009951B5&quot;/&gt;&lt;wsp:rsid wsp:val=&quot;009960EC&quot;/&gt;&lt;wsp:rsid wsp:val=&quot;00996124&quot;/&gt;&lt;wsp:rsid wsp:val=&quot;00996722&quot;/&gt;&lt;wsp:rsid wsp:val=&quot;00996B43&quot;/&gt;&lt;wsp:rsid wsp:val=&quot;009970DD&quot;/&gt;&lt;wsp:rsid wsp:val=&quot;00997997&quot;/&gt;&lt;wsp:rsid wsp:val=&quot;009A0948&quot;/&gt;&lt;wsp:rsid wsp:val=&quot;009A0952&quot;/&gt;&lt;wsp:rsid wsp:val=&quot;009A0C31&quot;/&gt;&lt;wsp:rsid wsp:val=&quot;009A0DA8&quot;/&gt;&lt;wsp:rsid wsp:val=&quot;009A0FB8&quot;/&gt;&lt;wsp:rsid wsp:val=&quot;009A0FBA&quot;/&gt;&lt;wsp:rsid wsp:val=&quot;009A1601&quot;/&gt;&lt;wsp:rsid wsp:val=&quot;009A1ED0&quot;/&gt;&lt;wsp:rsid wsp:val=&quot;009A2BD6&quot;/&gt;&lt;wsp:rsid wsp:val=&quot;009A35D6&quot;/&gt;&lt;wsp:rsid wsp:val=&quot;009A3CA6&quot;/&gt;&lt;wsp:rsid wsp:val=&quot;009A3E0D&quot;/&gt;&lt;wsp:rsid wsp:val=&quot;009A462D&quot;/&gt;&lt;wsp:rsid wsp:val=&quot;009A4CF2&quot;/&gt;&lt;wsp:rsid wsp:val=&quot;009A5A8D&quot;/&gt;&lt;wsp:rsid wsp:val=&quot;009A5CBA&quot;/&gt;&lt;wsp:rsid wsp:val=&quot;009A5D98&quot;/&gt;&lt;wsp:rsid wsp:val=&quot;009A6476&quot;/&gt;&lt;wsp:rsid wsp:val=&quot;009A70CC&quot;/&gt;&lt;wsp:rsid wsp:val=&quot;009A7145&quot;/&gt;&lt;wsp:rsid wsp:val=&quot;009A7298&quot;/&gt;&lt;wsp:rsid wsp:val=&quot;009A742D&quot;/&gt;&lt;wsp:rsid wsp:val=&quot;009A7566&quot;/&gt;&lt;wsp:rsid wsp:val=&quot;009A7879&quot;/&gt;&lt;wsp:rsid wsp:val=&quot;009A7E78&quot;/&gt;&lt;wsp:rsid wsp:val=&quot;009B0DA0&quot;/&gt;&lt;wsp:rsid wsp:val=&quot;009B1F30&quot;/&gt;&lt;wsp:rsid wsp:val=&quot;009B2B15&quot;/&gt;&lt;wsp:rsid wsp:val=&quot;009B2D0C&quot;/&gt;&lt;wsp:rsid wsp:val=&quot;009B3AC2&quot;/&gt;&lt;wsp:rsid wsp:val=&quot;009B465F&quot;/&gt;&lt;wsp:rsid wsp:val=&quot;009B4DF4&quot;/&gt;&lt;wsp:rsid wsp:val=&quot;009B509A&quot;/&gt;&lt;wsp:rsid wsp:val=&quot;009B564E&quot;/&gt;&lt;wsp:rsid wsp:val=&quot;009B57BB&quot;/&gt;&lt;wsp:rsid wsp:val=&quot;009B59AD&quot;/&gt;&lt;wsp:rsid wsp:val=&quot;009B621F&quot;/&gt;&lt;wsp:rsid wsp:val=&quot;009B74DD&quot;/&gt;&lt;wsp:rsid wsp:val=&quot;009B77FD&quot;/&gt;&lt;wsp:rsid wsp:val=&quot;009B7E87&quot;/&gt;&lt;wsp:rsid wsp:val=&quot;009C0FF2&quot;/&gt;&lt;wsp:rsid wsp:val=&quot;009C403E&quot;/&gt;&lt;wsp:rsid wsp:val=&quot;009C4DD5&quot;/&gt;&lt;wsp:rsid wsp:val=&quot;009C5221&quot;/&gt;&lt;wsp:rsid wsp:val=&quot;009C5543&quot;/&gt;&lt;wsp:rsid wsp:val=&quot;009C5919&quot;/&gt;&lt;wsp:rsid wsp:val=&quot;009C5BF9&quot;/&gt;&lt;wsp:rsid wsp:val=&quot;009C5D9A&quot;/&gt;&lt;wsp:rsid wsp:val=&quot;009C6B2E&quot;/&gt;&lt;wsp:rsid wsp:val=&quot;009C723B&quot;/&gt;&lt;wsp:rsid wsp:val=&quot;009C75C9&quot;/&gt;&lt;wsp:rsid wsp:val=&quot;009C7B6B&quot;/&gt;&lt;wsp:rsid wsp:val=&quot;009D0218&quot;/&gt;&lt;wsp:rsid wsp:val=&quot;009D048B&quot;/&gt;&lt;wsp:rsid wsp:val=&quot;009D228B&quot;/&gt;&lt;wsp:rsid wsp:val=&quot;009D28AD&quot;/&gt;&lt;wsp:rsid wsp:val=&quot;009D2B43&quot;/&gt;&lt;wsp:rsid wsp:val=&quot;009D4364&quot;/&gt;&lt;wsp:rsid wsp:val=&quot;009D484C&quot;/&gt;&lt;wsp:rsid wsp:val=&quot;009D4FF0&quot;/&gt;&lt;wsp:rsid wsp:val=&quot;009D5929&quot;/&gt;&lt;wsp:rsid wsp:val=&quot;009D703C&quot;/&gt;&lt;wsp:rsid wsp:val=&quot;009D718F&quot;/&gt;&lt;wsp:rsid wsp:val=&quot;009D7394&quot;/&gt;&lt;wsp:rsid wsp:val=&quot;009E053B&quot;/&gt;&lt;wsp:rsid wsp:val=&quot;009E068F&quot;/&gt;&lt;wsp:rsid wsp:val=&quot;009E06B7&quot;/&gt;&lt;wsp:rsid wsp:val=&quot;009E1146&quot;/&gt;&lt;wsp:rsid wsp:val=&quot;009E14E0&quot;/&gt;&lt;wsp:rsid wsp:val=&quot;009E17A7&quot;/&gt;&lt;wsp:rsid wsp:val=&quot;009E254E&quot;/&gt;&lt;wsp:rsid wsp:val=&quot;009E2A0A&quot;/&gt;&lt;wsp:rsid wsp:val=&quot;009E2A13&quot;/&gt;&lt;wsp:rsid wsp:val=&quot;009E2DF3&quot;/&gt;&lt;wsp:rsid wsp:val=&quot;009E35DB&quot;/&gt;&lt;wsp:rsid wsp:val=&quot;009E3929&quot;/&gt;&lt;wsp:rsid wsp:val=&quot;009E3992&quot;/&gt;&lt;wsp:rsid wsp:val=&quot;009E437C&quot;/&gt;&lt;wsp:rsid wsp:val=&quot;009E47A3&quot;/&gt;&lt;wsp:rsid wsp:val=&quot;009E4E19&quot;/&gt;&lt;wsp:rsid wsp:val=&quot;009E5B6B&quot;/&gt;&lt;wsp:rsid wsp:val=&quot;009E5F9E&quot;/&gt;&lt;wsp:rsid wsp:val=&quot;009E7B23&quot;/&gt;&lt;wsp:rsid wsp:val=&quot;009F08F3&quot;/&gt;&lt;wsp:rsid wsp:val=&quot;009F1196&quot;/&gt;&lt;wsp:rsid wsp:val=&quot;009F1CC4&quot;/&gt;&lt;wsp:rsid wsp:val=&quot;009F2CF2&quot;/&gt;&lt;wsp:rsid wsp:val=&quot;009F344F&quot;/&gt;&lt;wsp:rsid wsp:val=&quot;009F3F6E&quot;/&gt;&lt;wsp:rsid wsp:val=&quot;009F5696&quot;/&gt;&lt;wsp:rsid wsp:val=&quot;009F61D7&quot;/&gt;&lt;wsp:rsid wsp:val=&quot;009F6544&quot;/&gt;&lt;wsp:rsid wsp:val=&quot;009F7BBB&quot;/&gt;&lt;wsp:rsid wsp:val=&quot;009F7EC6&quot;/&gt;&lt;wsp:rsid wsp:val=&quot;00A010C7&quot;/&gt;&lt;wsp:rsid wsp:val=&quot;00A01963&quot;/&gt;&lt;wsp:rsid wsp:val=&quot;00A01E44&quot;/&gt;&lt;wsp:rsid wsp:val=&quot;00A01E87&quot;/&gt;&lt;wsp:rsid wsp:val=&quot;00A02B18&quot;/&gt;&lt;wsp:rsid wsp:val=&quot;00A03B4E&quot;/&gt;&lt;wsp:rsid wsp:val=&quot;00A0439F&quot;/&gt;&lt;wsp:rsid wsp:val=&quot;00A048A8&quot;/&gt;&lt;wsp:rsid wsp:val=&quot;00A049D4&quot;/&gt;&lt;wsp:rsid wsp:val=&quot;00A04C24&quot;/&gt;&lt;wsp:rsid wsp:val=&quot;00A04C77&quot;/&gt;&lt;wsp:rsid wsp:val=&quot;00A04F49&quot;/&gt;&lt;wsp:rsid wsp:val=&quot;00A05231&quot;/&gt;&lt;wsp:rsid wsp:val=&quot;00A078AA&quot;/&gt;&lt;wsp:rsid wsp:val=&quot;00A07A3D&quot;/&gt;&lt;wsp:rsid wsp:val=&quot;00A07DDA&quot;/&gt;&lt;wsp:rsid wsp:val=&quot;00A1069A&quot;/&gt;&lt;wsp:rsid wsp:val=&quot;00A10D08&quot;/&gt;&lt;wsp:rsid wsp:val=&quot;00A11339&quot;/&gt;&lt;wsp:rsid wsp:val=&quot;00A11E51&quot;/&gt;&lt;wsp:rsid wsp:val=&quot;00A11F22&quot;/&gt;&lt;wsp:rsid wsp:val=&quot;00A121BB&quot;/&gt;&lt;wsp:rsid wsp:val=&quot;00A1220E&quot;/&gt;&lt;wsp:rsid wsp:val=&quot;00A123C1&quot;/&gt;&lt;wsp:rsid wsp:val=&quot;00A126D0&quot;/&gt;&lt;wsp:rsid wsp:val=&quot;00A13E54&quot;/&gt;&lt;wsp:rsid wsp:val=&quot;00A14603&quot;/&gt;&lt;wsp:rsid wsp:val=&quot;00A15040&quot;/&gt;&lt;wsp:rsid wsp:val=&quot;00A15B70&quot;/&gt;&lt;wsp:rsid wsp:val=&quot;00A17F63&quot;/&gt;&lt;wsp:rsid wsp:val=&quot;00A20529&quot;/&gt;&lt;wsp:rsid wsp:val=&quot;00A20E0C&quot;/&gt;&lt;wsp:rsid wsp:val=&quot;00A2193B&quot;/&gt;&lt;wsp:rsid wsp:val=&quot;00A21C36&quot;/&gt;&lt;wsp:rsid wsp:val=&quot;00A2351A&quot;/&gt;&lt;wsp:rsid wsp:val=&quot;00A23FAD&quot;/&gt;&lt;wsp:rsid wsp:val=&quot;00A24F70&quot;/&gt;&lt;wsp:rsid wsp:val=&quot;00A25F47&quot;/&gt;&lt;wsp:rsid wsp:val=&quot;00A264A9&quot;/&gt;&lt;wsp:rsid wsp:val=&quot;00A26C26&quot;/&gt;&lt;wsp:rsid wsp:val=&quot;00A27785&quot;/&gt;&lt;wsp:rsid wsp:val=&quot;00A30187&quot;/&gt;&lt;wsp:rsid wsp:val=&quot;00A30AB6&quot;/&gt;&lt;wsp:rsid wsp:val=&quot;00A31C10&quot;/&gt;&lt;wsp:rsid wsp:val=&quot;00A32510&quot;/&gt;&lt;wsp:rsid wsp:val=&quot;00A32EFC&quot;/&gt;&lt;wsp:rsid wsp:val=&quot;00A332AC&quot;/&gt;&lt;wsp:rsid wsp:val=&quot;00A3448A&quot;/&gt;&lt;wsp:rsid wsp:val=&quot;00A36297&quot;/&gt;&lt;wsp:rsid wsp:val=&quot;00A365EB&quot;/&gt;&lt;wsp:rsid wsp:val=&quot;00A37063&quot;/&gt;&lt;wsp:rsid wsp:val=&quot;00A37937&quot;/&gt;&lt;wsp:rsid wsp:val=&quot;00A3793A&quot;/&gt;&lt;wsp:rsid wsp:val=&quot;00A37B58&quot;/&gt;&lt;wsp:rsid wsp:val=&quot;00A403B2&quot;/&gt;&lt;wsp:rsid wsp:val=&quot;00A40DA1&quot;/&gt;&lt;wsp:rsid wsp:val=&quot;00A4180D&quot;/&gt;&lt;wsp:rsid wsp:val=&quot;00A41B3C&quot;/&gt;&lt;wsp:rsid wsp:val=&quot;00A41E2B&quot;/&gt;&lt;wsp:rsid wsp:val=&quot;00A422A9&quot;/&gt;&lt;wsp:rsid wsp:val=&quot;00A423AE&quot;/&gt;&lt;wsp:rsid wsp:val=&quot;00A42CD8&quot;/&gt;&lt;wsp:rsid wsp:val=&quot;00A43CC2&quot;/&gt;&lt;wsp:rsid wsp:val=&quot;00A444E5&quot;/&gt;&lt;wsp:rsid wsp:val=&quot;00A45A29&quot;/&gt;&lt;wsp:rsid wsp:val=&quot;00A45A9D&quot;/&gt;&lt;wsp:rsid wsp:val=&quot;00A45B0B&quot;/&gt;&lt;wsp:rsid wsp:val=&quot;00A45B74&quot;/&gt;&lt;wsp:rsid wsp:val=&quot;00A465FC&quot;/&gt;&lt;wsp:rsid wsp:val=&quot;00A47566&quot;/&gt;&lt;wsp:rsid wsp:val=&quot;00A47891&quot;/&gt;&lt;wsp:rsid wsp:val=&quot;00A47D3E&quot;/&gt;&lt;wsp:rsid wsp:val=&quot;00A5021C&quot;/&gt;&lt;wsp:rsid wsp:val=&quot;00A5102A&quot;/&gt;&lt;wsp:rsid wsp:val=&quot;00A51B80&quot;/&gt;&lt;wsp:rsid wsp:val=&quot;00A52E1D&quot;/&gt;&lt;wsp:rsid wsp:val=&quot;00A53653&quot;/&gt;&lt;wsp:rsid wsp:val=&quot;00A53CB2&quot;/&gt;&lt;wsp:rsid wsp:val=&quot;00A54027&quot;/&gt;&lt;wsp:rsid wsp:val=&quot;00A555D3&quot;/&gt;&lt;wsp:rsid wsp:val=&quot;00A55FD2&quot;/&gt;&lt;wsp:rsid wsp:val=&quot;00A56BB4&quot;/&gt;&lt;wsp:rsid wsp:val=&quot;00A61301&quot;/&gt;&lt;wsp:rsid wsp:val=&quot;00A61499&quot;/&gt;&lt;wsp:rsid wsp:val=&quot;00A62318&quot;/&gt;&lt;wsp:rsid wsp:val=&quot;00A62A77&quot;/&gt;&lt;wsp:rsid wsp:val=&quot;00A63483&quot;/&gt;&lt;wsp:rsid wsp:val=&quot;00A64268&quot;/&gt;&lt;wsp:rsid wsp:val=&quot;00A64E18&quot;/&gt;&lt;wsp:rsid wsp:val=&quot;00A64F7C&quot;/&gt;&lt;wsp:rsid wsp:val=&quot;00A654AB&quot;/&gt;&lt;wsp:rsid wsp:val=&quot;00A657D7&quot;/&gt;&lt;wsp:rsid wsp:val=&quot;00A6607A&quot;/&gt;&lt;wsp:rsid wsp:val=&quot;00A660AC&quot;/&gt;&lt;wsp:rsid wsp:val=&quot;00A67E6C&quot;/&gt;&lt;wsp:rsid wsp:val=&quot;00A67E79&quot;/&gt;&lt;wsp:rsid wsp:val=&quot;00A701EF&quot;/&gt;&lt;wsp:rsid wsp:val=&quot;00A7147C&quot;/&gt;&lt;wsp:rsid wsp:val=&quot;00A71B99&quot;/&gt;&lt;wsp:rsid wsp:val=&quot;00A71EAB&quot;/&gt;&lt;wsp:rsid wsp:val=&quot;00A72883&quot;/&gt;&lt;wsp:rsid wsp:val=&quot;00A73256&quot;/&gt;&lt;wsp:rsid wsp:val=&quot;00A739D0&quot;/&gt;&lt;wsp:rsid wsp:val=&quot;00A74012&quot;/&gt;&lt;wsp:rsid wsp:val=&quot;00A74B03&quot;/&gt;&lt;wsp:rsid wsp:val=&quot;00A761D4&quot;/&gt;&lt;wsp:rsid wsp:val=&quot;00A7740B&quot;/&gt;&lt;wsp:rsid wsp:val=&quot;00A7798A&quot;/&gt;&lt;wsp:rsid wsp:val=&quot;00A77DC3&quot;/&gt;&lt;wsp:rsid wsp:val=&quot;00A77DD6&quot;/&gt;&lt;wsp:rsid wsp:val=&quot;00A77EC4&quot;/&gt;&lt;wsp:rsid wsp:val=&quot;00A80760&quot;/&gt;&lt;wsp:rsid wsp:val=&quot;00A81BD6&quot;/&gt;&lt;wsp:rsid wsp:val=&quot;00A8213C&quot;/&gt;&lt;wsp:rsid wsp:val=&quot;00A84219&quot;/&gt;&lt;wsp:rsid wsp:val=&quot;00A868E1&quot;/&gt;&lt;wsp:rsid wsp:val=&quot;00A8701B&quot;/&gt;&lt;wsp:rsid wsp:val=&quot;00A91370&quot;/&gt;&lt;wsp:rsid wsp:val=&quot;00A924AB&quot;/&gt;&lt;wsp:rsid wsp:val=&quot;00A92879&quot;/&gt;&lt;wsp:rsid wsp:val=&quot;00A9350E&quot;/&gt;&lt;wsp:rsid wsp:val=&quot;00A937F3&quot;/&gt;&lt;wsp:rsid wsp:val=&quot;00A9442A&quot;/&gt;&lt;wsp:rsid wsp:val=&quot;00A948F0&quot;/&gt;&lt;wsp:rsid wsp:val=&quot;00A94DFC&quot;/&gt;&lt;wsp:rsid wsp:val=&quot;00A94EC5&quot;/&gt;&lt;wsp:rsid wsp:val=&quot;00A95184&quot;/&gt;&lt;wsp:rsid wsp:val=&quot;00A95E16&quot;/&gt;&lt;wsp:rsid wsp:val=&quot;00A95ED4&quot;/&gt;&lt;wsp:rsid wsp:val=&quot;00A9635E&quot;/&gt;&lt;wsp:rsid wsp:val=&quot;00A96508&quot;/&gt;&lt;wsp:rsid wsp:val=&quot;00AA016F&quot;/&gt;&lt;wsp:rsid wsp:val=&quot;00AA117C&quot;/&gt;&lt;wsp:rsid wsp:val=&quot;00AA1E89&quot;/&gt;&lt;wsp:rsid wsp:val=&quot;00AA1ED6&quot;/&gt;&lt;wsp:rsid wsp:val=&quot;00AA4091&quot;/&gt;&lt;wsp:rsid wsp:val=&quot;00AA40A0&quot;/&gt;&lt;wsp:rsid wsp:val=&quot;00AA45F0&quot;/&gt;&lt;wsp:rsid wsp:val=&quot;00AA497A&quot;/&gt;&lt;wsp:rsid wsp:val=&quot;00AA4F83&quot;/&gt;&lt;wsp:rsid wsp:val=&quot;00AA51D6&quot;/&gt;&lt;wsp:rsid wsp:val=&quot;00AA60EE&quot;/&gt;&lt;wsp:rsid wsp:val=&quot;00AA6F92&quot;/&gt;&lt;wsp:rsid wsp:val=&quot;00AA7466&quot;/&gt;&lt;wsp:rsid wsp:val=&quot;00AA7770&quot;/&gt;&lt;wsp:rsid wsp:val=&quot;00AB03DB&quot;/&gt;&lt;wsp:rsid wsp:val=&quot;00AB046E&quot;/&gt;&lt;wsp:rsid wsp:val=&quot;00AB0BC8&quot;/&gt;&lt;wsp:rsid wsp:val=&quot;00AB0D89&quot;/&gt;&lt;wsp:rsid wsp:val=&quot;00AB0E41&quot;/&gt;&lt;wsp:rsid wsp:val=&quot;00AB11CA&quot;/&gt;&lt;wsp:rsid wsp:val=&quot;00AB14D9&quot;/&gt;&lt;wsp:rsid wsp:val=&quot;00AB3A79&quot;/&gt;&lt;wsp:rsid wsp:val=&quot;00AB3FAC&quot;/&gt;&lt;wsp:rsid wsp:val=&quot;00AB4633&quot;/&gt;&lt;wsp:rsid wsp:val=&quot;00AB4AB8&quot;/&gt;&lt;wsp:rsid wsp:val=&quot;00AB5B4A&quot;/&gt;&lt;wsp:rsid wsp:val=&quot;00AB655E&quot;/&gt;&lt;wsp:rsid wsp:val=&quot;00AB7122&quot;/&gt;&lt;wsp:rsid wsp:val=&quot;00AB7AAD&quot;/&gt;&lt;wsp:rsid wsp:val=&quot;00AB7C4F&quot;/&gt;&lt;wsp:rsid wsp:val=&quot;00AC007F&quot;/&gt;&lt;wsp:rsid wsp:val=&quot;00AC065C&quot;/&gt;&lt;wsp:rsid wsp:val=&quot;00AC1419&quot;/&gt;&lt;wsp:rsid wsp:val=&quot;00AC1E0A&quot;/&gt;&lt;wsp:rsid wsp:val=&quot;00AC1FF4&quot;/&gt;&lt;wsp:rsid wsp:val=&quot;00AC2E1D&quot;/&gt;&lt;wsp:rsid wsp:val=&quot;00AC2ECD&quot;/&gt;&lt;wsp:rsid wsp:val=&quot;00AC3119&quot;/&gt;&lt;wsp:rsid wsp:val=&quot;00AC33A0&quot;/&gt;&lt;wsp:rsid wsp:val=&quot;00AC37AB&quot;/&gt;&lt;wsp:rsid wsp:val=&quot;00AC414C&quot;/&gt;&lt;wsp:rsid wsp:val=&quot;00AC49FB&quot;/&gt;&lt;wsp:rsid wsp:val=&quot;00AC4CBF&quot;/&gt;&lt;wsp:rsid wsp:val=&quot;00AC500C&quot;/&gt;&lt;wsp:rsid wsp:val=&quot;00AC506E&quot;/&gt;&lt;wsp:rsid wsp:val=&quot;00AC5A10&quot;/&gt;&lt;wsp:rsid wsp:val=&quot;00AC5DD1&quot;/&gt;&lt;wsp:rsid wsp:val=&quot;00AC66BE&quot;/&gt;&lt;wsp:rsid wsp:val=&quot;00AC734F&quot;/&gt;&lt;wsp:rsid wsp:val=&quot;00AC7D88&quot;/&gt;&lt;wsp:rsid wsp:val=&quot;00AD0905&quot;/&gt;&lt;wsp:rsid wsp:val=&quot;00AD0AA3&quot;/&gt;&lt;wsp:rsid wsp:val=&quot;00AD0F45&quot;/&gt;&lt;wsp:rsid wsp:val=&quot;00AD109B&quot;/&gt;&lt;wsp:rsid wsp:val=&quot;00AD10A8&quot;/&gt;&lt;wsp:rsid wsp:val=&quot;00AD1D0F&quot;/&gt;&lt;wsp:rsid wsp:val=&quot;00AD1D66&quot;/&gt;&lt;wsp:rsid wsp:val=&quot;00AD22A7&quot;/&gt;&lt;wsp:rsid wsp:val=&quot;00AD3222&quot;/&gt;&lt;wsp:rsid wsp:val=&quot;00AD3F94&quot;/&gt;&lt;wsp:rsid wsp:val=&quot;00AD4A5A&quot;/&gt;&lt;wsp:rsid wsp:val=&quot;00AD5681&quot;/&gt;&lt;wsp:rsid wsp:val=&quot;00AD5947&quot;/&gt;&lt;wsp:rsid wsp:val=&quot;00AD6998&quot;/&gt;&lt;wsp:rsid wsp:val=&quot;00AE1541&quot;/&gt;&lt;wsp:rsid wsp:val=&quot;00AE27AC&quot;/&gt;&lt;wsp:rsid wsp:val=&quot;00AE2F7E&quot;/&gt;&lt;wsp:rsid wsp:val=&quot;00AE40E0&quot;/&gt;&lt;wsp:rsid wsp:val=&quot;00AE4136&quot;/&gt;&lt;wsp:rsid wsp:val=&quot;00AE43A0&quot;/&gt;&lt;wsp:rsid wsp:val=&quot;00AE4DBA&quot;/&gt;&lt;wsp:rsid wsp:val=&quot;00AE4F07&quot;/&gt;&lt;wsp:rsid wsp:val=&quot;00AE4F92&quot;/&gt;&lt;wsp:rsid wsp:val=&quot;00AE5B45&quot;/&gt;&lt;wsp:rsid wsp:val=&quot;00AE6EFC&quot;/&gt;&lt;wsp:rsid wsp:val=&quot;00AE7BD1&quot;/&gt;&lt;wsp:rsid wsp:val=&quot;00AE7C50&quot;/&gt;&lt;wsp:rsid wsp:val=&quot;00AF168D&quot;/&gt;&lt;wsp:rsid wsp:val=&quot;00AF1C5D&quot;/&gt;&lt;wsp:rsid wsp:val=&quot;00AF2608&quot;/&gt;&lt;wsp:rsid wsp:val=&quot;00AF2B46&quot;/&gt;&lt;wsp:rsid wsp:val=&quot;00AF2D03&quot;/&gt;&lt;wsp:rsid wsp:val=&quot;00AF3358&quot;/&gt;&lt;wsp:rsid wsp:val=&quot;00AF3D63&quot;/&gt;&lt;wsp:rsid wsp:val=&quot;00AF42D7&quot;/&gt;&lt;wsp:rsid wsp:val=&quot;00AF5F6B&quot;/&gt;&lt;wsp:rsid wsp:val=&quot;00AF658A&quot;/&gt;&lt;wsp:rsid wsp:val=&quot;00AF6AB8&quot;/&gt;&lt;wsp:rsid wsp:val=&quot;00AF70B2&quot;/&gt;&lt;wsp:rsid wsp:val=&quot;00AF7982&quot;/&gt;&lt;wsp:rsid wsp:val=&quot;00B00067&quot;/&gt;&lt;wsp:rsid wsp:val=&quot;00B006FE&quot;/&gt;&lt;wsp:rsid wsp:val=&quot;00B007CB&quot;/&gt;&lt;wsp:rsid wsp:val=&quot;00B00C0C&quot;/&gt;&lt;wsp:rsid wsp:val=&quot;00B02AA9&quot;/&gt;&lt;wsp:rsid wsp:val=&quot;00B02FA3&quot;/&gt;&lt;wsp:rsid wsp:val=&quot;00B03A18&quot;/&gt;&lt;wsp:rsid wsp:val=&quot;00B05084&quot;/&gt;&lt;wsp:rsid wsp:val=&quot;00B069E1&quot;/&gt;&lt;wsp:rsid wsp:val=&quot;00B069F1&quot;/&gt;&lt;wsp:rsid wsp:val=&quot;00B06E54&quot;/&gt;&lt;wsp:rsid wsp:val=&quot;00B11E1B&quot;/&gt;&lt;wsp:rsid wsp:val=&quot;00B11F39&quot;/&gt;&lt;wsp:rsid wsp:val=&quot;00B127B3&quot;/&gt;&lt;wsp:rsid wsp:val=&quot;00B157F9&quot;/&gt;&lt;wsp:rsid wsp:val=&quot;00B17DF8&quot;/&gt;&lt;wsp:rsid wsp:val=&quot;00B20256&quot;/&gt;&lt;wsp:rsid wsp:val=&quot;00B20672&quot;/&gt;&lt;wsp:rsid wsp:val=&quot;00B20D09&quot;/&gt;&lt;wsp:rsid wsp:val=&quot;00B21264&quot;/&gt;&lt;wsp:rsid wsp:val=&quot;00B22452&quot;/&gt;&lt;wsp:rsid wsp:val=&quot;00B225A5&quot;/&gt;&lt;wsp:rsid wsp:val=&quot;00B23120&quot;/&gt;&lt;wsp:rsid wsp:val=&quot;00B23206&quot;/&gt;&lt;wsp:rsid wsp:val=&quot;00B23E28&quot;/&gt;&lt;wsp:rsid wsp:val=&quot;00B248C4&quot;/&gt;&lt;wsp:rsid wsp:val=&quot;00B252F9&quot;/&gt;&lt;wsp:rsid wsp:val=&quot;00B25849&quot;/&gt;&lt;wsp:rsid wsp:val=&quot;00B2686F&quot;/&gt;&lt;wsp:rsid wsp:val=&quot;00B273F9&quot;/&gt;&lt;wsp:rsid wsp:val=&quot;00B2763F&quot;/&gt;&lt;wsp:rsid wsp:val=&quot;00B27AAC&quot;/&gt;&lt;wsp:rsid wsp:val=&quot;00B303B7&quot;/&gt;&lt;wsp:rsid wsp:val=&quot;00B30431&quot;/&gt;&lt;wsp:rsid wsp:val=&quot;00B3057C&quot;/&gt;&lt;wsp:rsid wsp:val=&quot;00B30929&quot;/&gt;&lt;wsp:rsid wsp:val=&quot;00B3114E&quot;/&gt;&lt;wsp:rsid wsp:val=&quot;00B3166A&quot;/&gt;&lt;wsp:rsid wsp:val=&quot;00B3242A&quot;/&gt;&lt;wsp:rsid wsp:val=&quot;00B3328B&quot;/&gt;&lt;wsp:rsid wsp:val=&quot;00B33D37&quot;/&gt;&lt;wsp:rsid wsp:val=&quot;00B33F95&quot;/&gt;&lt;wsp:rsid wsp:val=&quot;00B34A10&quot;/&gt;&lt;wsp:rsid wsp:val=&quot;00B34D55&quot;/&gt;&lt;wsp:rsid wsp:val=&quot;00B35CA3&quot;/&gt;&lt;wsp:rsid wsp:val=&quot;00B35D65&quot;/&gt;&lt;wsp:rsid wsp:val=&quot;00B370FB&quot;/&gt;&lt;wsp:rsid wsp:val=&quot;00B372AA&quot;/&gt;&lt;wsp:rsid wsp:val=&quot;00B373FD&quot;/&gt;&lt;wsp:rsid wsp:val=&quot;00B37748&quot;/&gt;&lt;wsp:rsid wsp:val=&quot;00B40445&quot;/&gt;&lt;wsp:rsid wsp:val=&quot;00B404AA&quot;/&gt;&lt;wsp:rsid wsp:val=&quot;00B40622&quot;/&gt;&lt;wsp:rsid wsp:val=&quot;00B40A5E&quot;/&gt;&lt;wsp:rsid wsp:val=&quot;00B410DE&quot;/&gt;&lt;wsp:rsid wsp:val=&quot;00B41888&quot;/&gt;&lt;wsp:rsid wsp:val=&quot;00B423F2&quot;/&gt;&lt;wsp:rsid wsp:val=&quot;00B45A52&quot;/&gt;&lt;wsp:rsid wsp:val=&quot;00B46175&quot;/&gt;&lt;wsp:rsid wsp:val=&quot;00B503A6&quot;/&gt;&lt;wsp:rsid wsp:val=&quot;00B5100C&quot;/&gt;&lt;wsp:rsid wsp:val=&quot;00B53384&quot;/&gt;&lt;wsp:rsid wsp:val=&quot;00B5418C&quot;/&gt;&lt;wsp:rsid wsp:val=&quot;00B55392&quot;/&gt;&lt;wsp:rsid wsp:val=&quot;00B55537&quot;/&gt;&lt;wsp:rsid wsp:val=&quot;00B56E43&quot;/&gt;&lt;wsp:rsid wsp:val=&quot;00B570D4&quot;/&gt;&lt;wsp:rsid wsp:val=&quot;00B579D7&quot;/&gt;&lt;wsp:rsid wsp:val=&quot;00B57F89&quot;/&gt;&lt;wsp:rsid wsp:val=&quot;00B61D8B&quot;/&gt;&lt;wsp:rsid wsp:val=&quot;00B61F93&quot;/&gt;&lt;wsp:rsid wsp:val=&quot;00B621FC&quot;/&gt;&lt;wsp:rsid wsp:val=&quot;00B62CC2&quot;/&gt;&lt;wsp:rsid wsp:val=&quot;00B63280&quot;/&gt;&lt;wsp:rsid wsp:val=&quot;00B635FA&quot;/&gt;&lt;wsp:rsid wsp:val=&quot;00B64ABA&quot;/&gt;&lt;wsp:rsid wsp:val=&quot;00B64CE0&quot;/&gt;&lt;wsp:rsid wsp:val=&quot;00B64D8F&quot;/&gt;&lt;wsp:rsid wsp:val=&quot;00B65131&quot;/&gt;&lt;wsp:rsid wsp:val=&quot;00B6566A&quot;/&gt;&lt;wsp:rsid wsp:val=&quot;00B66262&quot;/&gt;&lt;wsp:rsid wsp:val=&quot;00B664C7&quot;/&gt;&lt;wsp:rsid wsp:val=&quot;00B66A36&quot;/&gt;&lt;wsp:rsid wsp:val=&quot;00B67627&quot;/&gt;&lt;wsp:rsid wsp:val=&quot;00B70074&quot;/&gt;&lt;wsp:rsid wsp:val=&quot;00B739F6&quot;/&gt;&lt;wsp:rsid wsp:val=&quot;00B75EBA&quot;/&gt;&lt;wsp:rsid wsp:val=&quot;00B7618F&quot;/&gt;&lt;wsp:rsid wsp:val=&quot;00B7693E&quot;/&gt;&lt;wsp:rsid wsp:val=&quot;00B7735D&quot;/&gt;&lt;wsp:rsid wsp:val=&quot;00B8088E&quot;/&gt;&lt;wsp:rsid wsp:val=&quot;00B815C4&quot;/&gt;&lt;wsp:rsid wsp:val=&quot;00B816EA&quot;/&gt;&lt;wsp:rsid wsp:val=&quot;00B81A6C&quot;/&gt;&lt;wsp:rsid wsp:val=&quot;00B81B0D&quot;/&gt;&lt;wsp:rsid wsp:val=&quot;00B82B98&quot;/&gt;&lt;wsp:rsid wsp:val=&quot;00B82C37&quot;/&gt;&lt;wsp:rsid wsp:val=&quot;00B832F1&quot;/&gt;&lt;wsp:rsid wsp:val=&quot;00B836EC&quot;/&gt;&lt;wsp:rsid wsp:val=&quot;00B83BC0&quot;/&gt;&lt;wsp:rsid wsp:val=&quot;00B856E1&quot;/&gt;&lt;wsp:rsid wsp:val=&quot;00B85B7E&quot;/&gt;&lt;wsp:rsid wsp:val=&quot;00B85DE5&quot;/&gt;&lt;wsp:rsid wsp:val=&quot;00B85EB0&quot;/&gt;&lt;wsp:rsid wsp:val=&quot;00B860A0&quot;/&gt;&lt;wsp:rsid wsp:val=&quot;00B87391&quot;/&gt;&lt;wsp:rsid wsp:val=&quot;00B90301&quot;/&gt;&lt;wsp:rsid wsp:val=&quot;00B9077F&quot;/&gt;&lt;wsp:rsid wsp:val=&quot;00B90F73&quot;/&gt;&lt;wsp:rsid wsp:val=&quot;00B9234A&quot;/&gt;&lt;wsp:rsid wsp:val=&quot;00B92AFD&quot;/&gt;&lt;wsp:rsid wsp:val=&quot;00B92EA3&quot;/&gt;&lt;wsp:rsid wsp:val=&quot;00B93B59&quot;/&gt;&lt;wsp:rsid wsp:val=&quot;00B93EE0&quot;/&gt;&lt;wsp:rsid wsp:val=&quot;00B9406A&quot;/&gt;&lt;wsp:rsid wsp:val=&quot;00B95277&quot;/&gt;&lt;wsp:rsid wsp:val=&quot;00B978E9&quot;/&gt;&lt;wsp:rsid wsp:val=&quot;00BA07BA&quot;/&gt;&lt;wsp:rsid wsp:val=&quot;00BA2280&quot;/&gt;&lt;wsp:rsid wsp:val=&quot;00BA2864&quot;/&gt;&lt;wsp:rsid wsp:val=&quot;00BA2A08&quot;/&gt;&lt;wsp:rsid wsp:val=&quot;00BA5319&quot;/&gt;&lt;wsp:rsid wsp:val=&quot;00BA5421&quot;/&gt;&lt;wsp:rsid wsp:val=&quot;00BA56D2&quot;/&gt;&lt;wsp:rsid wsp:val=&quot;00BA76E0&quot;/&gt;&lt;wsp:rsid wsp:val=&quot;00BA7AA4&quot;/&gt;&lt;wsp:rsid wsp:val=&quot;00BB1371&quot;/&gt;&lt;wsp:rsid wsp:val=&quot;00BB19ED&quot;/&gt;&lt;wsp:rsid wsp:val=&quot;00BB1C39&quot;/&gt;&lt;wsp:rsid wsp:val=&quot;00BB246D&quot;/&gt;&lt;wsp:rsid wsp:val=&quot;00BB2551&quot;/&gt;&lt;wsp:rsid wsp:val=&quot;00BB2A25&quot;/&gt;&lt;wsp:rsid wsp:val=&quot;00BB51E9&quot;/&gt;&lt;wsp:rsid wsp:val=&quot;00BB52C3&quot;/&gt;&lt;wsp:rsid wsp:val=&quot;00BB59A7&quot;/&gt;&lt;wsp:rsid wsp:val=&quot;00BB5C8F&quot;/&gt;&lt;wsp:rsid wsp:val=&quot;00BB601E&quot;/&gt;&lt;wsp:rsid wsp:val=&quot;00BB62F3&quot;/&gt;&lt;wsp:rsid wsp:val=&quot;00BB7AFF&quot;/&gt;&lt;wsp:rsid wsp:val=&quot;00BC00E8&quot;/&gt;&lt;wsp:rsid wsp:val=&quot;00BC0881&quot;/&gt;&lt;wsp:rsid wsp:val=&quot;00BC0FDC&quot;/&gt;&lt;wsp:rsid wsp:val=&quot;00BC128B&quot;/&gt;&lt;wsp:rsid wsp:val=&quot;00BC15A2&quot;/&gt;&lt;wsp:rsid wsp:val=&quot;00BC3053&quot;/&gt;&lt;wsp:rsid wsp:val=&quot;00BC34D2&quot;/&gt;&lt;wsp:rsid wsp:val=&quot;00BC3B15&quot;/&gt;&lt;wsp:rsid wsp:val=&quot;00BC4D2E&quot;/&gt;&lt;wsp:rsid wsp:val=&quot;00BC4DB2&quot;/&gt;&lt;wsp:rsid wsp:val=&quot;00BC704D&quot;/&gt;&lt;wsp:rsid wsp:val=&quot;00BC7A33&quot;/&gt;&lt;wsp:rsid wsp:val=&quot;00BC7E05&quot;/&gt;&lt;wsp:rsid wsp:val=&quot;00BD0057&quot;/&gt;&lt;wsp:rsid wsp:val=&quot;00BD06A1&quot;/&gt;&lt;wsp:rsid wsp:val=&quot;00BD09F7&quot;/&gt;&lt;wsp:rsid wsp:val=&quot;00BD0E47&quot;/&gt;&lt;wsp:rsid wsp:val=&quot;00BD1804&quot;/&gt;&lt;wsp:rsid wsp:val=&quot;00BD184A&quot;/&gt;&lt;wsp:rsid wsp:val=&quot;00BD1D00&quot;/&gt;&lt;wsp:rsid wsp:val=&quot;00BD227E&quot;/&gt;&lt;wsp:rsid wsp:val=&quot;00BD42D4&quot;/&gt;&lt;wsp:rsid wsp:val=&quot;00BD48AC&quot;/&gt;&lt;wsp:rsid wsp:val=&quot;00BD54DE&quot;/&gt;&lt;wsp:rsid wsp:val=&quot;00BD5F1A&quot;/&gt;&lt;wsp:rsid wsp:val=&quot;00BD6117&quot;/&gt;&lt;wsp:rsid wsp:val=&quot;00BD6A78&quot;/&gt;&lt;wsp:rsid wsp:val=&quot;00BD7E37&quot;/&gt;&lt;wsp:rsid wsp:val=&quot;00BE05C2&quot;/&gt;&lt;wsp:rsid wsp:val=&quot;00BE0BB9&quot;/&gt;&lt;wsp:rsid wsp:val=&quot;00BE1234&quot;/&gt;&lt;wsp:rsid wsp:val=&quot;00BE19D0&quot;/&gt;&lt;wsp:rsid wsp:val=&quot;00BE2F7C&quot;/&gt;&lt;wsp:rsid wsp:val=&quot;00BE2FA6&quot;/&gt;&lt;wsp:rsid wsp:val=&quot;00BE333F&quot;/&gt;&lt;wsp:rsid wsp:val=&quot;00BE449F&quot;/&gt;&lt;wsp:rsid wsp:val=&quot;00BE7406&quot;/&gt;&lt;wsp:rsid wsp:val=&quot;00BE7603&quot;/&gt;&lt;wsp:rsid wsp:val=&quot;00BE7E1B&quot;/&gt;&lt;wsp:rsid wsp:val=&quot;00BF190E&quot;/&gt;&lt;wsp:rsid wsp:val=&quot;00BF1C90&quot;/&gt;&lt;wsp:rsid wsp:val=&quot;00BF2431&quot;/&gt;&lt;wsp:rsid wsp:val=&quot;00BF288F&quot;/&gt;&lt;wsp:rsid wsp:val=&quot;00BF2E38&quot;/&gt;&lt;wsp:rsid wsp:val=&quot;00BF3279&quot;/&gt;&lt;wsp:rsid wsp:val=&quot;00BF41C5&quot;/&gt;&lt;wsp:rsid wsp:val=&quot;00BF4B60&quot;/&gt;&lt;wsp:rsid wsp:val=&quot;00BF4CF0&quot;/&gt;&lt;wsp:rsid wsp:val=&quot;00BF4ECF&quot;/&gt;&lt;wsp:rsid wsp:val=&quot;00BF5070&quot;/&gt;&lt;wsp:rsid wsp:val=&quot;00BF74C7&quot;/&gt;&lt;wsp:rsid wsp:val=&quot;00BF7FAD&quot;/&gt;&lt;wsp:rsid wsp:val=&quot;00C015F1&quot;/&gt;&lt;wsp:rsid wsp:val=&quot;00C01F33&quot;/&gt;&lt;wsp:rsid wsp:val=&quot;00C01F59&quot;/&gt;&lt;wsp:rsid wsp:val=&quot;00C02CC6&quot;/&gt;&lt;wsp:rsid wsp:val=&quot;00C03BBC&quot;/&gt;&lt;wsp:rsid wsp:val=&quot;00C040F7&quot;/&gt;&lt;wsp:rsid wsp:val=&quot;00C044AB&quot;/&gt;&lt;wsp:rsid wsp:val=&quot;00C04824&quot;/&gt;&lt;wsp:rsid wsp:val=&quot;00C04DD2&quot;/&gt;&lt;wsp:rsid wsp:val=&quot;00C04F22&quot;/&gt;&lt;wsp:rsid wsp:val=&quot;00C05199&quot;/&gt;&lt;wsp:rsid wsp:val=&quot;00C053BC&quot;/&gt;&lt;wsp:rsid wsp:val=&quot;00C05706&quot;/&gt;&lt;wsp:rsid wsp:val=&quot;00C0624B&quot;/&gt;&lt;wsp:rsid wsp:val=&quot;00C063C0&quot;/&gt;&lt;wsp:rsid wsp:val=&quot;00C0690A&quot;/&gt;&lt;wsp:rsid wsp:val=&quot;00C07377&quot;/&gt;&lt;wsp:rsid wsp:val=&quot;00C079E8&quot;/&gt;&lt;wsp:rsid wsp:val=&quot;00C10478&quot;/&gt;&lt;wsp:rsid wsp:val=&quot;00C10F3D&quot;/&gt;&lt;wsp:rsid wsp:val=&quot;00C112C4&quot;/&gt;&lt;wsp:rsid wsp:val=&quot;00C12107&quot;/&gt;&lt;wsp:rsid wsp:val=&quot;00C1236B&quot;/&gt;&lt;wsp:rsid wsp:val=&quot;00C12473&quot;/&gt;&lt;wsp:rsid wsp:val=&quot;00C12EDF&quot;/&gt;&lt;wsp:rsid wsp:val=&quot;00C138D1&quot;/&gt;&lt;wsp:rsid wsp:val=&quot;00C13E3D&quot;/&gt;&lt;wsp:rsid wsp:val=&quot;00C13F62&quot;/&gt;&lt;wsp:rsid wsp:val=&quot;00C14AEC&quot;/&gt;&lt;wsp:rsid wsp:val=&quot;00C14B2C&quot;/&gt;&lt;wsp:rsid wsp:val=&quot;00C14D4B&quot;/&gt;&lt;wsp:rsid wsp:val=&quot;00C15485&quot;/&gt;&lt;wsp:rsid wsp:val=&quot;00C154BB&quot;/&gt;&lt;wsp:rsid wsp:val=&quot;00C15EA1&quot;/&gt;&lt;wsp:rsid wsp:val=&quot;00C17B3E&quot;/&gt;&lt;wsp:rsid wsp:val=&quot;00C17D05&quot;/&gt;&lt;wsp:rsid wsp:val=&quot;00C20923&quot;/&gt;&lt;wsp:rsid wsp:val=&quot;00C20B11&quot;/&gt;&lt;wsp:rsid wsp:val=&quot;00C22738&quot;/&gt;&lt;wsp:rsid wsp:val=&quot;00C23FE3&quot;/&gt;&lt;wsp:rsid wsp:val=&quot;00C25A1F&quot;/&gt;&lt;wsp:rsid wsp:val=&quot;00C25B67&quot;/&gt;&lt;wsp:rsid wsp:val=&quot;00C26B19&quot;/&gt;&lt;wsp:rsid wsp:val=&quot;00C279B5&quot;/&gt;&lt;wsp:rsid wsp:val=&quot;00C27C45&quot;/&gt;&lt;wsp:rsid wsp:val=&quot;00C30827&quot;/&gt;&lt;wsp:rsid wsp:val=&quot;00C3253D&quot;/&gt;&lt;wsp:rsid wsp:val=&quot;00C3347C&quot;/&gt;&lt;wsp:rsid wsp:val=&quot;00C33836&quot;/&gt;&lt;wsp:rsid wsp:val=&quot;00C35CC8&quot;/&gt;&lt;wsp:rsid wsp:val=&quot;00C36612&quot;/&gt;&lt;wsp:rsid wsp:val=&quot;00C36C34&quot;/&gt;&lt;wsp:rsid wsp:val=&quot;00C3719D&quot;/&gt;&lt;wsp:rsid wsp:val=&quot;00C428CF&quot;/&gt;&lt;wsp:rsid wsp:val=&quot;00C43902&quot;/&gt;&lt;wsp:rsid wsp:val=&quot;00C44187&quot;/&gt;&lt;wsp:rsid wsp:val=&quot;00C45571&quot;/&gt;&lt;wsp:rsid wsp:val=&quot;00C4642B&quot;/&gt;&lt;wsp:rsid wsp:val=&quot;00C465CE&quot;/&gt;&lt;wsp:rsid wsp:val=&quot;00C4713E&quot;/&gt;&lt;wsp:rsid wsp:val=&quot;00C4771A&quot;/&gt;&lt;wsp:rsid wsp:val=&quot;00C477D1&quot;/&gt;&lt;wsp:rsid wsp:val=&quot;00C47A08&quot;/&gt;&lt;wsp:rsid wsp:val=&quot;00C47A41&quot;/&gt;&lt;wsp:rsid wsp:val=&quot;00C5181E&quot;/&gt;&lt;wsp:rsid wsp:val=&quot;00C51E22&quot;/&gt;&lt;wsp:rsid wsp:val=&quot;00C521A1&quot;/&gt;&lt;wsp:rsid wsp:val=&quot;00C54094&quot;/&gt;&lt;wsp:rsid wsp:val=&quot;00C54995&quot;/&gt;&lt;wsp:rsid wsp:val=&quot;00C54D41&quot;/&gt;&lt;wsp:rsid wsp:val=&quot;00C54E55&quot;/&gt;&lt;wsp:rsid wsp:val=&quot;00C55E52&quot;/&gt;&lt;wsp:rsid wsp:val=&quot;00C5754D&quot;/&gt;&lt;wsp:rsid wsp:val=&quot;00C57D20&quot;/&gt;&lt;wsp:rsid wsp:val=&quot;00C57EDD&quot;/&gt;&lt;wsp:rsid wsp:val=&quot;00C6030C&quot;/&gt;&lt;wsp:rsid wsp:val=&quot;00C60783&quot;/&gt;&lt;wsp:rsid wsp:val=&quot;00C60C16&quot;/&gt;&lt;wsp:rsid wsp:val=&quot;00C60D03&quot;/&gt;&lt;wsp:rsid wsp:val=&quot;00C612F8&quot;/&gt;&lt;wsp:rsid wsp:val=&quot;00C61FD4&quot;/&gt;&lt;wsp:rsid wsp:val=&quot;00C6255D&quot;/&gt;&lt;wsp:rsid wsp:val=&quot;00C6320F&quot;/&gt;&lt;wsp:rsid wsp:val=&quot;00C63680&quot;/&gt;&lt;wsp:rsid wsp:val=&quot;00C63BA2&quot;/&gt;&lt;wsp:rsid wsp:val=&quot;00C643FC&quot;/&gt;&lt;wsp:rsid wsp:val=&quot;00C64672&quot;/&gt;&lt;wsp:rsid wsp:val=&quot;00C65A22&quot;/&gt;&lt;wsp:rsid wsp:val=&quot;00C6636F&quot;/&gt;&lt;wsp:rsid wsp:val=&quot;00C66D2D&quot;/&gt;&lt;wsp:rsid wsp:val=&quot;00C67765&quot;/&gt;&lt;wsp:rsid wsp:val=&quot;00C67DD1&quot;/&gt;&lt;wsp:rsid wsp:val=&quot;00C70697&quot;/&gt;&lt;wsp:rsid wsp:val=&quot;00C70803&quot;/&gt;&lt;wsp:rsid wsp:val=&quot;00C71AD0&quot;/&gt;&lt;wsp:rsid wsp:val=&quot;00C72EF4&quot;/&gt;&lt;wsp:rsid wsp:val=&quot;00C73395&quot;/&gt;&lt;wsp:rsid wsp:val=&quot;00C74071&quot;/&gt;&lt;wsp:rsid wsp:val=&quot;00C75741&quot;/&gt;&lt;wsp:rsid wsp:val=&quot;00C75D2F&quot;/&gt;&lt;wsp:rsid wsp:val=&quot;00C76164&quot;/&gt;&lt;wsp:rsid wsp:val=&quot;00C7617B&quot;/&gt;&lt;wsp:rsid wsp:val=&quot;00C767BE&quot;/&gt;&lt;wsp:rsid wsp:val=&quot;00C76E3C&quot;/&gt;&lt;wsp:rsid wsp:val=&quot;00C770DA&quot;/&gt;&lt;wsp:rsid wsp:val=&quot;00C8004C&quot;/&gt;&lt;wsp:rsid wsp:val=&quot;00C8063A&quot;/&gt;&lt;wsp:rsid wsp:val=&quot;00C81214&quot;/&gt;&lt;wsp:rsid wsp:val=&quot;00C814EB&quot;/&gt;&lt;wsp:rsid wsp:val=&quot;00C81568&quot;/&gt;&lt;wsp:rsid wsp:val=&quot;00C815C7&quot;/&gt;&lt;wsp:rsid wsp:val=&quot;00C81938&quot;/&gt;&lt;wsp:rsid wsp:val=&quot;00C8398A&quot;/&gt;&lt;wsp:rsid wsp:val=&quot;00C8452F&quot;/&gt;&lt;wsp:rsid wsp:val=&quot;00C851B1&quot;/&gt;&lt;wsp:rsid wsp:val=&quot;00C8588B&quot;/&gt;&lt;wsp:rsid wsp:val=&quot;00C861AD&quot;/&gt;&lt;wsp:rsid wsp:val=&quot;00C86690&quot;/&gt;&lt;wsp:rsid wsp:val=&quot;00C8725C&quot;/&gt;&lt;wsp:rsid wsp:val=&quot;00C8739A&quot;/&gt;&lt;wsp:rsid wsp:val=&quot;00C9027A&quot;/&gt;&lt;wsp:rsid wsp:val=&quot;00C9055F&quot;/&gt;&lt;wsp:rsid wsp:val=&quot;00C9068E&quot;/&gt;&lt;wsp:rsid wsp:val=&quot;00C909B3&quot;/&gt;&lt;wsp:rsid wsp:val=&quot;00C91C62&quot;/&gt;&lt;wsp:rsid wsp:val=&quot;00C92664&quot;/&gt;&lt;wsp:rsid wsp:val=&quot;00C93599&quot;/&gt;&lt;wsp:rsid wsp:val=&quot;00C93C4B&quot;/&gt;&lt;wsp:rsid wsp:val=&quot;00C94308&quot;/&gt;&lt;wsp:rsid wsp:val=&quot;00C944AB&quot;/&gt;&lt;wsp:rsid wsp:val=&quot;00C949D6&quot;/&gt;&lt;wsp:rsid wsp:val=&quot;00C9581F&quot;/&gt;&lt;wsp:rsid wsp:val=&quot;00C95B40&quot;/&gt;&lt;wsp:rsid wsp:val=&quot;00C97E6C&quot;/&gt;&lt;wsp:rsid wsp:val=&quot;00CA0282&quot;/&gt;&lt;wsp:rsid wsp:val=&quot;00CA0740&quot;/&gt;&lt;wsp:rsid wsp:val=&quot;00CA0EF9&quot;/&gt;&lt;wsp:rsid wsp:val=&quot;00CA1ED8&quot;/&gt;&lt;wsp:rsid wsp:val=&quot;00CA2A88&quot;/&gt;&lt;wsp:rsid wsp:val=&quot;00CA2F98&quot;/&gt;&lt;wsp:rsid wsp:val=&quot;00CA3A9D&quot;/&gt;&lt;wsp:rsid wsp:val=&quot;00CA3C03&quot;/&gt;&lt;wsp:rsid wsp:val=&quot;00CA59EF&quot;/&gt;&lt;wsp:rsid wsp:val=&quot;00CA5C94&quot;/&gt;&lt;wsp:rsid wsp:val=&quot;00CA6E13&quot;/&gt;&lt;wsp:rsid wsp:val=&quot;00CA70A8&quot;/&gt;&lt;wsp:rsid wsp:val=&quot;00CA7968&quot;/&gt;&lt;wsp:rsid wsp:val=&quot;00CA7C25&quot;/&gt;&lt;wsp:rsid wsp:val=&quot;00CB17C0&quot;/&gt;&lt;wsp:rsid wsp:val=&quot;00CB1F63&quot;/&gt;&lt;wsp:rsid wsp:val=&quot;00CB27BD&quot;/&gt;&lt;wsp:rsid wsp:val=&quot;00CB36F0&quot;/&gt;&lt;wsp:rsid wsp:val=&quot;00CB4D7F&quot;/&gt;&lt;wsp:rsid wsp:val=&quot;00CB5069&quot;/&gt;&lt;wsp:rsid wsp:val=&quot;00CB5153&quot;/&gt;&lt;wsp:rsid wsp:val=&quot;00CB5C17&quot;/&gt;&lt;wsp:rsid wsp:val=&quot;00CB687E&quot;/&gt;&lt;wsp:rsid wsp:val=&quot;00CB6BF9&quot;/&gt;&lt;wsp:rsid wsp:val=&quot;00CB7170&quot;/&gt;&lt;wsp:rsid wsp:val=&quot;00CB745E&quot;/&gt;&lt;wsp:rsid wsp:val=&quot;00CC040E&quot;/&gt;&lt;wsp:rsid wsp:val=&quot;00CC0977&quot;/&gt;&lt;wsp:rsid wsp:val=&quot;00CC0A4E&quot;/&gt;&lt;wsp:rsid wsp:val=&quot;00CC0FCA&quot;/&gt;&lt;wsp:rsid wsp:val=&quot;00CC111F&quot;/&gt;&lt;wsp:rsid wsp:val=&quot;00CC1C88&quot;/&gt;&lt;wsp:rsid wsp:val=&quot;00CC2011&quot;/&gt;&lt;wsp:rsid wsp:val=&quot;00CC3C7F&quot;/&gt;&lt;wsp:rsid wsp:val=&quot;00CC3EA0&quot;/&gt;&lt;wsp:rsid wsp:val=&quot;00CC4A6D&quot;/&gt;&lt;wsp:rsid wsp:val=&quot;00CC7B45&quot;/&gt;&lt;wsp:rsid wsp:val=&quot;00CD0931&quot;/&gt;&lt;wsp:rsid wsp:val=&quot;00CD1188&quot;/&gt;&lt;wsp:rsid wsp:val=&quot;00CD159A&quot;/&gt;&lt;wsp:rsid wsp:val=&quot;00CD1BCB&quot;/&gt;&lt;wsp:rsid wsp:val=&quot;00CD1EB4&quot;/&gt;&lt;wsp:rsid wsp:val=&quot;00CD2109&quot;/&gt;&lt;wsp:rsid wsp:val=&quot;00CD2D4B&quot;/&gt;&lt;wsp:rsid wsp:val=&quot;00CD2ED1&quot;/&gt;&lt;wsp:rsid wsp:val=&quot;00CD31BF&quot;/&gt;&lt;wsp:rsid wsp:val=&quot;00CD337B&quot;/&gt;&lt;wsp:rsid wsp:val=&quot;00CD3BE8&quot;/&gt;&lt;wsp:rsid wsp:val=&quot;00CD6EB6&quot;/&gt;&lt;wsp:rsid wsp:val=&quot;00CD6F0C&quot;/&gt;&lt;wsp:rsid wsp:val=&quot;00CD7B07&quot;/&gt;&lt;wsp:rsid wsp:val=&quot;00CD7C62&quot;/&gt;&lt;wsp:rsid wsp:val=&quot;00CE0424&quot;/&gt;&lt;wsp:rsid wsp:val=&quot;00CE5075&quot;/&gt;&lt;wsp:rsid wsp:val=&quot;00CE51CD&quot;/&gt;&lt;wsp:rsid wsp:val=&quot;00CE521A&quot;/&gt;&lt;wsp:rsid wsp:val=&quot;00CE5B35&quot;/&gt;&lt;wsp:rsid wsp:val=&quot;00CE6894&quot;/&gt;&lt;wsp:rsid wsp:val=&quot;00CE704C&quot;/&gt;&lt;wsp:rsid wsp:val=&quot;00CE7371&quot;/&gt;&lt;wsp:rsid wsp:val=&quot;00CE7561&quot;/&gt;&lt;wsp:rsid wsp:val=&quot;00CE7D5C&quot;/&gt;&lt;wsp:rsid wsp:val=&quot;00CF0715&quot;/&gt;&lt;wsp:rsid wsp:val=&quot;00CF08EC&quot;/&gt;&lt;wsp:rsid wsp:val=&quot;00CF11A7&quot;/&gt;&lt;wsp:rsid wsp:val=&quot;00CF1354&quot;/&gt;&lt;wsp:rsid wsp:val=&quot;00CF19C2&quot;/&gt;&lt;wsp:rsid wsp:val=&quot;00CF2186&quot;/&gt;&lt;wsp:rsid wsp:val=&quot;00CF3369&quot;/&gt;&lt;wsp:rsid wsp:val=&quot;00CF3A10&quot;/&gt;&lt;wsp:rsid wsp:val=&quot;00CF3B1F&quot;/&gt;&lt;wsp:rsid wsp:val=&quot;00CF3BF6&quot;/&gt;&lt;wsp:rsid wsp:val=&quot;00CF5233&quot;/&gt;&lt;wsp:rsid wsp:val=&quot;00CF5292&quot;/&gt;&lt;wsp:rsid wsp:val=&quot;00CF625B&quot;/&gt;&lt;wsp:rsid wsp:val=&quot;00CF687E&quot;/&gt;&lt;wsp:rsid wsp:val=&quot;00CF6A7B&quot;/&gt;&lt;wsp:rsid wsp:val=&quot;00CF75C3&quot;/&gt;&lt;wsp:rsid wsp:val=&quot;00CF79A9&quot;/&gt;&lt;wsp:rsid wsp:val=&quot;00CF7A61&quot;/&gt;&lt;wsp:rsid wsp:val=&quot;00D00AE7&quot;/&gt;&lt;wsp:rsid wsp:val=&quot;00D017DC&quot;/&gt;&lt;wsp:rsid wsp:val=&quot;00D01957&quot;/&gt;&lt;wsp:rsid wsp:val=&quot;00D01CFC&quot;/&gt;&lt;wsp:rsid wsp:val=&quot;00D020CB&quot;/&gt;&lt;wsp:rsid wsp:val=&quot;00D0349B&quot;/&gt;&lt;wsp:rsid wsp:val=&quot;00D068D4&quot;/&gt;&lt;wsp:rsid wsp:val=&quot;00D06D76&quot;/&gt;&lt;wsp:rsid wsp:val=&quot;00D07DC9&quot;/&gt;&lt;wsp:rsid wsp:val=&quot;00D10249&quot;/&gt;&lt;wsp:rsid wsp:val=&quot;00D10327&quot;/&gt;&lt;wsp:rsid wsp:val=&quot;00D115B6&quot;/&gt;&lt;wsp:rsid wsp:val=&quot;00D115C3&quot;/&gt;&lt;wsp:rsid wsp:val=&quot;00D11897&quot;/&gt;&lt;wsp:rsid wsp:val=&quot;00D13135&quot;/&gt;&lt;wsp:rsid wsp:val=&quot;00D13E4E&quot;/&gt;&lt;wsp:rsid wsp:val=&quot;00D1403B&quot;/&gt;&lt;wsp:rsid wsp:val=&quot;00D140E7&quot;/&gt;&lt;wsp:rsid wsp:val=&quot;00D1437F&quot;/&gt;&lt;wsp:rsid wsp:val=&quot;00D1450F&quot;/&gt;&lt;wsp:rsid wsp:val=&quot;00D14CF7&quot;/&gt;&lt;wsp:rsid wsp:val=&quot;00D155EC&quot;/&gt;&lt;wsp:rsid wsp:val=&quot;00D15DB0&quot;/&gt;&lt;wsp:rsid wsp:val=&quot;00D16335&quot;/&gt;&lt;wsp:rsid wsp:val=&quot;00D16A19&quot;/&gt;&lt;wsp:rsid wsp:val=&quot;00D17EC9&quot;/&gt;&lt;wsp:rsid wsp:val=&quot;00D20319&quot;/&gt;&lt;wsp:rsid wsp:val=&quot;00D22EDC&quot;/&gt;&lt;wsp:rsid wsp:val=&quot;00D23636&quot;/&gt;&lt;wsp:rsid wsp:val=&quot;00D239A7&quot;/&gt;&lt;wsp:rsid wsp:val=&quot;00D23B65&quot;/&gt;&lt;wsp:rsid wsp:val=&quot;00D23F47&quot;/&gt;&lt;wsp:rsid wsp:val=&quot;00D24230&quot;/&gt;&lt;wsp:rsid wsp:val=&quot;00D252CD&quot;/&gt;&lt;wsp:rsid wsp:val=&quot;00D25712&quot;/&gt;&lt;wsp:rsid wsp:val=&quot;00D25792&quot;/&gt;&lt;wsp:rsid wsp:val=&quot;00D25942&quot;/&gt;&lt;wsp:rsid wsp:val=&quot;00D26362&quot;/&gt;&lt;wsp:rsid wsp:val=&quot;00D31491&quot;/&gt;&lt;wsp:rsid wsp:val=&quot;00D31649&quot;/&gt;&lt;wsp:rsid wsp:val=&quot;00D319A3&quot;/&gt;&lt;wsp:rsid wsp:val=&quot;00D31F65&quot;/&gt;&lt;wsp:rsid wsp:val=&quot;00D323FD&quot;/&gt;&lt;wsp:rsid wsp:val=&quot;00D32A9B&quot;/&gt;&lt;wsp:rsid wsp:val=&quot;00D32B9E&quot;/&gt;&lt;wsp:rsid wsp:val=&quot;00D348DB&quot;/&gt;&lt;wsp:rsid wsp:val=&quot;00D34E9D&quot;/&gt;&lt;wsp:rsid wsp:val=&quot;00D36E71&quot;/&gt;&lt;wsp:rsid wsp:val=&quot;00D3710F&quot;/&gt;&lt;wsp:rsid wsp:val=&quot;00D37987&quot;/&gt;&lt;wsp:rsid wsp:val=&quot;00D37CE5&quot;/&gt;&lt;wsp:rsid wsp:val=&quot;00D37D87&quot;/&gt;&lt;wsp:rsid wsp:val=&quot;00D40A3B&quot;/&gt;&lt;wsp:rsid wsp:val=&quot;00D40B33&quot;/&gt;&lt;wsp:rsid wsp:val=&quot;00D42A80&quot;/&gt;&lt;wsp:rsid wsp:val=&quot;00D4318F&quot;/&gt;&lt;wsp:rsid wsp:val=&quot;00D436CD&quot;/&gt;&lt;wsp:rsid wsp:val=&quot;00D438BF&quot;/&gt;&lt;wsp:rsid wsp:val=&quot;00D440F8&quot;/&gt;&lt;wsp:rsid wsp:val=&quot;00D4474F&quot;/&gt;&lt;wsp:rsid wsp:val=&quot;00D4483C&quot;/&gt;&lt;wsp:rsid wsp:val=&quot;00D44A1E&quot;/&gt;&lt;wsp:rsid wsp:val=&quot;00D44B86&quot;/&gt;&lt;wsp:rsid wsp:val=&quot;00D4506A&quot;/&gt;&lt;wsp:rsid wsp:val=&quot;00D457FF&quot;/&gt;&lt;wsp:rsid wsp:val=&quot;00D46D11&quot;/&gt;&lt;wsp:rsid wsp:val=&quot;00D52945&quot;/&gt;&lt;wsp:rsid wsp:val=&quot;00D53467&quot;/&gt;&lt;wsp:rsid wsp:val=&quot;00D53E60&quot;/&gt;&lt;wsp:rsid wsp:val=&quot;00D53EA1&quot;/&gt;&lt;wsp:rsid wsp:val=&quot;00D546C3&quot;/&gt;&lt;wsp:rsid wsp:val=&quot;00D546FF&quot;/&gt;&lt;wsp:rsid wsp:val=&quot;00D55422&quot;/&gt;&lt;wsp:rsid wsp:val=&quot;00D55AD5&quot;/&gt;&lt;wsp:rsid wsp:val=&quot;00D56E6F&quot;/&gt;&lt;wsp:rsid wsp:val=&quot;00D576CA&quot;/&gt;&lt;wsp:rsid wsp:val=&quot;00D57F21&quot;/&gt;&lt;wsp:rsid wsp:val=&quot;00D61A0F&quot;/&gt;&lt;wsp:rsid wsp:val=&quot;00D61A4A&quot;/&gt;&lt;wsp:rsid wsp:val=&quot;00D61AF5&quot;/&gt;&lt;wsp:rsid wsp:val=&quot;00D62143&quot;/&gt;&lt;wsp:rsid wsp:val=&quot;00D62504&quot;/&gt;&lt;wsp:rsid wsp:val=&quot;00D63745&quot;/&gt;&lt;wsp:rsid wsp:val=&quot;00D64306&quot;/&gt;&lt;wsp:rsid wsp:val=&quot;00D64479&quot;/&gt;&lt;wsp:rsid wsp:val=&quot;00D652B5&quot;/&gt;&lt;wsp:rsid wsp:val=&quot;00D65D5B&quot;/&gt;&lt;wsp:rsid wsp:val=&quot;00D66155&quot;/&gt;&lt;wsp:rsid wsp:val=&quot;00D66719&quot;/&gt;&lt;wsp:rsid wsp:val=&quot;00D70075&quot;/&gt;&lt;wsp:rsid wsp:val=&quot;00D708B0&quot;/&gt;&lt;wsp:rsid wsp:val=&quot;00D746B5&quot;/&gt;&lt;wsp:rsid wsp:val=&quot;00D74F6A&quot;/&gt;&lt;wsp:rsid wsp:val=&quot;00D75535&quot;/&gt;&lt;wsp:rsid wsp:val=&quot;00D762BB&quot;/&gt;&lt;wsp:rsid wsp:val=&quot;00D76EB2&quot;/&gt;&lt;wsp:rsid wsp:val=&quot;00D77B1D&quot;/&gt;&lt;wsp:rsid wsp:val=&quot;00D8021F&quot;/&gt;&lt;wsp:rsid wsp:val=&quot;00D80383&quot;/&gt;&lt;wsp:rsid wsp:val=&quot;00D80AC8&quot;/&gt;&lt;wsp:rsid wsp:val=&quot;00D823C6&quot;/&gt;&lt;wsp:rsid wsp:val=&quot;00D831F1&quot;/&gt;&lt;wsp:rsid wsp:val=&quot;00D8348E&quot;/&gt;&lt;wsp:rsid wsp:val=&quot;00D83CB2&quot;/&gt;&lt;wsp:rsid wsp:val=&quot;00D860BF&quot;/&gt;&lt;wsp:rsid wsp:val=&quot;00D86CA3&quot;/&gt;&lt;wsp:rsid wsp:val=&quot;00D871CE&quot;/&gt;&lt;wsp:rsid wsp:val=&quot;00D875B9&quot;/&gt;&lt;wsp:rsid wsp:val=&quot;00D87CB9&quot;/&gt;&lt;wsp:rsid wsp:val=&quot;00D90038&quot;/&gt;&lt;wsp:rsid wsp:val=&quot;00D90091&quot;/&gt;&lt;wsp:rsid wsp:val=&quot;00D9019E&quot;/&gt;&lt;wsp:rsid wsp:val=&quot;00D910AB&quot;/&gt;&lt;wsp:rsid wsp:val=&quot;00D9196D&quot;/&gt;&lt;wsp:rsid wsp:val=&quot;00D91BC7&quot;/&gt;&lt;wsp:rsid wsp:val=&quot;00D925D1&quot;/&gt;&lt;wsp:rsid wsp:val=&quot;00D92982&quot;/&gt;&lt;wsp:rsid wsp:val=&quot;00D93087&quot;/&gt;&lt;wsp:rsid wsp:val=&quot;00D94A76&quot;/&gt;&lt;wsp:rsid wsp:val=&quot;00D95B58&quot;/&gt;&lt;wsp:rsid wsp:val=&quot;00D95B8F&quot;/&gt;&lt;wsp:rsid wsp:val=&quot;00D95DF5&quot;/&gt;&lt;wsp:rsid wsp:val=&quot;00D963D9&quot;/&gt;&lt;wsp:rsid wsp:val=&quot;00D968AB&quot;/&gt;&lt;wsp:rsid wsp:val=&quot;00D9717B&quot;/&gt;&lt;wsp:rsid wsp:val=&quot;00D9764F&quot;/&gt;&lt;wsp:rsid wsp:val=&quot;00D9793E&quot;/&gt;&lt;wsp:rsid wsp:val=&quot;00DA02AF&quot;/&gt;&lt;wsp:rsid wsp:val=&quot;00DA0DC6&quot;/&gt;&lt;wsp:rsid wsp:val=&quot;00DA0F41&quot;/&gt;&lt;wsp:rsid wsp:val=&quot;00DA17F0&quot;/&gt;&lt;wsp:rsid wsp:val=&quot;00DA305E&quot;/&gt;&lt;wsp:rsid wsp:val=&quot;00DA4152&quot;/&gt;&lt;wsp:rsid wsp:val=&quot;00DA459F&quot;/&gt;&lt;wsp:rsid wsp:val=&quot;00DA5417&quot;/&gt;&lt;wsp:rsid wsp:val=&quot;00DA56E8&quot;/&gt;&lt;wsp:rsid wsp:val=&quot;00DA76B4&quot;/&gt;&lt;wsp:rsid wsp:val=&quot;00DB0A9F&quot;/&gt;&lt;wsp:rsid wsp:val=&quot;00DB0CC2&quot;/&gt;&lt;wsp:rsid wsp:val=&quot;00DB1EAD&quot;/&gt;&lt;wsp:rsid wsp:val=&quot;00DB1EC6&quot;/&gt;&lt;wsp:rsid wsp:val=&quot;00DB1F8B&quot;/&gt;&lt;wsp:rsid wsp:val=&quot;00DB2B16&quot;/&gt;&lt;wsp:rsid wsp:val=&quot;00DB35DA&quot;/&gt;&lt;wsp:rsid wsp:val=&quot;00DB377D&quot;/&gt;&lt;wsp:rsid wsp:val=&quot;00DB4BEC&quot;/&gt;&lt;wsp:rsid wsp:val=&quot;00DB4FC3&quot;/&gt;&lt;wsp:rsid wsp:val=&quot;00DB5FED&quot;/&gt;&lt;wsp:rsid wsp:val=&quot;00DB68E8&quot;/&gt;&lt;wsp:rsid wsp:val=&quot;00DB72B7&quot;/&gt;&lt;wsp:rsid wsp:val=&quot;00DC037E&quot;/&gt;&lt;wsp:rsid wsp:val=&quot;00DC0937&quot;/&gt;&lt;wsp:rsid wsp:val=&quot;00DC0D8C&quot;/&gt;&lt;wsp:rsid wsp:val=&quot;00DC1C50&quot;/&gt;&lt;wsp:rsid wsp:val=&quot;00DC1C7E&quot;/&gt;&lt;wsp:rsid wsp:val=&quot;00DC236E&quot;/&gt;&lt;wsp:rsid wsp:val=&quot;00DC2D36&quot;/&gt;&lt;wsp:rsid wsp:val=&quot;00DC3247&quot;/&gt;&lt;wsp:rsid wsp:val=&quot;00DC3A1C&quot;/&gt;&lt;wsp:rsid wsp:val=&quot;00DC431C&quot;/&gt;&lt;wsp:rsid wsp:val=&quot;00DC4C7D&quot;/&gt;&lt;wsp:rsid wsp:val=&quot;00DC53EF&quot;/&gt;&lt;wsp:rsid wsp:val=&quot;00DC5465&quot;/&gt;&lt;wsp:rsid wsp:val=&quot;00DC5477&quot;/&gt;&lt;wsp:rsid wsp:val=&quot;00DC7AAB&quot;/&gt;&lt;wsp:rsid wsp:val=&quot;00DD03DC&quot;/&gt;&lt;wsp:rsid wsp:val=&quot;00DD2334&quot;/&gt;&lt;wsp:rsid wsp:val=&quot;00DD269E&quot;/&gt;&lt;wsp:rsid wsp:val=&quot;00DD2D90&quot;/&gt;&lt;wsp:rsid wsp:val=&quot;00DD543E&quot;/&gt;&lt;wsp:rsid wsp:val=&quot;00DD6051&quot;/&gt;&lt;wsp:rsid wsp:val=&quot;00DD68A2&quot;/&gt;&lt;wsp:rsid wsp:val=&quot;00DD6BE3&quot;/&gt;&lt;wsp:rsid wsp:val=&quot;00DD6CA7&quot;/&gt;&lt;wsp:rsid wsp:val=&quot;00DD766F&quot;/&gt;&lt;wsp:rsid wsp:val=&quot;00DE1106&quot;/&gt;&lt;wsp:rsid wsp:val=&quot;00DE1653&quot;/&gt;&lt;wsp:rsid wsp:val=&quot;00DE2293&quot;/&gt;&lt;wsp:rsid wsp:val=&quot;00DE2AB7&quot;/&gt;&lt;wsp:rsid wsp:val=&quot;00DE3326&quot;/&gt;&lt;wsp:rsid wsp:val=&quot;00DE33E5&quot;/&gt;&lt;wsp:rsid wsp:val=&quot;00DE36E2&quot;/&gt;&lt;wsp:rsid wsp:val=&quot;00DE3BDC&quot;/&gt;&lt;wsp:rsid wsp:val=&quot;00DE4B72&quot;/&gt;&lt;wsp:rsid wsp:val=&quot;00DE5608&quot;/&gt;&lt;wsp:rsid wsp:val=&quot;00DE58D0&quot;/&gt;&lt;wsp:rsid wsp:val=&quot;00DE654F&quot;/&gt;&lt;wsp:rsid wsp:val=&quot;00DE6C7B&quot;/&gt;&lt;wsp:rsid wsp:val=&quot;00DE7704&quot;/&gt;&lt;wsp:rsid wsp:val=&quot;00DF0B45&quot;/&gt;&lt;wsp:rsid wsp:val=&quot;00DF0B6E&quot;/&gt;&lt;wsp:rsid wsp:val=&quot;00DF0F93&quot;/&gt;&lt;wsp:rsid wsp:val=&quot;00DF15E0&quot;/&gt;&lt;wsp:rsid wsp:val=&quot;00DF3642&quot;/&gt;&lt;wsp:rsid wsp:val=&quot;00DF37A0&quot;/&gt;&lt;wsp:rsid wsp:val=&quot;00DF39B3&quot;/&gt;&lt;wsp:rsid wsp:val=&quot;00DF39EA&quot;/&gt;&lt;wsp:rsid wsp:val=&quot;00DF40E1&quot;/&gt;&lt;wsp:rsid wsp:val=&quot;00DF440D&quot;/&gt;&lt;wsp:rsid wsp:val=&quot;00DF49D4&quot;/&gt;&lt;wsp:rsid wsp:val=&quot;00DF502E&quot;/&gt;&lt;wsp:rsid wsp:val=&quot;00DF51CE&quot;/&gt;&lt;wsp:rsid wsp:val=&quot;00DF5401&quot;/&gt;&lt;wsp:rsid wsp:val=&quot;00DF5521&quot;/&gt;&lt;wsp:rsid wsp:val=&quot;00DF58FF&quot;/&gt;&lt;wsp:rsid wsp:val=&quot;00DF59AB&quot;/&gt;&lt;wsp:rsid wsp:val=&quot;00DF5FDD&quot;/&gt;&lt;wsp:rsid wsp:val=&quot;00DF5FF5&quot;/&gt;&lt;wsp:rsid wsp:val=&quot;00DF6B2C&quot;/&gt;&lt;wsp:rsid wsp:val=&quot;00DF7229&quot;/&gt;&lt;wsp:rsid wsp:val=&quot;00DF7467&quot;/&gt;&lt;wsp:rsid wsp:val=&quot;00DF7ABB&quot;/&gt;&lt;wsp:rsid wsp:val=&quot;00E00600&quot;/&gt;&lt;wsp:rsid wsp:val=&quot;00E00660&quot;/&gt;&lt;wsp:rsid wsp:val=&quot;00E00748&quot;/&gt;&lt;wsp:rsid wsp:val=&quot;00E00BE1&quot;/&gt;&lt;wsp:rsid wsp:val=&quot;00E00DC4&quot;/&gt;&lt;wsp:rsid wsp:val=&quot;00E0110B&quot;/&gt;&lt;wsp:rsid wsp:val=&quot;00E027AC&quot;/&gt;&lt;wsp:rsid wsp:val=&quot;00E0352E&quot;/&gt;&lt;wsp:rsid wsp:val=&quot;00E035F1&quot;/&gt;&lt;wsp:rsid wsp:val=&quot;00E03FE9&quot;/&gt;&lt;wsp:rsid wsp:val=&quot;00E0431F&quot;/&gt;&lt;wsp:rsid wsp:val=&quot;00E04772&quot;/&gt;&lt;wsp:rsid wsp:val=&quot;00E05356&quot;/&gt;&lt;wsp:rsid wsp:val=&quot;00E058B8&quot;/&gt;&lt;wsp:rsid wsp:val=&quot;00E069DE&quot;/&gt;&lt;wsp:rsid wsp:val=&quot;00E0780B&quot;/&gt;&lt;wsp:rsid wsp:val=&quot;00E07842&quot;/&gt;&lt;wsp:rsid wsp:val=&quot;00E10804&quot;/&gt;&lt;wsp:rsid wsp:val=&quot;00E110E7&quot;/&gt;&lt;wsp:rsid wsp:val=&quot;00E11B20&quot;/&gt;&lt;wsp:rsid wsp:val=&quot;00E12BA4&quot;/&gt;&lt;wsp:rsid wsp:val=&quot;00E1315E&quot;/&gt;&lt;wsp:rsid wsp:val=&quot;00E138BB&quot;/&gt;&lt;wsp:rsid wsp:val=&quot;00E1426A&quot;/&gt;&lt;wsp:rsid wsp:val=&quot;00E1444A&quot;/&gt;&lt;wsp:rsid wsp:val=&quot;00E14AAB&quot;/&gt;&lt;wsp:rsid wsp:val=&quot;00E14C07&quot;/&gt;&lt;wsp:rsid wsp:val=&quot;00E161E8&quot;/&gt;&lt;wsp:rsid wsp:val=&quot;00E16AF4&quot;/&gt;&lt;wsp:rsid wsp:val=&quot;00E16F84&quot;/&gt;&lt;wsp:rsid wsp:val=&quot;00E177A7&quot;/&gt;&lt;wsp:rsid wsp:val=&quot;00E17FA2&quot;/&gt;&lt;wsp:rsid wsp:val=&quot;00E20C14&quot;/&gt;&lt;wsp:rsid wsp:val=&quot;00E22330&quot;/&gt;&lt;wsp:rsid wsp:val=&quot;00E22393&quot;/&gt;&lt;wsp:rsid wsp:val=&quot;00E24340&quot;/&gt;&lt;wsp:rsid wsp:val=&quot;00E24725&quot;/&gt;&lt;wsp:rsid wsp:val=&quot;00E24B25&quot;/&gt;&lt;wsp:rsid wsp:val=&quot;00E24C13&quot;/&gt;&lt;wsp:rsid wsp:val=&quot;00E26713&quot;/&gt;&lt;wsp:rsid wsp:val=&quot;00E2747D&quot;/&gt;&lt;wsp:rsid wsp:val=&quot;00E27869&quot;/&gt;&lt;wsp:rsid wsp:val=&quot;00E27BED&quot;/&gt;&lt;wsp:rsid wsp:val=&quot;00E30B5A&quot;/&gt;&lt;wsp:rsid wsp:val=&quot;00E30EB6&quot;/&gt;&lt;wsp:rsid wsp:val=&quot;00E30FCA&quot;/&gt;&lt;wsp:rsid wsp:val=&quot;00E31178&quot;/&gt;&lt;wsp:rsid wsp:val=&quot;00E3123D&quot;/&gt;&lt;wsp:rsid wsp:val=&quot;00E31461&quot;/&gt;&lt;wsp:rsid wsp:val=&quot;00E31D43&quot;/&gt;&lt;wsp:rsid wsp:val=&quot;00E324A0&quot;/&gt;&lt;wsp:rsid wsp:val=&quot;00E32608&quot;/&gt;&lt;wsp:rsid wsp:val=&quot;00E34188&quot;/&gt;&lt;wsp:rsid wsp:val=&quot;00E34B6E&quot;/&gt;&lt;wsp:rsid wsp:val=&quot;00E35559&quot;/&gt;&lt;wsp:rsid wsp:val=&quot;00E35B4E&quot;/&gt;&lt;wsp:rsid wsp:val=&quot;00E36B64&quot;/&gt;&lt;wsp:rsid wsp:val=&quot;00E36C78&quot;/&gt;&lt;wsp:rsid wsp:val=&quot;00E3723A&quot;/&gt;&lt;wsp:rsid wsp:val=&quot;00E37860&quot;/&gt;&lt;wsp:rsid wsp:val=&quot;00E4177D&quot;/&gt;&lt;wsp:rsid wsp:val=&quot;00E41846&quot;/&gt;&lt;wsp:rsid wsp:val=&quot;00E41ACE&quot;/&gt;&lt;wsp:rsid wsp:val=&quot;00E42357&quot;/&gt;&lt;wsp:rsid wsp:val=&quot;00E42FFE&quot;/&gt;&lt;wsp:rsid wsp:val=&quot;00E431F1&quot;/&gt;&lt;wsp:rsid wsp:val=&quot;00E446F1&quot;/&gt;&lt;wsp:rsid wsp:val=&quot;00E45F91&quot;/&gt;&lt;wsp:rsid wsp:val=&quot;00E46070&quot;/&gt;&lt;wsp:rsid wsp:val=&quot;00E467B4&quot;/&gt;&lt;wsp:rsid wsp:val=&quot;00E46886&quot;/&gt;&lt;wsp:rsid wsp:val=&quot;00E4712A&quot;/&gt;&lt;wsp:rsid wsp:val=&quot;00E47AEF&quot;/&gt;&lt;wsp:rsid wsp:val=&quot;00E500F6&quot;/&gt;&lt;wsp:rsid wsp:val=&quot;00E5204A&quot;/&gt;&lt;wsp:rsid wsp:val=&quot;00E52A05&quot;/&gt;&lt;wsp:rsid wsp:val=&quot;00E53B75&quot;/&gt;&lt;wsp:rsid wsp:val=&quot;00E54D45&quot;/&gt;&lt;wsp:rsid wsp:val=&quot;00E54E3B&quot;/&gt;&lt;wsp:rsid wsp:val=&quot;00E55AA9&quot;/&gt;&lt;wsp:rsid wsp:val=&quot;00E55EC8&quot;/&gt;&lt;wsp:rsid wsp:val=&quot;00E56AF8&quot;/&gt;&lt;wsp:rsid wsp:val=&quot;00E57565&quot;/&gt;&lt;wsp:rsid wsp:val=&quot;00E57AFA&quot;/&gt;&lt;wsp:rsid wsp:val=&quot;00E61CFF&quot;/&gt;&lt;wsp:rsid wsp:val=&quot;00E6200A&quot;/&gt;&lt;wsp:rsid wsp:val=&quot;00E62F33&quot;/&gt;&lt;wsp:rsid wsp:val=&quot;00E63838&quot;/&gt;&lt;wsp:rsid wsp:val=&quot;00E63995&quot;/&gt;&lt;wsp:rsid wsp:val=&quot;00E64434&quot;/&gt;&lt;wsp:rsid wsp:val=&quot;00E661E8&quot;/&gt;&lt;wsp:rsid wsp:val=&quot;00E66C38&quot;/&gt;&lt;wsp:rsid wsp:val=&quot;00E66FF6&quot;/&gt;&lt;wsp:rsid wsp:val=&quot;00E67C51&quot;/&gt;&lt;wsp:rsid wsp:val=&quot;00E708CF&quot;/&gt;&lt;wsp:rsid wsp:val=&quot;00E716A1&quot;/&gt;&lt;wsp:rsid wsp:val=&quot;00E71996&quot;/&gt;&lt;wsp:rsid wsp:val=&quot;00E71AF2&quot;/&gt;&lt;wsp:rsid wsp:val=&quot;00E7252F&quot;/&gt;&lt;wsp:rsid wsp:val=&quot;00E72630&quot;/&gt;&lt;wsp:rsid wsp:val=&quot;00E7280F&quot;/&gt;&lt;wsp:rsid wsp:val=&quot;00E72EFC&quot;/&gt;&lt;wsp:rsid wsp:val=&quot;00E73781&quot;/&gt;&lt;wsp:rsid wsp:val=&quot;00E7489C&quot;/&gt;&lt;wsp:rsid wsp:val=&quot;00E74AA3&quot;/&gt;&lt;wsp:rsid wsp:val=&quot;00E758EC&quot;/&gt;&lt;wsp:rsid wsp:val=&quot;00E76E1C&quot;/&gt;&lt;wsp:rsid wsp:val=&quot;00E773D8&quot;/&gt;&lt;wsp:rsid wsp:val=&quot;00E81481&quot;/&gt;&lt;wsp:rsid wsp:val=&quot;00E81A8D&quot;/&gt;&lt;wsp:rsid wsp:val=&quot;00E8234C&quot;/&gt;&lt;wsp:rsid wsp:val=&quot;00E83AA9&quot;/&gt;&lt;wsp:rsid wsp:val=&quot;00E83CCB&quot;/&gt;&lt;wsp:rsid wsp:val=&quot;00E8436F&quot;/&gt;&lt;wsp:rsid wsp:val=&quot;00E84825&quot;/&gt;&lt;wsp:rsid wsp:val=&quot;00E84ADB&quot;/&gt;&lt;wsp:rsid wsp:val=&quot;00E85928&quot;/&gt;&lt;wsp:rsid wsp:val=&quot;00E85FD0&quot;/&gt;&lt;wsp:rsid wsp:val=&quot;00E861DA&quot;/&gt;&lt;wsp:rsid wsp:val=&quot;00E863D0&quot;/&gt;&lt;wsp:rsid wsp:val=&quot;00E87822&quot;/&gt;&lt;wsp:rsid wsp:val=&quot;00E87B84&quot;/&gt;&lt;wsp:rsid wsp:val=&quot;00E87E5D&quot;/&gt;&lt;wsp:rsid wsp:val=&quot;00E90395&quot;/&gt;&lt;wsp:rsid wsp:val=&quot;00E90E49&quot;/&gt;&lt;wsp:rsid wsp:val=&quot;00E91004&quot;/&gt;&lt;wsp:rsid wsp:val=&quot;00E91005&quot;/&gt;&lt;wsp:rsid wsp:val=&quot;00E917F9&quot;/&gt;&lt;wsp:rsid wsp:val=&quot;00E9291C&quot;/&gt;&lt;wsp:rsid wsp:val=&quot;00E92E3F&quot;/&gt;&lt;wsp:rsid wsp:val=&quot;00E9312E&quot;/&gt;&lt;wsp:rsid wsp:val=&quot;00E93FFE&quot;/&gt;&lt;wsp:rsid wsp:val=&quot;00E94A0E&quot;/&gt;&lt;wsp:rsid wsp:val=&quot;00E94F8A&quot;/&gt;&lt;wsp:rsid wsp:val=&quot;00E951EC&quot;/&gt;&lt;wsp:rsid wsp:val=&quot;00E95714&quot;/&gt;&lt;wsp:rsid wsp:val=&quot;00E95B06&quot;/&gt;&lt;wsp:rsid wsp:val=&quot;00E95F33&quot;/&gt;&lt;wsp:rsid wsp:val=&quot;00E9702A&quot;/&gt;&lt;wsp:rsid wsp:val=&quot;00E970DB&quot;/&gt;&lt;wsp:rsid wsp:val=&quot;00E9752B&quot;/&gt;&lt;wsp:rsid wsp:val=&quot;00EA0245&quot;/&gt;&lt;wsp:rsid wsp:val=&quot;00EA0AE8&quot;/&gt;&lt;wsp:rsid wsp:val=&quot;00EA225B&quot;/&gt;&lt;wsp:rsid wsp:val=&quot;00EA2D48&quot;/&gt;&lt;wsp:rsid wsp:val=&quot;00EA324B&quot;/&gt;&lt;wsp:rsid wsp:val=&quot;00EA3CF0&quot;/&gt;&lt;wsp:rsid wsp:val=&quot;00EA3E45&quot;/&gt;&lt;wsp:rsid wsp:val=&quot;00EA4C57&quot;/&gt;&lt;wsp:rsid wsp:val=&quot;00EA6612&quot;/&gt;&lt;wsp:rsid wsp:val=&quot;00EA6851&quot;/&gt;&lt;wsp:rsid wsp:val=&quot;00EA707E&quot;/&gt;&lt;wsp:rsid wsp:val=&quot;00EA7A41&quot;/&gt;&lt;wsp:rsid wsp:val=&quot;00EB031C&quot;/&gt;&lt;wsp:rsid wsp:val=&quot;00EB06E8&quot;/&gt;&lt;wsp:rsid wsp:val=&quot;00EB077B&quot;/&gt;&lt;wsp:rsid wsp:val=&quot;00EB1031&quot;/&gt;&lt;wsp:rsid wsp:val=&quot;00EB1829&quot;/&gt;&lt;wsp:rsid wsp:val=&quot;00EB287A&quot;/&gt;&lt;wsp:rsid wsp:val=&quot;00EB2889&quot;/&gt;&lt;wsp:rsid wsp:val=&quot;00EB4EA2&quot;/&gt;&lt;wsp:rsid wsp:val=&quot;00EB6249&quot;/&gt;&lt;wsp:rsid wsp:val=&quot;00EB7BAE&quot;/&gt;&lt;wsp:rsid wsp:val=&quot;00EC0A28&quot;/&gt;&lt;wsp:rsid wsp:val=&quot;00EC0BFD&quot;/&gt;&lt;wsp:rsid wsp:val=&quot;00EC1720&quot;/&gt;&lt;wsp:rsid wsp:val=&quot;00EC1E56&quot;/&gt;&lt;wsp:rsid wsp:val=&quot;00EC1E6C&quot;/&gt;&lt;wsp:rsid wsp:val=&quot;00EC27C6&quot;/&gt;&lt;wsp:rsid wsp:val=&quot;00EC4207&quot;/&gt;&lt;wsp:rsid wsp:val=&quot;00EC43E2&quot;/&gt;&lt;wsp:rsid wsp:val=&quot;00EC4851&quot;/&gt;&lt;wsp:rsid wsp:val=&quot;00EC5653&quot;/&gt;&lt;wsp:rsid wsp:val=&quot;00EC5BF9&quot;/&gt;&lt;wsp:rsid wsp:val=&quot;00EC71CE&quot;/&gt;&lt;wsp:rsid wsp:val=&quot;00EC7A4A&quot;/&gt;&lt;wsp:rsid wsp:val=&quot;00ED0573&quot;/&gt;&lt;wsp:rsid wsp:val=&quot;00ED1006&quot;/&gt;&lt;wsp:rsid wsp:val=&quot;00ED2AAD&quot;/&gt;&lt;wsp:rsid wsp:val=&quot;00ED2EE6&quot;/&gt;&lt;wsp:rsid wsp:val=&quot;00ED3A5F&quot;/&gt;&lt;wsp:rsid wsp:val=&quot;00ED3B74&quot;/&gt;&lt;wsp:rsid wsp:val=&quot;00ED4733&quot;/&gt;&lt;wsp:rsid wsp:val=&quot;00ED47DC&quot;/&gt;&lt;wsp:rsid wsp:val=&quot;00ED6BC9&quot;/&gt;&lt;wsp:rsid wsp:val=&quot;00EE0177&quot;/&gt;&lt;wsp:rsid wsp:val=&quot;00EE0239&quot;/&gt;&lt;wsp:rsid wsp:val=&quot;00EE1001&quot;/&gt;&lt;wsp:rsid wsp:val=&quot;00EE16C0&quot;/&gt;&lt;wsp:rsid wsp:val=&quot;00EE3010&quot;/&gt;&lt;wsp:rsid wsp:val=&quot;00EE303E&quot;/&gt;&lt;wsp:rsid wsp:val=&quot;00EE3318&quot;/&gt;&lt;wsp:rsid wsp:val=&quot;00EE4B0C&quot;/&gt;&lt;wsp:rsid wsp:val=&quot;00EE531A&quot;/&gt;&lt;wsp:rsid wsp:val=&quot;00EF00DC&quot;/&gt;&lt;wsp:rsid wsp:val=&quot;00EF0D2C&quot;/&gt;&lt;wsp:rsid wsp:val=&quot;00EF16EC&quot;/&gt;&lt;wsp:rsid wsp:val=&quot;00EF18FE&quot;/&gt;&lt;wsp:rsid wsp:val=&quot;00EF22D6&quot;/&gt;&lt;wsp:rsid wsp:val=&quot;00EF2505&quot;/&gt;&lt;wsp:rsid wsp:val=&quot;00EF268B&quot;/&gt;&lt;wsp:rsid wsp:val=&quot;00EF3C81&quot;/&gt;&lt;wsp:rsid wsp:val=&quot;00EF4221&quot;/&gt;&lt;wsp:rsid wsp:val=&quot;00EF4C30&quot;/&gt;&lt;wsp:rsid wsp:val=&quot;00EF4C70&quot;/&gt;&lt;wsp:rsid wsp:val=&quot;00EF5738&quot;/&gt;&lt;wsp:rsid wsp:val=&quot;00EF5787&quot;/&gt;&lt;wsp:rsid wsp:val=&quot;00EF60D0&quot;/&gt;&lt;wsp:rsid wsp:val=&quot;00EF6B2F&quot;/&gt;&lt;wsp:rsid wsp:val=&quot;00EF7114&quot;/&gt;&lt;wsp:rsid wsp:val=&quot;00EF7AE6&quot;/&gt;&lt;wsp:rsid wsp:val=&quot;00F0237D&quot;/&gt;&lt;wsp:rsid wsp:val=&quot;00F02C8C&quot;/&gt;&lt;wsp:rsid wsp:val=&quot;00F03448&quot;/&gt;&lt;wsp:rsid wsp:val=&quot;00F0528D&quot;/&gt;&lt;wsp:rsid wsp:val=&quot;00F06253&quot;/&gt;&lt;wsp:rsid wsp:val=&quot;00F06C67&quot;/&gt;&lt;wsp:rsid wsp:val=&quot;00F06DFD&quot;/&gt;&lt;wsp:rsid wsp:val=&quot;00F071D1&quot;/&gt;&lt;wsp:rsid wsp:val=&quot;00F07533&quot;/&gt;&lt;wsp:rsid wsp:val=&quot;00F079AD&quot;/&gt;&lt;wsp:rsid wsp:val=&quot;00F10595&quot;/&gt;&lt;wsp:rsid wsp:val=&quot;00F10629&quot;/&gt;&lt;wsp:rsid wsp:val=&quot;00F10A03&quot;/&gt;&lt;wsp:rsid wsp:val=&quot;00F10E11&quot;/&gt;&lt;wsp:rsid wsp:val=&quot;00F1236C&quot;/&gt;&lt;wsp:rsid wsp:val=&quot;00F12A51&quot;/&gt;&lt;wsp:rsid wsp:val=&quot;00F131A6&quot;/&gt;&lt;wsp:rsid wsp:val=&quot;00F1382D&quot;/&gt;&lt;wsp:rsid wsp:val=&quot;00F13AB6&quot;/&gt;&lt;wsp:rsid wsp:val=&quot;00F15CA4&quot;/&gt;&lt;wsp:rsid wsp:val=&quot;00F15FA5&quot;/&gt;&lt;wsp:rsid wsp:val=&quot;00F16310&quot;/&gt;&lt;wsp:rsid wsp:val=&quot;00F16445&quot;/&gt;&lt;wsp:rsid wsp:val=&quot;00F16628&quot;/&gt;&lt;wsp:rsid wsp:val=&quot;00F16FE2&quot;/&gt;&lt;wsp:rsid wsp:val=&quot;00F17E36&quot;/&gt;&lt;wsp:rsid wsp:val=&quot;00F209B7&quot;/&gt;&lt;wsp:rsid wsp:val=&quot;00F209E8&quot;/&gt;&lt;wsp:rsid wsp:val=&quot;00F21488&quot;/&gt;&lt;wsp:rsid wsp:val=&quot;00F21D7A&quot;/&gt;&lt;wsp:rsid wsp:val=&quot;00F22D70&quot;/&gt;&lt;wsp:rsid wsp:val=&quot;00F2376F&quot;/&gt;&lt;wsp:rsid wsp:val=&quot;00F243D8&quot;/&gt;&lt;wsp:rsid wsp:val=&quot;00F24E22&quot;/&gt;&lt;wsp:rsid wsp:val=&quot;00F25796&quot;/&gt;&lt;wsp:rsid wsp:val=&quot;00F25DC6&quot;/&gt;&lt;wsp:rsid wsp:val=&quot;00F261D5&quot;/&gt;&lt;wsp:rsid wsp:val=&quot;00F26260&quot;/&gt;&lt;wsp:rsid wsp:val=&quot;00F269B7&quot;/&gt;&lt;wsp:rsid wsp:val=&quot;00F26A44&quot;/&gt;&lt;wsp:rsid wsp:val=&quot;00F26CCE&quot;/&gt;&lt;wsp:rsid wsp:val=&quot;00F303D2&quot;/&gt;&lt;wsp:rsid wsp:val=&quot;00F304D7&quot;/&gt;&lt;wsp:rsid wsp:val=&quot;00F30828&quot;/&gt;&lt;wsp:rsid wsp:val=&quot;00F30BD6&quot;/&gt;&lt;wsp:rsid wsp:val=&quot;00F313D6&quot;/&gt;&lt;wsp:rsid wsp:val=&quot;00F36E17&quot;/&gt;&lt;wsp:rsid wsp:val=&quot;00F37024&quot;/&gt;&lt;wsp:rsid wsp:val=&quot;00F37087&quot;/&gt;&lt;wsp:rsid wsp:val=&quot;00F40F0C&quot;/&gt;&lt;wsp:rsid wsp:val=&quot;00F41206&quot;/&gt;&lt;wsp:rsid wsp:val=&quot;00F42239&quot;/&gt;&lt;wsp:rsid wsp:val=&quot;00F42841&quot;/&gt;&lt;wsp:rsid wsp:val=&quot;00F4337C&quot;/&gt;&lt;wsp:rsid wsp:val=&quot;00F433D8&quot;/&gt;&lt;wsp:rsid wsp:val=&quot;00F43995&quot;/&gt;&lt;wsp:rsid wsp:val=&quot;00F43DF9&quot;/&gt;&lt;wsp:rsid wsp:val=&quot;00F44216&quot;/&gt;&lt;wsp:rsid wsp:val=&quot;00F44EFA&quot;/&gt;&lt;wsp:rsid wsp:val=&quot;00F45221&quot;/&gt;&lt;wsp:rsid wsp:val=&quot;00F45B75&quot;/&gt;&lt;wsp:rsid wsp:val=&quot;00F4660E&quot;/&gt;&lt;wsp:rsid wsp:val=&quot;00F46DAE&quot;/&gt;&lt;wsp:rsid wsp:val=&quot;00F47306&quot;/&gt;&lt;wsp:rsid wsp:val=&quot;00F4766C&quot;/&gt;&lt;wsp:rsid wsp:val=&quot;00F50548&quot;/&gt;&lt;wsp:rsid wsp:val=&quot;00F507D1&quot;/&gt;&lt;wsp:rsid wsp:val=&quot;00F50C04&quot;/&gt;&lt;wsp:rsid wsp:val=&quot;00F519CE&quot;/&gt;&lt;wsp:rsid wsp:val=&quot;00F51ADA&quot;/&gt;&lt;wsp:rsid wsp:val=&quot;00F522EF&quot;/&gt;&lt;wsp:rsid wsp:val=&quot;00F53BFB&quot;/&gt;&lt;wsp:rsid wsp:val=&quot;00F53F15&quot;/&gt;&lt;wsp:rsid wsp:val=&quot;00F544F2&quot;/&gt;&lt;wsp:rsid wsp:val=&quot;00F54E69&quot;/&gt;&lt;wsp:rsid wsp:val=&quot;00F55398&quot;/&gt;&lt;wsp:rsid wsp:val=&quot;00F55E28&quot;/&gt;&lt;wsp:rsid wsp:val=&quot;00F56091&quot;/&gt;&lt;wsp:rsid wsp:val=&quot;00F568CA&quot;/&gt;&lt;wsp:rsid wsp:val=&quot;00F60107&quot;/&gt;&lt;wsp:rsid wsp:val=&quot;00F60490&quot;/&gt;&lt;wsp:rsid wsp:val=&quot;00F607C5&quot;/&gt;&lt;wsp:rsid wsp:val=&quot;00F60B74&quot;/&gt;&lt;wsp:rsid wsp:val=&quot;00F60DEA&quot;/&gt;&lt;wsp:rsid wsp:val=&quot;00F615AB&quot;/&gt;&lt;wsp:rsid wsp:val=&quot;00F62AAF&quot;/&gt;&lt;wsp:rsid wsp:val=&quot;00F6302A&quot;/&gt;&lt;wsp:rsid wsp:val=&quot;00F63647&quot;/&gt;&lt;wsp:rsid wsp:val=&quot;00F639E4&quot;/&gt;&lt;wsp:rsid wsp:val=&quot;00F6491F&quot;/&gt;&lt;wsp:rsid wsp:val=&quot;00F64C2B&quot;/&gt;&lt;wsp:rsid wsp:val=&quot;00F651BE&quot;/&gt;&lt;wsp:rsid wsp:val=&quot;00F6538E&quot;/&gt;&lt;wsp:rsid wsp:val=&quot;00F65A8B&quot;/&gt;&lt;wsp:rsid wsp:val=&quot;00F65EBB&quot;/&gt;&lt;wsp:rsid wsp:val=&quot;00F66910&quot;/&gt;&lt;wsp:rsid wsp:val=&quot;00F67B8E&quot;/&gt;&lt;wsp:rsid wsp:val=&quot;00F67F53&quot;/&gt;&lt;wsp:rsid wsp:val=&quot;00F703BE&quot;/&gt;&lt;wsp:rsid wsp:val=&quot;00F70B93&quot;/&gt;&lt;wsp:rsid wsp:val=&quot;00F71316&quot;/&gt;&lt;wsp:rsid wsp:val=&quot;00F71F69&quot;/&gt;&lt;wsp:rsid wsp:val=&quot;00F72B72&quot;/&gt;&lt;wsp:rsid wsp:val=&quot;00F7418E&quot;/&gt;&lt;wsp:rsid wsp:val=&quot;00F74BB9&quot;/&gt;&lt;wsp:rsid wsp:val=&quot;00F74D41&quot;/&gt;&lt;wsp:rsid wsp:val=&quot;00F75582&quot;/&gt;&lt;wsp:rsid wsp:val=&quot;00F76EFA&quot;/&gt;&lt;wsp:rsid wsp:val=&quot;00F8033E&quot;/&gt;&lt;wsp:rsid wsp:val=&quot;00F804BE&quot;/&gt;&lt;wsp:rsid wsp:val=&quot;00F817CE&quot;/&gt;&lt;wsp:rsid wsp:val=&quot;00F81AF6&quot;/&gt;&lt;wsp:rsid wsp:val=&quot;00F82812&quot;/&gt;&lt;wsp:rsid wsp:val=&quot;00F835D4&quot;/&gt;&lt;wsp:rsid wsp:val=&quot;00F835FC&quot;/&gt;&lt;wsp:rsid wsp:val=&quot;00F83D6D&quot;/&gt;&lt;wsp:rsid wsp:val=&quot;00F8456C&quot;/&gt;&lt;wsp:rsid wsp:val=&quot;00F848DD&quot;/&gt;&lt;wsp:rsid wsp:val=&quot;00F84C9C&quot;/&gt;&lt;wsp:rsid wsp:val=&quot;00F8542C&quot;/&gt;&lt;wsp:rsid wsp:val=&quot;00F859D8&quot;/&gt;&lt;wsp:rsid wsp:val=&quot;00F85A8D&quot;/&gt;&lt;wsp:rsid wsp:val=&quot;00F85CDA&quot;/&gt;&lt;wsp:rsid wsp:val=&quot;00F868F5&quot;/&gt;&lt;wsp:rsid wsp:val=&quot;00F879E8&quot;/&gt;&lt;wsp:rsid wsp:val=&quot;00F87AB5&quot;/&gt;&lt;wsp:rsid wsp:val=&quot;00F87D83&quot;/&gt;&lt;wsp:rsid wsp:val=&quot;00F9056A&quot;/&gt;&lt;wsp:rsid wsp:val=&quot;00F90A97&quot;/&gt;&lt;wsp:rsid wsp:val=&quot;00F90AC0&quot;/&gt;&lt;wsp:rsid wsp:val=&quot;00F90EA9&quot;/&gt;&lt;wsp:rsid wsp:val=&quot;00F90F8D&quot;/&gt;&lt;wsp:rsid wsp:val=&quot;00F91D40&quot;/&gt;&lt;wsp:rsid wsp:val=&quot;00F92782&quot;/&gt;&lt;wsp:rsid wsp:val=&quot;00F92AE3&quot;/&gt;&lt;wsp:rsid wsp:val=&quot;00F92D04&quot;/&gt;&lt;wsp:rsid wsp:val=&quot;00F93A82&quot;/&gt;&lt;wsp:rsid wsp:val=&quot;00F93AA9&quot;/&gt;&lt;wsp:rsid wsp:val=&quot;00F96985&quot;/&gt;&lt;wsp:rsid wsp:val=&quot;00F969C0&quot;/&gt;&lt;wsp:rsid wsp:val=&quot;00F974D0&quot;/&gt;&lt;wsp:rsid wsp:val=&quot;00F97838&quot;/&gt;&lt;wsp:rsid wsp:val=&quot;00FA0162&quot;/&gt;&lt;wsp:rsid wsp:val=&quot;00FA0CDC&quot;/&gt;&lt;wsp:rsid wsp:val=&quot;00FA1FEF&quot;/&gt;&lt;wsp:rsid wsp:val=&quot;00FA2BB3&quot;/&gt;&lt;wsp:rsid wsp:val=&quot;00FA3545&quot;/&gt;&lt;wsp:rsid wsp:val=&quot;00FA46D9&quot;/&gt;&lt;wsp:rsid wsp:val=&quot;00FA5085&quot;/&gt;&lt;wsp:rsid wsp:val=&quot;00FA5137&quot;/&gt;&lt;wsp:rsid wsp:val=&quot;00FA5E93&quot;/&gt;&lt;wsp:rsid wsp:val=&quot;00FB0C15&quot;/&gt;&lt;wsp:rsid wsp:val=&quot;00FB0E70&quot;/&gt;&lt;wsp:rsid wsp:val=&quot;00FB0F06&quot;/&gt;&lt;wsp:rsid wsp:val=&quot;00FB1944&quot;/&gt;&lt;wsp:rsid wsp:val=&quot;00FB2039&quot;/&gt;&lt;wsp:rsid wsp:val=&quot;00FB216B&quot;/&gt;&lt;wsp:rsid wsp:val=&quot;00FB368B&quot;/&gt;&lt;wsp:rsid wsp:val=&quot;00FB3B05&quot;/&gt;&lt;wsp:rsid wsp:val=&quot;00FB3F9E&quot;/&gt;&lt;wsp:rsid wsp:val=&quot;00FB4C80&quot;/&gt;&lt;wsp:rsid wsp:val=&quot;00FB5317&quot;/&gt;&lt;wsp:rsid wsp:val=&quot;00FB64DC&quot;/&gt;&lt;wsp:rsid wsp:val=&quot;00FB6A6A&quot;/&gt;&lt;wsp:rsid wsp:val=&quot;00FB7F1D&quot;/&gt;&lt;wsp:rsid wsp:val=&quot;00FC188E&quot;/&gt;&lt;wsp:rsid wsp:val=&quot;00FC1B60&quot;/&gt;&lt;wsp:rsid wsp:val=&quot;00FC4236&quot;/&gt;&lt;wsp:rsid wsp:val=&quot;00FC4CA0&quot;/&gt;&lt;wsp:rsid wsp:val=&quot;00FC4E33&quot;/&gt;&lt;wsp:rsid wsp:val=&quot;00FC5417&quot;/&gt;&lt;wsp:rsid wsp:val=&quot;00FC5706&quot;/&gt;&lt;wsp:rsid wsp:val=&quot;00FC7429&quot;/&gt;&lt;wsp:rsid wsp:val=&quot;00FC7493&quot;/&gt;&lt;wsp:rsid wsp:val=&quot;00FD07F6&quot;/&gt;&lt;wsp:rsid wsp:val=&quot;00FD0EE5&quot;/&gt;&lt;wsp:rsid wsp:val=&quot;00FD1588&quot;/&gt;&lt;wsp:rsid wsp:val=&quot;00FD1EC8&quot;/&gt;&lt;wsp:rsid wsp:val=&quot;00FD2354&quot;/&gt;&lt;wsp:rsid wsp:val=&quot;00FD295B&quot;/&gt;&lt;wsp:rsid wsp:val=&quot;00FD40D3&quot;/&gt;&lt;wsp:rsid wsp:val=&quot;00FD47ED&quot;/&gt;&lt;wsp:rsid wsp:val=&quot;00FD4AEC&quot;/&gt;&lt;wsp:rsid wsp:val=&quot;00FD4D8E&quot;/&gt;&lt;wsp:rsid wsp:val=&quot;00FD577E&quot;/&gt;&lt;wsp:rsid wsp:val=&quot;00FD6C3D&quot;/&gt;&lt;wsp:rsid wsp:val=&quot;00FD7263&quot;/&gt;&lt;wsp:rsid wsp:val=&quot;00FD74DB&quot;/&gt;&lt;wsp:rsid wsp:val=&quot;00FD7660&quot;/&gt;&lt;wsp:rsid wsp:val=&quot;00FE0655&quot;/&gt;&lt;wsp:rsid wsp:val=&quot;00FE1816&quot;/&gt;&lt;wsp:rsid wsp:val=&quot;00FE1D6D&quot;/&gt;&lt;wsp:rsid wsp:val=&quot;00FE1E40&quot;/&gt;&lt;wsp:rsid wsp:val=&quot;00FE1E49&quot;/&gt;&lt;wsp:rsid wsp:val=&quot;00FE2365&quot;/&gt;&lt;wsp:rsid wsp:val=&quot;00FE253A&quot;/&gt;&lt;wsp:rsid wsp:val=&quot;00FE2ABC&quot;/&gt;&lt;wsp:rsid wsp:val=&quot;00FE2CC1&quot;/&gt;&lt;wsp:rsid wsp:val=&quot;00FE44B3&quot;/&gt;&lt;wsp:rsid wsp:val=&quot;00FE4BE5&quot;/&gt;&lt;wsp:rsid wsp:val=&quot;00FE4C7B&quot;/&gt;&lt;wsp:rsid wsp:val=&quot;00FE7336&quot;/&gt;&lt;wsp:rsid wsp:val=&quot;00FE787C&quot;/&gt;&lt;wsp:rsid wsp:val=&quot;00FE7BEC&quot;/&gt;&lt;wsp:rsid wsp:val=&quot;00FF1E79&quot;/&gt;&lt;wsp:rsid wsp:val=&quot;00FF44FC&quot;/&gt;&lt;wsp:rsid wsp:val=&quot;00FF45A5&quot;/&gt;&lt;wsp:rsid wsp:val=&quot;00FF4FA1&quot;/&gt;&lt;wsp:rsid wsp:val=&quot;00FF5C91&quot;/&gt;&lt;wsp:rsid wsp:val=&quot;00FF71DE&quot;/&gt;&lt;wsp:rsid wsp:val=&quot;013541E7&quot;/&gt;&lt;wsp:rsid wsp:val=&quot;013806E4&quot;/&gt;&lt;wsp:rsid wsp:val=&quot;01461C76&quot;/&gt;&lt;wsp:rsid wsp:val=&quot;01561D45&quot;/&gt;&lt;wsp:rsid wsp:val=&quot;015657F1&quot;/&gt;&lt;wsp:rsid wsp:val=&quot;01AC5475&quot;/&gt;&lt;wsp:rsid wsp:val=&quot;01D32756&quot;/&gt;&lt;wsp:rsid wsp:val=&quot;01DA25C1&quot;/&gt;&lt;wsp:rsid wsp:val=&quot;02145E12&quot;/&gt;&lt;wsp:rsid wsp:val=&quot;02180553&quot;/&gt;&lt;wsp:rsid wsp:val=&quot;0219309B&quot;/&gt;&lt;wsp:rsid wsp:val=&quot;0231289C&quot;/&gt;&lt;wsp:rsid wsp:val=&quot;023E41A6&quot;/&gt;&lt;wsp:rsid wsp:val=&quot;024E19D4&quot;/&gt;&lt;wsp:rsid wsp:val=&quot;025B0489&quot;/&gt;&lt;wsp:rsid wsp:val=&quot;026443DB&quot;/&gt;&lt;wsp:rsid wsp:val=&quot;026A4912&quot;/&gt;&lt;wsp:rsid wsp:val=&quot;026B3AB7&quot;/&gt;&lt;wsp:rsid wsp:val=&quot;02967534&quot;/&gt;&lt;wsp:rsid wsp:val=&quot;02B05570&quot;/&gt;&lt;wsp:rsid wsp:val=&quot;02B3575D&quot;/&gt;&lt;wsp:rsid wsp:val=&quot;02CB08C5&quot;/&gt;&lt;wsp:rsid wsp:val=&quot;02F83CF3&quot;/&gt;&lt;wsp:rsid wsp:val=&quot;02FA1C63&quot;/&gt;&lt;wsp:rsid wsp:val=&quot;031D2E8B&quot;/&gt;&lt;wsp:rsid wsp:val=&quot;032378EB&quot;/&gt;&lt;wsp:rsid wsp:val=&quot;03587AFD&quot;/&gt;&lt;wsp:rsid wsp:val=&quot;035D43EA&quot;/&gt;&lt;wsp:rsid wsp:val=&quot;036822DF&quot;/&gt;&lt;wsp:rsid wsp:val=&quot;037A7565&quot;/&gt;&lt;wsp:rsid wsp:val=&quot;037C37B6&quot;/&gt;&lt;wsp:rsid wsp:val=&quot;03985759&quot;/&gt;&lt;wsp:rsid wsp:val=&quot;03A57FDD&quot;/&gt;&lt;wsp:rsid wsp:val=&quot;03B46949&quot;/&gt;&lt;wsp:rsid wsp:val=&quot;03B601CC&quot;/&gt;&lt;wsp:rsid wsp:val=&quot;03B86D13&quot;/&gt;&lt;wsp:rsid wsp:val=&quot;03BE152A&quot;/&gt;&lt;wsp:rsid wsp:val=&quot;03CB31F5&quot;/&gt;&lt;wsp:rsid wsp:val=&quot;03D81ECC&quot;/&gt;&lt;wsp:rsid wsp:val=&quot;03E8020D&quot;/&gt;&lt;wsp:rsid wsp:val=&quot;03EB4421&quot;/&gt;&lt;wsp:rsid wsp:val=&quot;03F30C98&quot;/&gt;&lt;wsp:rsid wsp:val=&quot;043428F5&quot;/&gt;&lt;wsp:rsid wsp:val=&quot;043E3ECA&quot;/&gt;&lt;wsp:rsid wsp:val=&quot;04715444&quot;/&gt;&lt;wsp:rsid wsp:val=&quot;04864EF6&quot;/&gt;&lt;wsp:rsid wsp:val=&quot;049A6C7F&quot;/&gt;&lt;wsp:rsid wsp:val=&quot;04A81473&quot;/&gt;&lt;wsp:rsid wsp:val=&quot;04B664A0&quot;/&gt;&lt;wsp:rsid wsp:val=&quot;04C305D0&quot;/&gt;&lt;wsp:rsid wsp:val=&quot;04D307EF&quot;/&gt;&lt;wsp:rsid wsp:val=&quot;04F642A2&quot;/&gt;&lt;wsp:rsid wsp:val=&quot;04FC1B32&quot;/&gt;&lt;wsp:rsid wsp:val=&quot;05101CB6&quot;/&gt;&lt;wsp:rsid wsp:val=&quot;052C10F7&quot;/&gt;&lt;wsp:rsid wsp:val=&quot;054F208C&quot;/&gt;&lt;wsp:rsid wsp:val=&quot;055512A6&quot;/&gt;&lt;wsp:rsid wsp:val=&quot;05670527&quot;/&gt;&lt;wsp:rsid wsp:val=&quot;05712F2F&quot;/&gt;&lt;wsp:rsid wsp:val=&quot;05741A01&quot;/&gt;&lt;wsp:rsid wsp:val=&quot;05821442&quot;/&gt;&lt;wsp:rsid wsp:val=&quot;05853CC9&quot;/&gt;&lt;wsp:rsid wsp:val=&quot;05881FAA&quot;/&gt;&lt;wsp:rsid wsp:val=&quot;058A75AB&quot;/&gt;&lt;wsp:rsid wsp:val=&quot;05A101AC&quot;/&gt;&lt;wsp:rsid wsp:val=&quot;05B955E3&quot;/&gt;&lt;wsp:rsid wsp:val=&quot;05BC4CD0&quot;/&gt;&lt;wsp:rsid wsp:val=&quot;05D52902&quot;/&gt;&lt;wsp:rsid wsp:val=&quot;05DC6704&quot;/&gt;&lt;wsp:rsid wsp:val=&quot;063C2B68&quot;/&gt;&lt;wsp:rsid wsp:val=&quot;065108BA&quot;/&gt;&lt;wsp:rsid wsp:val=&quot;06785C79&quot;/&gt;&lt;wsp:rsid wsp:val=&quot;069A2A17&quot;/&gt;&lt;wsp:rsid wsp:val=&quot;06A35961&quot;/&gt;&lt;wsp:rsid wsp:val=&quot;06C80FE2&quot;/&gt;&lt;wsp:rsid wsp:val=&quot;06F647E4&quot;/&gt;&lt;wsp:rsid wsp:val=&quot;07041C42&quot;/&gt;&lt;wsp:rsid wsp:val=&quot;071E3178&quot;/&gt;&lt;wsp:rsid wsp:val=&quot;0746040F&quot;/&gt;&lt;wsp:rsid wsp:val=&quot;07550736&quot;/&gt;&lt;wsp:rsid wsp:val=&quot;076624AB&quot;/&gt;&lt;wsp:rsid wsp:val=&quot;077475A6&quot;/&gt;&lt;wsp:rsid wsp:val=&quot;077A1AD3&quot;/&gt;&lt;wsp:rsid wsp:val=&quot;0783258B&quot;/&gt;&lt;wsp:rsid wsp:val=&quot;07BC5ECC&quot;/&gt;&lt;wsp:rsid wsp:val=&quot;07E45595&quot;/&gt;&lt;wsp:rsid wsp:val=&quot;08110D4B&quot;/&gt;&lt;wsp:rsid wsp:val=&quot;08153BBB&quot;/&gt;&lt;wsp:rsid wsp:val=&quot;08271EE0&quot;/&gt;&lt;wsp:rsid wsp:val=&quot;08317C80&quot;/&gt;&lt;wsp:rsid wsp:val=&quot;08463407&quot;/&gt;&lt;wsp:rsid wsp:val=&quot;087010AC&quot;/&gt;&lt;wsp:rsid wsp:val=&quot;08731BC4&quot;/&gt;&lt;wsp:rsid wsp:val=&quot;087468C8&quot;/&gt;&lt;wsp:rsid wsp:val=&quot;0885251F&quot;/&gt;&lt;wsp:rsid wsp:val=&quot;088E12B0&quot;/&gt;&lt;wsp:rsid wsp:val=&quot;08AF6658&quot;/&gt;&lt;wsp:rsid wsp:val=&quot;08B719D4&quot;/&gt;&lt;wsp:rsid wsp:val=&quot;08E033B1&quot;/&gt;&lt;wsp:rsid wsp:val=&quot;08FD3143&quot;/&gt;&lt;wsp:rsid wsp:val=&quot;09020445&quot;/&gt;&lt;wsp:rsid wsp:val=&quot;090617B9&quot;/&gt;&lt;wsp:rsid wsp:val=&quot;090E3DB5&quot;/&gt;&lt;wsp:rsid wsp:val=&quot;09380EFC&quot;/&gt;&lt;wsp:rsid wsp:val=&quot;095F3EC4&quot;/&gt;&lt;wsp:rsid wsp:val=&quot;096D5EBA&quot;/&gt;&lt;wsp:rsid wsp:val=&quot;09717D75&quot;/&gt;&lt;wsp:rsid wsp:val=&quot;09A050BA&quot;/&gt;&lt;wsp:rsid wsp:val=&quot;09AA6E0E&quot;/&gt;&lt;wsp:rsid wsp:val=&quot;09AB6F1C&quot;/&gt;&lt;wsp:rsid wsp:val=&quot;09BA1875&quot;/&gt;&lt;wsp:rsid wsp:val=&quot;09D24F84&quot;/&gt;&lt;wsp:rsid wsp:val=&quot;09E03B9A&quot;/&gt;&lt;wsp:rsid wsp:val=&quot;09E838C4&quot;/&gt;&lt;wsp:rsid wsp:val=&quot;09F75B31&quot;/&gt;&lt;wsp:rsid wsp:val=&quot;09FB30FA&quot;/&gt;&lt;wsp:rsid wsp:val=&quot;09FD58A2&quot;/&gt;&lt;wsp:rsid wsp:val=&quot;0A026632&quot;/&gt;&lt;wsp:rsid wsp:val=&quot;0A273218&quot;/&gt;&lt;wsp:rsid wsp:val=&quot;0A604117&quot;/&gt;&lt;wsp:rsid wsp:val=&quot;0A705545&quot;/&gt;&lt;wsp:rsid wsp:val=&quot;0A8165AA&quot;/&gt;&lt;wsp:rsid wsp:val=&quot;0A8B7334&quot;/&gt;&lt;wsp:rsid wsp:val=&quot;0A9C0145&quot;/&gt;&lt;wsp:rsid wsp:val=&quot;0AA766E3&quot;/&gt;&lt;wsp:rsid wsp:val=&quot;0AAF4BA1&quot;/&gt;&lt;wsp:rsid wsp:val=&quot;0ACB7008&quot;/&gt;&lt;wsp:rsid wsp:val=&quot;0AD21CFD&quot;/&gt;&lt;wsp:rsid wsp:val=&quot;0AD878F9&quot;/&gt;&lt;wsp:rsid wsp:val=&quot;0AD93EE0&quot;/&gt;&lt;wsp:rsid wsp:val=&quot;0AF339CE&quot;/&gt;&lt;wsp:rsid wsp:val=&quot;0AFB3398&quot;/&gt;&lt;wsp:rsid wsp:val=&quot;0AFF2DB1&quot;/&gt;&lt;wsp:rsid wsp:val=&quot;0B253616&quot;/&gt;&lt;wsp:rsid wsp:val=&quot;0B2C4D65&quot;/&gt;&lt;wsp:rsid wsp:val=&quot;0B2D6220&quot;/&gt;&lt;wsp:rsid wsp:val=&quot;0B402297&quot;/&gt;&lt;wsp:rsid wsp:val=&quot;0B5D6CA0&quot;/&gt;&lt;wsp:rsid wsp:val=&quot;0B676E89&quot;/&gt;&lt;wsp:rsid wsp:val=&quot;0B6C05A1&quot;/&gt;&lt;wsp:rsid wsp:val=&quot;0B810497&quot;/&gt;&lt;wsp:rsid wsp:val=&quot;0B815A74&quot;/&gt;&lt;wsp:rsid wsp:val=&quot;0B980DF9&quot;/&gt;&lt;wsp:rsid wsp:val=&quot;0BA81461&quot;/&gt;&lt;wsp:rsid wsp:val=&quot;0BC45FF7&quot;/&gt;&lt;wsp:rsid wsp:val=&quot;0BC74B65&quot;/&gt;&lt;wsp:rsid wsp:val=&quot;0BD32A25&quot;/&gt;&lt;wsp:rsid wsp:val=&quot;0BDA1356&quot;/&gt;&lt;wsp:rsid wsp:val=&quot;0BDB3C5E&quot;/&gt;&lt;wsp:rsid wsp:val=&quot;0BDF5C98&quot;/&gt;&lt;wsp:rsid wsp:val=&quot;0BE468E8&quot;/&gt;&lt;wsp:rsid wsp:val=&quot;0BF24728&quot;/&gt;&lt;wsp:rsid wsp:val=&quot;0BFE2F75&quot;/&gt;&lt;wsp:rsid wsp:val=&quot;0C1366BE&quot;/&gt;&lt;wsp:rsid wsp:val=&quot;0C291679&quot;/&gt;&lt;wsp:rsid wsp:val=&quot;0C2B3515&quot;/&gt;&lt;wsp:rsid wsp:val=&quot;0C4B3872&quot;/&gt;&lt;wsp:rsid wsp:val=&quot;0C7901E6&quot;/&gt;&lt;wsp:rsid wsp:val=&quot;0C874E31&quot;/&gt;&lt;wsp:rsid wsp:val=&quot;0C8D1B83&quot;/&gt;&lt;wsp:rsid wsp:val=&quot;0C96103A&quot;/&gt;&lt;wsp:rsid wsp:val=&quot;0CA46BE1&quot;/&gt;&lt;wsp:rsid wsp:val=&quot;0CA46C1F&quot;/&gt;&lt;wsp:rsid wsp:val=&quot;0CC65349&quot;/&gt;&lt;wsp:rsid wsp:val=&quot;0CD37188&quot;/&gt;&lt;wsp:rsid wsp:val=&quot;0CE27273&quot;/&gt;&lt;wsp:rsid wsp:val=&quot;0CF56A1F&quot;/&gt;&lt;wsp:rsid wsp:val=&quot;0D0D0C60&quot;/&gt;&lt;wsp:rsid wsp:val=&quot;0D2F29AB&quot;/&gt;&lt;wsp:rsid wsp:val=&quot;0D5E2E35&quot;/&gt;&lt;wsp:rsid wsp:val=&quot;0D8415A0&quot;/&gt;&lt;wsp:rsid wsp:val=&quot;0D893220&quot;/&gt;&lt;wsp:rsid wsp:val=&quot;0D8D0E80&quot;/&gt;&lt;wsp:rsid wsp:val=&quot;0DB4550B&quot;/&gt;&lt;wsp:rsid wsp:val=&quot;0DC172C9&quot;/&gt;&lt;wsp:rsid wsp:val=&quot;0DD50D48&quot;/&gt;&lt;wsp:rsid wsp:val=&quot;0DDC679D&quot;/&gt;&lt;wsp:rsid wsp:val=&quot;0E2E2735&quot;/&gt;&lt;wsp:rsid wsp:val=&quot;0E3E5687&quot;/&gt;&lt;wsp:rsid wsp:val=&quot;0E4B57A3&quot;/&gt;&lt;wsp:rsid wsp:val=&quot;0E5637A5&quot;/&gt;&lt;wsp:rsid wsp:val=&quot;0E5B1950&quot;/&gt;&lt;wsp:rsid wsp:val=&quot;0E6F07B9&quot;/&gt;&lt;wsp:rsid wsp:val=&quot;0E7200C4&quot;/&gt;&lt;wsp:rsid wsp:val=&quot;0EA00C2D&quot;/&gt;&lt;wsp:rsid wsp:val=&quot;0EB04406&quot;/&gt;&lt;wsp:rsid wsp:val=&quot;0EB2671A&quot;/&gt;&lt;wsp:rsid wsp:val=&quot;0EBC51B1&quot;/&gt;&lt;wsp:rsid wsp:val=&quot;0EC74083&quot;/&gt;&lt;wsp:rsid wsp:val=&quot;0ED26AFC&quot;/&gt;&lt;wsp:rsid wsp:val=&quot;0ED61D5A&quot;/&gt;&lt;wsp:rsid wsp:val=&quot;0EF70C36&quot;/&gt;&lt;wsp:rsid wsp:val=&quot;0EF86E8D&quot;/&gt;&lt;wsp:rsid wsp:val=&quot;0F043DCC&quot;/&gt;&lt;wsp:rsid wsp:val=&quot;0F130AD7&quot;/&gt;&lt;wsp:rsid wsp:val=&quot;0F5A0D44&quot;/&gt;&lt;wsp:rsid wsp:val=&quot;0F770058&quot;/&gt;&lt;wsp:rsid wsp:val=&quot;0F965A1B&quot;/&gt;&lt;wsp:rsid wsp:val=&quot;0FDD57A6&quot;/&gt;&lt;wsp:rsid wsp:val=&quot;0FFF0A44&quot;/&gt;&lt;wsp:rsid wsp:val=&quot;10122E9E&quot;/&gt;&lt;wsp:rsid wsp:val=&quot;10315193&quot;/&gt;&lt;wsp:rsid wsp:val=&quot;10355DD8&quot;/&gt;&lt;wsp:rsid wsp:val=&quot;103A33E6&quot;/&gt;&lt;wsp:rsid wsp:val=&quot;10410E8E&quot;/&gt;&lt;wsp:rsid wsp:val=&quot;10457338&quot;/&gt;&lt;wsp:rsid wsp:val=&quot;104A60E5&quot;/&gt;&lt;wsp:rsid wsp:val=&quot;104F6A33&quot;/&gt;&lt;wsp:rsid wsp:val=&quot;105503E6&quot;/&gt;&lt;wsp:rsid wsp:val=&quot;10631AA2&quot;/&gt;&lt;wsp:rsid wsp:val=&quot;108C0DF2&quot;/&gt;&lt;wsp:rsid wsp:val=&quot;108D5BC6&quot;/&gt;&lt;wsp:rsid wsp:val=&quot;10A55728&quot;/&gt;&lt;wsp:rsid wsp:val=&quot;10CD4ADF&quot;/&gt;&lt;wsp:rsid wsp:val=&quot;10E93D3A&quot;/&gt;&lt;wsp:rsid wsp:val=&quot;10F108BA&quot;/&gt;&lt;wsp:rsid wsp:val=&quot;10F9155B&quot;/&gt;&lt;wsp:rsid wsp:val=&quot;11274B35&quot;/&gt;&lt;wsp:rsid wsp:val=&quot;11327CE4&quot;/&gt;&lt;wsp:rsid wsp:val=&quot;113F04DF&quot;/&gt;&lt;wsp:rsid wsp:val=&quot;11482C18&quot;/&gt;&lt;wsp:rsid wsp:val=&quot;11544F30&quot;/&gt;&lt;wsp:rsid wsp:val=&quot;1169501C&quot;/&gt;&lt;wsp:rsid wsp:val=&quot;11767D5F&quot;/&gt;&lt;wsp:rsid wsp:val=&quot;119235EA&quot;/&gt;&lt;wsp:rsid wsp:val=&quot;11AB45A9&quot;/&gt;&lt;wsp:rsid wsp:val=&quot;11B233B6&quot;/&gt;&lt;wsp:rsid wsp:val=&quot;11D5628C&quot;/&gt;&lt;wsp:rsid wsp:val=&quot;12050491&quot;/&gt;&lt;wsp:rsid wsp:val=&quot;12105B25&quot;/&gt;&lt;wsp:rsid wsp:val=&quot;121325A0&quot;/&gt;&lt;wsp:rsid wsp:val=&quot;12136B6E&quot;/&gt;&lt;wsp:rsid wsp:val=&quot;121E7A3D&quot;/&gt;&lt;wsp:rsid wsp:val=&quot;122A24A9&quot;/&gt;&lt;wsp:rsid wsp:val=&quot;123D2FF3&quot;/&gt;&lt;wsp:rsid wsp:val=&quot;126636AE&quot;/&gt;&lt;wsp:rsid wsp:val=&quot;1269084A&quot;/&gt;&lt;wsp:rsid wsp:val=&quot;126B5F05&quot;/&gt;&lt;wsp:rsid wsp:val=&quot;12773057&quot;/&gt;&lt;wsp:rsid wsp:val=&quot;12865094&quot;/&gt;&lt;wsp:rsid wsp:val=&quot;128D5AFB&quot;/&gt;&lt;wsp:rsid wsp:val=&quot;12992C57&quot;/&gt;&lt;wsp:rsid wsp:val=&quot;12995FE4&quot;/&gt;&lt;wsp:rsid wsp:val=&quot;12A415F1&quot;/&gt;&lt;wsp:rsid wsp:val=&quot;12C123FA&quot;/&gt;&lt;wsp:rsid wsp:val=&quot;12C54973&quot;/&gt;&lt;wsp:rsid wsp:val=&quot;12C760B7&quot;/&gt;&lt;wsp:rsid wsp:val=&quot;12F3594C&quot;/&gt;&lt;wsp:rsid wsp:val=&quot;12FA3CDA&quot;/&gt;&lt;wsp:rsid wsp:val=&quot;12FF62B4&quot;/&gt;&lt;wsp:rsid wsp:val=&quot;13020CC3&quot;/&gt;&lt;wsp:rsid wsp:val=&quot;13143949&quot;/&gt;&lt;wsp:rsid wsp:val=&quot;133F359A&quot;/&gt;&lt;wsp:rsid wsp:val=&quot;133F4E2F&quot;/&gt;&lt;wsp:rsid wsp:val=&quot;135F45A9&quot;/&gt;&lt;wsp:rsid wsp:val=&quot;13634902&quot;/&gt;&lt;wsp:rsid wsp:val=&quot;1367610C&quot;/&gt;&lt;wsp:rsid wsp:val=&quot;136853C2&quot;/&gt;&lt;wsp:rsid wsp:val=&quot;136B2A57&quot;/&gt;&lt;wsp:rsid wsp:val=&quot;137E6553&quot;/&gt;&lt;wsp:rsid wsp:val=&quot;139B14DE&quot;/&gt;&lt;wsp:rsid wsp:val=&quot;13BD3353&quot;/&gt;&lt;wsp:rsid wsp:val=&quot;13BE5C75&quot;/&gt;&lt;wsp:rsid wsp:val=&quot;13C72FD8&quot;/&gt;&lt;wsp:rsid wsp:val=&quot;13C75798&quot;/&gt;&lt;wsp:rsid wsp:val=&quot;13E10C57&quot;/&gt;&lt;wsp:rsid wsp:val=&quot;13E731F1&quot;/&gt;&lt;wsp:rsid wsp:val=&quot;13ED34B2&quot;/&gt;&lt;wsp:rsid wsp:val=&quot;13FA55A5&quot;/&gt;&lt;wsp:rsid wsp:val=&quot;14060CF9&quot;/&gt;&lt;wsp:rsid wsp:val=&quot;14134D07&quot;/&gt;&lt;wsp:rsid wsp:val=&quot;142206F2&quot;/&gt;&lt;wsp:rsid wsp:val=&quot;14237A47&quot;/&gt;&lt;wsp:rsid wsp:val=&quot;142545B4&quot;/&gt;&lt;wsp:rsid wsp:val=&quot;142A6D85&quot;/&gt;&lt;wsp:rsid wsp:val=&quot;14317C39&quot;/&gt;&lt;wsp:rsid wsp:val=&quot;14324B43&quot;/&gt;&lt;wsp:rsid wsp:val=&quot;14342983&quot;/&gt;&lt;wsp:rsid wsp:val=&quot;143B4A0B&quot;/&gt;&lt;wsp:rsid wsp:val=&quot;14776288&quot;/&gt;&lt;wsp:rsid wsp:val=&quot;14803A99&quot;/&gt;&lt;wsp:rsid wsp:val=&quot;14A52837&quot;/&gt;&lt;wsp:rsid wsp:val=&quot;14A96297&quot;/&gt;&lt;wsp:rsid wsp:val=&quot;14C34B8B&quot;/&gt;&lt;wsp:rsid wsp:val=&quot;14C7408C&quot;/&gt;&lt;wsp:rsid wsp:val=&quot;14F52558&quot;/&gt;&lt;wsp:rsid wsp:val=&quot;150C6EB1&quot;/&gt;&lt;wsp:rsid wsp:val=&quot;157C6BEC&quot;/&gt;&lt;wsp:rsid wsp:val=&quot;158372F5&quot;/&gt;&lt;wsp:rsid wsp:val=&quot;15860CA6&quot;/&gt;&lt;wsp:rsid wsp:val=&quot;158A6A26&quot;/&gt;&lt;wsp:rsid wsp:val=&quot;15972D7F&quot;/&gt;&lt;wsp:rsid wsp:val=&quot;15A62D35&quot;/&gt;&lt;wsp:rsid wsp:val=&quot;15D216CA&quot;/&gt;&lt;wsp:rsid wsp:val=&quot;15E21BE0&quot;/&gt;&lt;wsp:rsid wsp:val=&quot;15E35FC4&quot;/&gt;&lt;wsp:rsid wsp:val=&quot;15E95798&quot;/&gt;&lt;wsp:rsid wsp:val=&quot;15EA0A61&quot;/&gt;&lt;wsp:rsid wsp:val=&quot;15F12924&quot;/&gt;&lt;wsp:rsid wsp:val=&quot;160740E5&quot;/&gt;&lt;wsp:rsid wsp:val=&quot;16116867&quot;/&gt;&lt;wsp:rsid wsp:val=&quot;16164225&quot;/&gt;&lt;wsp:rsid wsp:val=&quot;161D3C1B&quot;/&gt;&lt;wsp:rsid wsp:val=&quot;1623506F&quot;/&gt;&lt;wsp:rsid wsp:val=&quot;16321981&quot;/&gt;&lt;wsp:rsid wsp:val=&quot;1649742C&quot;/&gt;&lt;wsp:rsid wsp:val=&quot;164D7932&quot;/&gt;&lt;wsp:rsid wsp:val=&quot;16631A48&quot;/&gt;&lt;wsp:rsid wsp:val=&quot;16635A35&quot;/&gt;&lt;wsp:rsid wsp:val=&quot;16747E84&quot;/&gt;&lt;wsp:rsid wsp:val=&quot;16831196&quot;/&gt;&lt;wsp:rsid wsp:val=&quot;16982D0E&quot;/&gt;&lt;wsp:rsid wsp:val=&quot;16A04D8E&quot;/&gt;&lt;wsp:rsid wsp:val=&quot;16AE258A&quot;/&gt;&lt;wsp:rsid wsp:val=&quot;16C24DD6&quot;/&gt;&lt;wsp:rsid wsp:val=&quot;16D62F12&quot;/&gt;&lt;wsp:rsid wsp:val=&quot;171C6F6F&quot;/&gt;&lt;wsp:rsid wsp:val=&quot;172F5C6D&quot;/&gt;&lt;wsp:rsid wsp:val=&quot;17374334&quot;/&gt;&lt;wsp:rsid wsp:val=&quot;176D3891&quot;/&gt;&lt;wsp:rsid wsp:val=&quot;177975C0&quot;/&gt;&lt;wsp:rsid wsp:val=&quot;177B666D&quot;/&gt;&lt;wsp:rsid wsp:val=&quot;17851F25&quot;/&gt;&lt;wsp:rsid wsp:val=&quot;17952D6C&quot;/&gt;&lt;wsp:rsid wsp:val=&quot;17A40864&quot;/&gt;&lt;wsp:rsid wsp:val=&quot;17BE4EEA&quot;/&gt;&lt;wsp:rsid wsp:val=&quot;17C24AA1&quot;/&gt;&lt;wsp:rsid wsp:val=&quot;17E838FB&quot;/&gt;&lt;wsp:rsid wsp:val=&quot;17F813DC&quot;/&gt;&lt;wsp:rsid wsp:val=&quot;17FF6828&quot;/&gt;&lt;wsp:rsid wsp:val=&quot;18023748&quot;/&gt;&lt;wsp:rsid wsp:val=&quot;18064C44&quot;/&gt;&lt;wsp:rsid wsp:val=&quot;180B0A51&quot;/&gt;&lt;wsp:rsid wsp:val=&quot;182A74EA&quot;/&gt;&lt;wsp:rsid wsp:val=&quot;183743B9&quot;/&gt;&lt;wsp:rsid wsp:val=&quot;183E142E&quot;/&gt;&lt;wsp:rsid wsp:val=&quot;184A72C3&quot;/&gt;&lt;wsp:rsid wsp:val=&quot;18642C42&quot;/&gt;&lt;wsp:rsid wsp:val=&quot;187800D2&quot;/&gt;&lt;wsp:rsid wsp:val=&quot;18792D0F&quot;/&gt;&lt;wsp:rsid wsp:val=&quot;187F06A6&quot;/&gt;&lt;wsp:rsid wsp:val=&quot;188105F0&quot;/&gt;&lt;wsp:rsid wsp:val=&quot;188300BA&quot;/&gt;&lt;wsp:rsid wsp:val=&quot;18BD1F81&quot;/&gt;&lt;wsp:rsid wsp:val=&quot;18CF38E3&quot;/&gt;&lt;wsp:rsid wsp:val=&quot;18ED58D9&quot;/&gt;&lt;wsp:rsid wsp:val=&quot;18FC3382&quot;/&gt;&lt;wsp:rsid wsp:val=&quot;194508C9&quot;/&gt;&lt;wsp:rsid wsp:val=&quot;19465ADC&quot;/&gt;&lt;wsp:rsid wsp:val=&quot;19491560&quot;/&gt;&lt;wsp:rsid wsp:val=&quot;195B7DE8&quot;/&gt;&lt;wsp:rsid wsp:val=&quot;197077DA&quot;/&gt;&lt;wsp:rsid wsp:val=&quot;198772D1&quot;/&gt;&lt;wsp:rsid wsp:val=&quot;199046D3&quot;/&gt;&lt;wsp:rsid wsp:val=&quot;199F4ECE&quot;/&gt;&lt;wsp:rsid wsp:val=&quot;19B93B28&quot;/&gt;&lt;wsp:rsid wsp:val=&quot;19D144AB&quot;/&gt;&lt;wsp:rsid wsp:val=&quot;1A075AD8&quot;/&gt;&lt;wsp:rsid wsp:val=&quot;1A1D21BC&quot;/&gt;&lt;wsp:rsid wsp:val=&quot;1A1E46C8&quot;/&gt;&lt;wsp:rsid wsp:val=&quot;1A265A2E&quot;/&gt;&lt;wsp:rsid wsp:val=&quot;1A60773C&quot;/&gt;&lt;wsp:rsid wsp:val=&quot;1A6359C6&quot;/&gt;&lt;wsp:rsid wsp:val=&quot;1A676DEE&quot;/&gt;&lt;wsp:rsid wsp:val=&quot;1A775CB8&quot;/&gt;&lt;wsp:rsid wsp:val=&quot;1A901225&quot;/&gt;&lt;wsp:rsid wsp:val=&quot;1A9A42D8&quot;/&gt;&lt;wsp:rsid wsp:val=&quot;1AC87969&quot;/&gt;&lt;wsp:rsid wsp:val=&quot;1AD44A6B&quot;/&gt;&lt;wsp:rsid wsp:val=&quot;1ADC6F46&quot;/&gt;&lt;wsp:rsid wsp:val=&quot;1AE10E11&quot;/&gt;&lt;wsp:rsid wsp:val=&quot;1AEC0D75&quot;/&gt;&lt;wsp:rsid wsp:val=&quot;1AF6049B&quot;/&gt;&lt;wsp:rsid wsp:val=&quot;1B4263FF&quot;/&gt;&lt;wsp:rsid wsp:val=&quot;1B461204&quot;/&gt;&lt;wsp:rsid wsp:val=&quot;1B4C3739&quot;/&gt;&lt;wsp:rsid wsp:val=&quot;1B4E5C17&quot;/&gt;&lt;wsp:rsid wsp:val=&quot;1B645F8A&quot;/&gt;&lt;wsp:rsid wsp:val=&quot;1B670803&quot;/&gt;&lt;wsp:rsid wsp:val=&quot;1B684F7D&quot;/&gt;&lt;wsp:rsid wsp:val=&quot;1B756CA1&quot;/&gt;&lt;wsp:rsid wsp:val=&quot;1B945888&quot;/&gt;&lt;wsp:rsid wsp:val=&quot;1B98642F&quot;/&gt;&lt;wsp:rsid wsp:val=&quot;1BA3228F&quot;/&gt;&lt;wsp:rsid wsp:val=&quot;1BA414E7&quot;/&gt;&lt;wsp:rsid wsp:val=&quot;1BB86277&quot;/&gt;&lt;wsp:rsid wsp:val=&quot;1BC26C61&quot;/&gt;&lt;wsp:rsid wsp:val=&quot;1BD04603&quot;/&gt;&lt;wsp:rsid wsp:val=&quot;1BEB7A0B&quot;/&gt;&lt;wsp:rsid wsp:val=&quot;1BF17464&quot;/&gt;&lt;wsp:rsid wsp:val=&quot;1C034863&quot;/&gt;&lt;wsp:rsid wsp:val=&quot;1C0453EC&quot;/&gt;&lt;wsp:rsid wsp:val=&quot;1C132AFD&quot;/&gt;&lt;wsp:rsid wsp:val=&quot;1C351490&quot;/&gt;&lt;wsp:rsid wsp:val=&quot;1C6B61F1&quot;/&gt;&lt;wsp:rsid wsp:val=&quot;1C6E7A0F&quot;/&gt;&lt;wsp:rsid wsp:val=&quot;1C846076&quot;/&gt;&lt;wsp:rsid wsp:val=&quot;1C9F4105&quot;/&gt;&lt;wsp:rsid wsp:val=&quot;1CA95861&quot;/&gt;&lt;wsp:rsid wsp:val=&quot;1CB143D2&quot;/&gt;&lt;wsp:rsid wsp:val=&quot;1CF73EBE&quot;/&gt;&lt;wsp:rsid wsp:val=&quot;1D0578FE&quot;/&gt;&lt;wsp:rsid wsp:val=&quot;1D29148D&quot;/&gt;&lt;wsp:rsid wsp:val=&quot;1D432AB8&quot;/&gt;&lt;wsp:rsid wsp:val=&quot;1D51262C&quot;/&gt;&lt;wsp:rsid wsp:val=&quot;1D6255AA&quot;/&gt;&lt;wsp:rsid wsp:val=&quot;1D64011A&quot;/&gt;&lt;wsp:rsid wsp:val=&quot;1D9C6A2E&quot;/&gt;&lt;wsp:rsid wsp:val=&quot;1DA03B5E&quot;/&gt;&lt;wsp:rsid wsp:val=&quot;1DA27C9B&quot;/&gt;&lt;wsp:rsid wsp:val=&quot;1DAF5805&quot;/&gt;&lt;wsp:rsid wsp:val=&quot;1DAF684F&quot;/&gt;&lt;wsp:rsid wsp:val=&quot;1DB93717&quot;/&gt;&lt;wsp:rsid wsp:val=&quot;1DFE6B21&quot;/&gt;&lt;wsp:rsid wsp:val=&quot;1E043612&quot;/&gt;&lt;wsp:rsid wsp:val=&quot;1E10690F&quot;/&gt;&lt;wsp:rsid wsp:val=&quot;1E123265&quot;/&gt;&lt;wsp:rsid wsp:val=&quot;1E266785&quot;/&gt;&lt;wsp:rsid wsp:val=&quot;1E28741E&quot;/&gt;&lt;wsp:rsid wsp:val=&quot;1E29509B&quot;/&gt;&lt;wsp:rsid wsp:val=&quot;1E3E23A3&quot;/&gt;&lt;wsp:rsid wsp:val=&quot;1E472952&quot;/&gt;&lt;wsp:rsid wsp:val=&quot;1E5170B4&quot;/&gt;&lt;wsp:rsid wsp:val=&quot;1E700DAA&quot;/&gt;&lt;wsp:rsid wsp:val=&quot;1E8415C2&quot;/&gt;&lt;wsp:rsid wsp:val=&quot;1E87701D&quot;/&gt;&lt;wsp:rsid wsp:val=&quot;1EC31363&quot;/&gt;&lt;wsp:rsid wsp:val=&quot;1ECA143D&quot;/&gt;&lt;wsp:rsid wsp:val=&quot;1ECC23FB&quot;/&gt;&lt;wsp:rsid wsp:val=&quot;1ED413FF&quot;/&gt;&lt;wsp:rsid wsp:val=&quot;1EEA37F3&quot;/&gt;&lt;wsp:rsid wsp:val=&quot;1EEE032F&quot;/&gt;&lt;wsp:rsid wsp:val=&quot;1EF02400&quot;/&gt;&lt;wsp:rsid wsp:val=&quot;1EF05CF8&quot;/&gt;&lt;wsp:rsid wsp:val=&quot;1EF845D9&quot;/&gt;&lt;wsp:rsid wsp:val=&quot;1EFE2D80&quot;/&gt;&lt;wsp:rsid wsp:val=&quot;1F13667D&quot;/&gt;&lt;wsp:rsid wsp:val=&quot;1F190B46&quot;/&gt;&lt;wsp:rsid wsp:val=&quot;1F1D57F8&quot;/&gt;&lt;wsp:rsid wsp:val=&quot;1F2B799E&quot;/&gt;&lt;wsp:rsid wsp:val=&quot;1F3142A6&quot;/&gt;&lt;wsp:rsid wsp:val=&quot;1F4F4CB4&quot;/&gt;&lt;wsp:rsid wsp:val=&quot;1F616E86&quot;/&gt;&lt;wsp:rsid wsp:val=&quot;1F9411D2&quot;/&gt;&lt;wsp:rsid wsp:val=&quot;1FC71057&quot;/&gt;&lt;wsp:rsid wsp:val=&quot;1FD31F29&quot;/&gt;&lt;wsp:rsid wsp:val=&quot;1FE5495A&quot;/&gt;&lt;wsp:rsid wsp:val=&quot;20153765&quot;/&gt;&lt;wsp:rsid wsp:val=&quot;202D61A8&quot;/&gt;&lt;wsp:rsid wsp:val=&quot;20392F83&quot;/&gt;&lt;wsp:rsid wsp:val=&quot;204E59C2&quot;/&gt;&lt;wsp:rsid wsp:val=&quot;20530765&quot;/&gt;&lt;wsp:rsid wsp:val=&quot;207A0373&quot;/&gt;&lt;wsp:rsid wsp:val=&quot;208520A4&quot;/&gt;&lt;wsp:rsid wsp:val=&quot;208D263F&quot;/&gt;&lt;wsp:rsid wsp:val=&quot;208E2EEC&quot;/&gt;&lt;wsp:rsid wsp:val=&quot;209E30D7&quot;/&gt;&lt;wsp:rsid wsp:val=&quot;20B43C3B&quot;/&gt;&lt;wsp:rsid wsp:val=&quot;20D926EC&quot;/&gt;&lt;wsp:rsid wsp:val=&quot;20E25F0C&quot;/&gt;&lt;wsp:rsid wsp:val=&quot;211B0D73&quot;/&gt;&lt;wsp:rsid wsp:val=&quot;212A1AF5&quot;/&gt;&lt;wsp:rsid wsp:val=&quot;215A67DE&quot;/&gt;&lt;wsp:rsid wsp:val=&quot;2161064D&quot;/&gt;&lt;wsp:rsid wsp:val=&quot;21BA728B&quot;/&gt;&lt;wsp:rsid wsp:val=&quot;220D56F4&quot;/&gt;&lt;wsp:rsid wsp:val=&quot;22200DB1&quot;/&gt;&lt;wsp:rsid wsp:val=&quot;222D0307&quot;/&gt;&lt;wsp:rsid wsp:val=&quot;22313A83&quot;/&gt;&lt;wsp:rsid wsp:val=&quot;223647CB&quot;/&gt;&lt;wsp:rsid wsp:val=&quot;2263568D&quot;/&gt;&lt;wsp:rsid wsp:val=&quot;226B4413&quot;/&gt;&lt;wsp:rsid wsp:val=&quot;22870B8C&quot;/&gt;&lt;wsp:rsid wsp:val=&quot;228D7CD5&quot;/&gt;&lt;wsp:rsid wsp:val=&quot;229F0699&quot;/&gt;&lt;wsp:rsid wsp:val=&quot;22A56322&quot;/&gt;&lt;wsp:rsid wsp:val=&quot;22B73A52&quot;/&gt;&lt;wsp:rsid wsp:val=&quot;22B81003&quot;/&gt;&lt;wsp:rsid wsp:val=&quot;22BA7697&quot;/&gt;&lt;wsp:rsid wsp:val=&quot;22D34CEB&quot;/&gt;&lt;wsp:rsid wsp:val=&quot;22E8460D&quot;/&gt;&lt;wsp:rsid wsp:val=&quot;22EE59FD&quot;/&gt;&lt;wsp:rsid wsp:val=&quot;22F70528&quot;/&gt;&lt;wsp:rsid wsp:val=&quot;2301087E&quot;/&gt;&lt;wsp:rsid wsp:val=&quot;232156C3&quot;/&gt;&lt;wsp:rsid wsp:val=&quot;23236D1D&quot;/&gt;&lt;wsp:rsid wsp:val=&quot;23265F8F&quot;/&gt;&lt;wsp:rsid wsp:val=&quot;23340937&quot;/&gt;&lt;wsp:rsid wsp:val=&quot;23474162&quot;/&gt;&lt;wsp:rsid wsp:val=&quot;23491914&quot;/&gt;&lt;wsp:rsid wsp:val=&quot;2357670B&quot;/&gt;&lt;wsp:rsid wsp:val=&quot;2362342B&quot;/&gt;&lt;wsp:rsid wsp:val=&quot;23A67B90&quot;/&gt;&lt;wsp:rsid wsp:val=&quot;23BB21D7&quot;/&gt;&lt;wsp:rsid wsp:val=&quot;23CC73F4&quot;/&gt;&lt;wsp:rsid wsp:val=&quot;23DD68CA&quot;/&gt;&lt;wsp:rsid wsp:val=&quot;23E93260&quot;/&gt;&lt;wsp:rsid wsp:val=&quot;23FB18AB&quot;/&gt;&lt;wsp:rsid wsp:val=&quot;242155FE&quot;/&gt;&lt;wsp:rsid wsp:val=&quot;242E02D0&quot;/&gt;&lt;wsp:rsid wsp:val=&quot;244046EB&quot;/&gt;&lt;wsp:rsid wsp:val=&quot;245B79A0&quot;/&gt;&lt;wsp:rsid wsp:val=&quot;246B5529&quot;/&gt;&lt;wsp:rsid wsp:val=&quot;246C4A8D&quot;/&gt;&lt;wsp:rsid wsp:val=&quot;246F63A2&quot;/&gt;&lt;wsp:rsid wsp:val=&quot;24A727D1&quot;/&gt;&lt;wsp:rsid wsp:val=&quot;24A9026D&quot;/&gt;&lt;wsp:rsid wsp:val=&quot;24D434C7&quot;/&gt;&lt;wsp:rsid wsp:val=&quot;24DA4FB8&quot;/&gt;&lt;wsp:rsid wsp:val=&quot;24DE2E08&quot;/&gt;&lt;wsp:rsid wsp:val=&quot;24E21220&quot;/&gt;&lt;wsp:rsid wsp:val=&quot;250F75BE&quot;/&gt;&lt;wsp:rsid wsp:val=&quot;251B19B8&quot;/&gt;&lt;wsp:rsid wsp:val=&quot;254D3153&quot;/&gt;&lt;wsp:rsid wsp:val=&quot;25527670&quot;/&gt;&lt;wsp:rsid wsp:val=&quot;25561D2D&quot;/&gt;&lt;wsp:rsid wsp:val=&quot;257E0CE4&quot;/&gt;&lt;wsp:rsid wsp:val=&quot;257F4A75&quot;/&gt;&lt;wsp:rsid wsp:val=&quot;258810A3&quot;/&gt;&lt;wsp:rsid wsp:val=&quot;25904004&quot;/&gt;&lt;wsp:rsid wsp:val=&quot;25D45C01&quot;/&gt;&lt;wsp:rsid wsp:val=&quot;25D7573B&quot;/&gt;&lt;wsp:rsid wsp:val=&quot;25D80680&quot;/&gt;&lt;wsp:rsid wsp:val=&quot;25D86AFB&quot;/&gt;&lt;wsp:rsid wsp:val=&quot;25D97475&quot;/&gt;&lt;wsp:rsid wsp:val=&quot;25DE24C4&quot;/&gt;&lt;wsp:rsid wsp:val=&quot;25F63831&quot;/&gt;&lt;wsp:rsid wsp:val=&quot;26075C19&quot;/&gt;&lt;wsp:rsid wsp:val=&quot;2633647E&quot;/&gt;&lt;wsp:rsid wsp:val=&quot;267E1EAA&quot;/&gt;&lt;wsp:rsid wsp:val=&quot;26995062&quot;/&gt;&lt;wsp:rsid wsp:val=&quot;269F0239&quot;/&gt;&lt;wsp:rsid wsp:val=&quot;26B70872&quot;/&gt;&lt;wsp:rsid wsp:val=&quot;26C048D3&quot;/&gt;&lt;wsp:rsid wsp:val=&quot;26D76712&quot;/&gt;&lt;wsp:rsid wsp:val=&quot;26D86F40&quot;/&gt;&lt;wsp:rsid wsp:val=&quot;26E713D5&quot;/&gt;&lt;wsp:rsid wsp:val=&quot;26EE329C&quot;/&gt;&lt;wsp:rsid wsp:val=&quot;26FA57F9&quot;/&gt;&lt;wsp:rsid wsp:val=&quot;27127D79&quot;/&gt;&lt;wsp:rsid wsp:val=&quot;271626E6&quot;/&gt;&lt;wsp:rsid wsp:val=&quot;2744014D&quot;/&gt;&lt;wsp:rsid wsp:val=&quot;275013F7&quot;/&gt;&lt;wsp:rsid wsp:val=&quot;27560DB4&quot;/&gt;&lt;wsp:rsid wsp:val=&quot;27834CCF&quot;/&gt;&lt;wsp:rsid wsp:val=&quot;27A55D51&quot;/&gt;&lt;wsp:rsid wsp:val=&quot;27BD6F0B&quot;/&gt;&lt;wsp:rsid wsp:val=&quot;27CA77A2&quot;/&gt;&lt;wsp:rsid wsp:val=&quot;27E34FC3&quot;/&gt;&lt;wsp:rsid wsp:val=&quot;27EA0C39&quot;/&gt;&lt;wsp:rsid wsp:val=&quot;27F56D5C&quot;/&gt;&lt;wsp:rsid wsp:val=&quot;27F664ED&quot;/&gt;&lt;wsp:rsid wsp:val=&quot;28013805&quot;/&gt;&lt;wsp:rsid wsp:val=&quot;28026509&quot;/&gt;&lt;wsp:rsid wsp:val=&quot;28320BE2&quot;/&gt;&lt;wsp:rsid wsp:val=&quot;283578AF&quot;/&gt;&lt;wsp:rsid wsp:val=&quot;283A4B10&quot;/&gt;&lt;wsp:rsid wsp:val=&quot;285052E6&quot;/&gt;&lt;wsp:rsid wsp:val=&quot;28644E37&quot;/&gt;&lt;wsp:rsid wsp:val=&quot;28656703&quot;/&gt;&lt;wsp:rsid wsp:val=&quot;287846F1&quot;/&gt;&lt;wsp:rsid wsp:val=&quot;288070BA&quot;/&gt;&lt;wsp:rsid wsp:val=&quot;288167A5&quot;/&gt;&lt;wsp:rsid wsp:val=&quot;289610A1&quot;/&gt;&lt;wsp:rsid wsp:val=&quot;289C0EE5&quot;/&gt;&lt;wsp:rsid wsp:val=&quot;289E2B97&quot;/&gt;&lt;wsp:rsid wsp:val=&quot;28A5366B&quot;/&gt;&lt;wsp:rsid wsp:val=&quot;28B0281A&quot;/&gt;&lt;wsp:rsid wsp:val=&quot;28B42D7A&quot;/&gt;&lt;wsp:rsid wsp:val=&quot;28B43D66&quot;/&gt;&lt;wsp:rsid wsp:val=&quot;28B70747&quot;/&gt;&lt;wsp:rsid wsp:val=&quot;28D62DED&quot;/&gt;&lt;wsp:rsid wsp:val=&quot;28DD631D&quot;/&gt;&lt;wsp:rsid wsp:val=&quot;290A3A92&quot;/&gt;&lt;wsp:rsid wsp:val=&quot;294D0FA4&quot;/&gt;&lt;wsp:rsid wsp:val=&quot;296D0D43&quot;/&gt;&lt;wsp:rsid wsp:val=&quot;29786217&quot;/&gt;&lt;wsp:rsid wsp:val=&quot;29804DAE&quot;/&gt;&lt;wsp:rsid wsp:val=&quot;29897B04&quot;/&gt;&lt;wsp:rsid wsp:val=&quot;29957EED&quot;/&gt;&lt;wsp:rsid wsp:val=&quot;29AA542D&quot;/&gt;&lt;wsp:rsid wsp:val=&quot;29B175FF&quot;/&gt;&lt;wsp:rsid wsp:val=&quot;29D77668&quot;/&gt;&lt;wsp:rsid wsp:val=&quot;2A105E13&quot;/&gt;&lt;wsp:rsid wsp:val=&quot;2A132B05&quot;/&gt;&lt;wsp:rsid wsp:val=&quot;2A173F4D&quot;/&gt;&lt;wsp:rsid wsp:val=&quot;2A580825&quot;/&gt;&lt;wsp:rsid wsp:val=&quot;2A6C41F0&quot;/&gt;&lt;wsp:rsid wsp:val=&quot;2A6E0982&quot;/&gt;&lt;wsp:rsid wsp:val=&quot;2A6E4F05&quot;/&gt;&lt;wsp:rsid wsp:val=&quot;2A7570DF&quot;/&gt;&lt;wsp:rsid wsp:val=&quot;2A7809B4&quot;/&gt;&lt;wsp:rsid wsp:val=&quot;2A7B0AFE&quot;/&gt;&lt;wsp:rsid wsp:val=&quot;2A8336F1&quot;/&gt;&lt;wsp:rsid wsp:val=&quot;2A86601E&quot;/&gt;&lt;wsp:rsid wsp:val=&quot;2AC348AE&quot;/&gt;&lt;wsp:rsid wsp:val=&quot;2AE41BD7&quot;/&gt;&lt;wsp:rsid wsp:val=&quot;2AEC6A6D&quot;/&gt;&lt;wsp:rsid wsp:val=&quot;2AF061CE&quot;/&gt;&lt;wsp:rsid wsp:val=&quot;2AF574AB&quot;/&gt;&lt;wsp:rsid wsp:val=&quot;2B1F23DC&quot;/&gt;&lt;wsp:rsid wsp:val=&quot;2B2334B2&quot;/&gt;&lt;wsp:rsid wsp:val=&quot;2B2522F0&quot;/&gt;&lt;wsp:rsid wsp:val=&quot;2B4555B9&quot;/&gt;&lt;wsp:rsid wsp:val=&quot;2B513E12&quot;/&gt;&lt;wsp:rsid wsp:val=&quot;2B772411&quot;/&gt;&lt;wsp:rsid wsp:val=&quot;2B796CF5&quot;/&gt;&lt;wsp:rsid wsp:val=&quot;2B8830DB&quot;/&gt;&lt;wsp:rsid wsp:val=&quot;2B8B78CB&quot;/&gt;&lt;wsp:rsid wsp:val=&quot;2BA44409&quot;/&gt;&lt;wsp:rsid wsp:val=&quot;2BAF081A&quot;/&gt;&lt;wsp:rsid wsp:val=&quot;2BB36590&quot;/&gt;&lt;wsp:rsid wsp:val=&quot;2BBC545C&quot;/&gt;&lt;wsp:rsid wsp:val=&quot;2BC075FB&quot;/&gt;&lt;wsp:rsid wsp:val=&quot;2BCA3868&quot;/&gt;&lt;wsp:rsid wsp:val=&quot;2BE4234F&quot;/&gt;&lt;wsp:rsid wsp:val=&quot;2BF307BD&quot;/&gt;&lt;wsp:rsid wsp:val=&quot;2C1873BA&quot;/&gt;&lt;wsp:rsid wsp:val=&quot;2C28232F&quot;/&gt;&lt;wsp:rsid wsp:val=&quot;2C2D6C1D&quot;/&gt;&lt;wsp:rsid wsp:val=&quot;2C307633&quot;/&gt;&lt;wsp:rsid wsp:val=&quot;2C315193&quot;/&gt;&lt;wsp:rsid wsp:val=&quot;2C6179DD&quot;/&gt;&lt;wsp:rsid wsp:val=&quot;2C66740F&quot;/&gt;&lt;wsp:rsid wsp:val=&quot;2CA3399A&quot;/&gt;&lt;wsp:rsid wsp:val=&quot;2CBF0327&quot;/&gt;&lt;wsp:rsid wsp:val=&quot;2CC90B87&quot;/&gt;&lt;wsp:rsid wsp:val=&quot;2CCC5A71&quot;/&gt;&lt;wsp:rsid wsp:val=&quot;2CD61208&quot;/&gt;&lt;wsp:rsid wsp:val=&quot;2CDC5268&quot;/&gt;&lt;wsp:rsid wsp:val=&quot;2CDE540F&quot;/&gt;&lt;wsp:rsid wsp:val=&quot;2CE604D6&quot;/&gt;&lt;wsp:rsid wsp:val=&quot;2CFB41E3&quot;/&gt;&lt;wsp:rsid wsp:val=&quot;2CFF0DC2&quot;/&gt;&lt;wsp:rsid wsp:val=&quot;2D187296&quot;/&gt;&lt;wsp:rsid wsp:val=&quot;2D353E3D&quot;/&gt;&lt;wsp:rsid wsp:val=&quot;2D3556F8&quot;/&gt;&lt;wsp:rsid wsp:val=&quot;2D635F06&quot;/&gt;&lt;wsp:rsid wsp:val=&quot;2D741F38&quot;/&gt;&lt;wsp:rsid wsp:val=&quot;2D756283&quot;/&gt;&lt;wsp:rsid wsp:val=&quot;2D87282C&quot;/&gt;&lt;wsp:rsid wsp:val=&quot;2DB101AF&quot;/&gt;&lt;wsp:rsid wsp:val=&quot;2DB50F48&quot;/&gt;&lt;wsp:rsid wsp:val=&quot;2DB62C7B&quot;/&gt;&lt;wsp:rsid wsp:val=&quot;2DCA3E0A&quot;/&gt;&lt;wsp:rsid wsp:val=&quot;2DDE5896&quot;/&gt;&lt;wsp:rsid wsp:val=&quot;2DF60AC6&quot;/&gt;&lt;wsp:rsid wsp:val=&quot;2DFE4CC0&quot;/&gt;&lt;wsp:rsid wsp:val=&quot;2E012801&quot;/&gt;&lt;wsp:rsid wsp:val=&quot;2E0B42CE&quot;/&gt;&lt;wsp:rsid wsp:val=&quot;2E1A4CF9&quot;/&gt;&lt;wsp:rsid wsp:val=&quot;2E373C5D&quot;/&gt;&lt;wsp:rsid wsp:val=&quot;2E627814&quot;/&gt;&lt;wsp:rsid wsp:val=&quot;2E9032BF&quot;/&gt;&lt;wsp:rsid wsp:val=&quot;2E953083&quot;/&gt;&lt;wsp:rsid wsp:val=&quot;2E996A00&quot;/&gt;&lt;wsp:rsid wsp:val=&quot;2EA40757&quot;/&gt;&lt;wsp:rsid wsp:val=&quot;2EBD48C6&quot;/&gt;&lt;wsp:rsid wsp:val=&quot;2EC2690A&quot;/&gt;&lt;wsp:rsid wsp:val=&quot;2EC571FC&quot;/&gt;&lt;wsp:rsid wsp:val=&quot;2ECE77B5&quot;/&gt;&lt;wsp:rsid wsp:val=&quot;2ED62F12&quot;/&gt;&lt;wsp:rsid wsp:val=&quot;2EE2757D&quot;/&gt;&lt;wsp:rsid wsp:val=&quot;2EE7152F&quot;/&gt;&lt;wsp:rsid wsp:val=&quot;2F096F62&quot;/&gt;&lt;wsp:rsid wsp:val=&quot;2F454149&quot;/&gt;&lt;wsp:rsid wsp:val=&quot;2F49413B&quot;/&gt;&lt;wsp:rsid wsp:val=&quot;2F5D21A0&quot;/&gt;&lt;wsp:rsid wsp:val=&quot;2F6D2413&quot;/&gt;&lt;wsp:rsid wsp:val=&quot;2F96469A&quot;/&gt;&lt;wsp:rsid wsp:val=&quot;2FAA5F6C&quot;/&gt;&lt;wsp:rsid wsp:val=&quot;2FAF4218&quot;/&gt;&lt;wsp:rsid wsp:val=&quot;2FBE231A&quot;/&gt;&lt;wsp:rsid wsp:val=&quot;2FBE4306&quot;/&gt;&lt;wsp:rsid wsp:val=&quot;2FCA6146&quot;/&gt;&lt;wsp:rsid wsp:val=&quot;2FE5373C&quot;/&gt;&lt;wsp:rsid wsp:val=&quot;30096E06&quot;/&gt;&lt;wsp:rsid wsp:val=&quot;300E61AD&quot;/&gt;&lt;wsp:rsid wsp:val=&quot;30107B11&quot;/&gt;&lt;wsp:rsid wsp:val=&quot;30507A75&quot;/&gt;&lt;wsp:rsid wsp:val=&quot;306B10A0&quot;/&gt;&lt;wsp:rsid wsp:val=&quot;30961952&quot;/&gt;&lt;wsp:rsid wsp:val=&quot;30B46494&quot;/&gt;&lt;wsp:rsid wsp:val=&quot;30DF1D98&quot;/&gt;&lt;wsp:rsid wsp:val=&quot;30EE0693&quot;/&gt;&lt;wsp:rsid wsp:val=&quot;310C772E&quot;/&gt;&lt;wsp:rsid wsp:val=&quot;31262634&quot;/&gt;&lt;wsp:rsid wsp:val=&quot;313B4549&quot;/&gt;&lt;wsp:rsid wsp:val=&quot;313E2566&quot;/&gt;&lt;wsp:rsid wsp:val=&quot;31477B01&quot;/&gt;&lt;wsp:rsid wsp:val=&quot;316361AA&quot;/&gt;&lt;wsp:rsid wsp:val=&quot;31687E7F&quot;/&gt;&lt;wsp:rsid wsp:val=&quot;316D33EB&quot;/&gt;&lt;wsp:rsid wsp:val=&quot;318B20AB&quot;/&gt;&lt;wsp:rsid wsp:val=&quot;318C3541&quot;/&gt;&lt;wsp:rsid wsp:val=&quot;31916D1E&quot;/&gt;&lt;wsp:rsid wsp:val=&quot;31CA602B&quot;/&gt;&lt;wsp:rsid wsp:val=&quot;31CE07DB&quot;/&gt;&lt;wsp:rsid wsp:val=&quot;31D14A53&quot;/&gt;&lt;wsp:rsid wsp:val=&quot;31EB1126&quot;/&gt;&lt;wsp:rsid wsp:val=&quot;3221254D&quot;/&gt;&lt;wsp:rsid wsp:val=&quot;32236AD2&quot;/&gt;&lt;wsp:rsid wsp:val=&quot;32274F9E&quot;/&gt;&lt;wsp:rsid wsp:val=&quot;3232382C&quot;/&gt;&lt;wsp:rsid wsp:val=&quot;324049EB&quot;/&gt;&lt;wsp:rsid wsp:val=&quot;325336EB&quot;/&gt;&lt;wsp:rsid wsp:val=&quot;325A4A53&quot;/&gt;&lt;wsp:rsid wsp:val=&quot;325D122B&quot;/&gt;&lt;wsp:rsid wsp:val=&quot;326D1736&quot;/&gt;&lt;wsp:rsid wsp:val=&quot;3270707D&quot;/&gt;&lt;wsp:rsid wsp:val=&quot;327563B7&quot;/&gt;&lt;wsp:rsid wsp:val=&quot;3283787D&quot;/&gt;&lt;wsp:rsid wsp:val=&quot;328940F5&quot;/&gt;&lt;wsp:rsid wsp:val=&quot;329E66E9&quot;/&gt;&lt;wsp:rsid wsp:val=&quot;32A90452&quot;/&gt;&lt;wsp:rsid wsp:val=&quot;32B057FB&quot;/&gt;&lt;wsp:rsid wsp:val=&quot;32BE38B7&quot;/&gt;&lt;wsp:rsid wsp:val=&quot;32C45F4F&quot;/&gt;&lt;wsp:rsid wsp:val=&quot;32D36B68&quot;/&gt;&lt;wsp:rsid wsp:val=&quot;32D72098&quot;/&gt;&lt;wsp:rsid wsp:val=&quot;32D93371&quot;/&gt;&lt;wsp:rsid wsp:val=&quot;32E913FB&quot;/&gt;&lt;wsp:rsid wsp:val=&quot;3315565C&quot;/&gt;&lt;wsp:rsid wsp:val=&quot;33220DE2&quot;/&gt;&lt;wsp:rsid wsp:val=&quot;333671AD&quot;/&gt;&lt;wsp:rsid wsp:val=&quot;3346560A&quot;/&gt;&lt;wsp:rsid wsp:val=&quot;334D0D5C&quot;/&gt;&lt;wsp:rsid wsp:val=&quot;33563D23&quot;/&gt;&lt;wsp:rsid wsp:val=&quot;335D575C&quot;/&gt;&lt;wsp:rsid wsp:val=&quot;3380788B&quot;/&gt;&lt;wsp:rsid wsp:val=&quot;33854315&quot;/&gt;&lt;wsp:rsid wsp:val=&quot;33912BBF&quot;/&gt;&lt;wsp:rsid wsp:val=&quot;339C4A34&quot;/&gt;&lt;wsp:rsid wsp:val=&quot;33BA470D&quot;/&gt;&lt;wsp:rsid wsp:val=&quot;33BD2ADC&quot;/&gt;&lt;wsp:rsid wsp:val=&quot;33D243CE&quot;/&gt;&lt;wsp:rsid wsp:val=&quot;33EB1C35&quot;/&gt;&lt;wsp:rsid wsp:val=&quot;340516D8&quot;/&gt;&lt;wsp:rsid wsp:val=&quot;34197377&quot;/&gt;&lt;wsp:rsid wsp:val=&quot;341D3610&quot;/&gt;&lt;wsp:rsid wsp:val=&quot;342041D8&quot;/&gt;&lt;wsp:rsid wsp:val=&quot;342474FE&quot;/&gt;&lt;wsp:rsid wsp:val=&quot;342535DA&quot;/&gt;&lt;wsp:rsid wsp:val=&quot;34412FF9&quot;/&gt;&lt;wsp:rsid wsp:val=&quot;344C331D&quot;/&gt;&lt;wsp:rsid wsp:val=&quot;34836F2A&quot;/&gt;&lt;wsp:rsid wsp:val=&quot;348A7FCF&quot;/&gt;&lt;wsp:rsid wsp:val=&quot;34B53C89&quot;/&gt;&lt;wsp:rsid wsp:val=&quot;34CA5D80&quot;/&gt;&lt;wsp:rsid wsp:val=&quot;34D06DE5&quot;/&gt;&lt;wsp:rsid wsp:val=&quot;34D168E4&quot;/&gt;&lt;wsp:rsid wsp:val=&quot;34D2717E&quot;/&gt;&lt;wsp:rsid wsp:val=&quot;34E2259A&quot;/&gt;&lt;wsp:rsid wsp:val=&quot;35180C66&quot;/&gt;&lt;wsp:rsid wsp:val=&quot;35262FB2&quot;/&gt;&lt;wsp:rsid wsp:val=&quot;352667A0&quot;/&gt;&lt;wsp:rsid wsp:val=&quot;35525C3B&quot;/&gt;&lt;wsp:rsid wsp:val=&quot;355A1C50&quot;/&gt;&lt;wsp:rsid wsp:val=&quot;35663310&quot;/&gt;&lt;wsp:rsid wsp:val=&quot;358444B1&quot;/&gt;&lt;wsp:rsid wsp:val=&quot;358C17F7&quot;/&gt;&lt;wsp:rsid wsp:val=&quot;359711D6&quot;/&gt;&lt;wsp:rsid wsp:val=&quot;35AC0038&quot;/&gt;&lt;wsp:rsid wsp:val=&quot;35C0001A&quot;/&gt;&lt;wsp:rsid wsp:val=&quot;35C86EDD&quot;/&gt;&lt;wsp:rsid wsp:val=&quot;35CC03C9&quot;/&gt;&lt;wsp:rsid wsp:val=&quot;35CC7BC3&quot;/&gt;&lt;wsp:rsid wsp:val=&quot;35CD7E7A&quot;/&gt;&lt;wsp:rsid wsp:val=&quot;35D443B8&quot;/&gt;&lt;wsp:rsid wsp:val=&quot;35E16D40&quot;/&gt;&lt;wsp:rsid wsp:val=&quot;35E5559A&quot;/&gt;&lt;wsp:rsid wsp:val=&quot;360D7565&quot;/&gt;&lt;wsp:rsid wsp:val=&quot;3611700D&quot;/&gt;&lt;wsp:rsid wsp:val=&quot;361E2C44&quot;/&gt;&lt;wsp:rsid wsp:val=&quot;36296434&quot;/&gt;&lt;wsp:rsid wsp:val=&quot;36394E35&quot;/&gt;&lt;wsp:rsid wsp:val=&quot;364A0EE9&quot;/&gt;&lt;wsp:rsid wsp:val=&quot;364B7ACB&quot;/&gt;&lt;wsp:rsid wsp:val=&quot;36511B5F&quot;/&gt;&lt;wsp:rsid wsp:val=&quot;36617645&quot;/&gt;&lt;wsp:rsid wsp:val=&quot;36834BC6&quot;/&gt;&lt;wsp:rsid wsp:val=&quot;36BB5A66&quot;/&gt;&lt;wsp:rsid wsp:val=&quot;36C0341A&quot;/&gt;&lt;wsp:rsid wsp:val=&quot;36C30641&quot;/&gt;&lt;wsp:rsid wsp:val=&quot;36CB4DE4&quot;/&gt;&lt;wsp:rsid wsp:val=&quot;36F0697F&quot;/&gt;&lt;wsp:rsid wsp:val=&quot;371B1EE3&quot;/&gt;&lt;wsp:rsid wsp:val=&quot;372C39D8&quot;/&gt;&lt;wsp:rsid wsp:val=&quot;373E7668&quot;/&gt;&lt;wsp:rsid wsp:val=&quot;377F2CC2&quot;/&gt;&lt;wsp:rsid wsp:val=&quot;379C5FF2&quot;/&gt;&lt;wsp:rsid wsp:val=&quot;38064774&quot;/&gt;&lt;wsp:rsid wsp:val=&quot;380A7E5C&quot;/&gt;&lt;wsp:rsid wsp:val=&quot;380F3E29&quot;/&gt;&lt;wsp:rsid wsp:val=&quot;381B7CD0&quot;/&gt;&lt;wsp:rsid wsp:val=&quot;38552C62&quot;/&gt;&lt;wsp:rsid wsp:val=&quot;38590BDF&quot;/&gt;&lt;wsp:rsid wsp:val=&quot;38670DCF&quot;/&gt;&lt;wsp:rsid wsp:val=&quot;3872286A&quot;/&gt;&lt;wsp:rsid wsp:val=&quot;3875238B&quot;/&gt;&lt;wsp:rsid wsp:val=&quot;38793A6D&quot;/&gt;&lt;wsp:rsid wsp:val=&quot;38A11084&quot;/&gt;&lt;wsp:rsid wsp:val=&quot;38A42EF7&quot;/&gt;&lt;wsp:rsid wsp:val=&quot;38AC7E22&quot;/&gt;&lt;wsp:rsid wsp:val=&quot;38B67022&quot;/&gt;&lt;wsp:rsid wsp:val=&quot;38EE61B4&quot;/&gt;&lt;wsp:rsid wsp:val=&quot;391960C0&quot;/&gt;&lt;wsp:rsid wsp:val=&quot;39230D3C&quot;/&gt;&lt;wsp:rsid wsp:val=&quot;39250130&quot;/&gt;&lt;wsp:rsid wsp:val=&quot;393B4C83&quot;/&gt;&lt;wsp:rsid wsp:val=&quot;394350DE&quot;/&gt;&lt;wsp:rsid wsp:val=&quot;394F22C0&quot;/&gt;&lt;wsp:rsid wsp:val=&quot;39653929&quot;/&gt;&lt;wsp:rsid wsp:val=&quot;398B7F27&quot;/&gt;&lt;wsp:rsid wsp:val=&quot;398E7EC9&quot;/&gt;&lt;wsp:rsid wsp:val=&quot;399928EC&quot;/&gt;&lt;wsp:rsid wsp:val=&quot;39A15325&quot;/&gt;&lt;wsp:rsid wsp:val=&quot;39A97FEC&quot;/&gt;&lt;wsp:rsid wsp:val=&quot;39AC308E&quot;/&gt;&lt;wsp:rsid wsp:val=&quot;39B830C1&quot;/&gt;&lt;wsp:rsid wsp:val=&quot;39BD2EC8&quot;/&gt;&lt;wsp:rsid wsp:val=&quot;39CF2104&quot;/&gt;&lt;wsp:rsid wsp:val=&quot;39E84C38&quot;/&gt;&lt;wsp:rsid wsp:val=&quot;39E93C29&quot;/&gt;&lt;wsp:rsid wsp:val=&quot;39FE2ABB&quot;/&gt;&lt;wsp:rsid wsp:val=&quot;39FE4212&quot;/&gt;&lt;wsp:rsid wsp:val=&quot;3A103E6A&quot;/&gt;&lt;wsp:rsid wsp:val=&quot;3A29391B&quot;/&gt;&lt;wsp:rsid wsp:val=&quot;3A2962E6&quot;/&gt;&lt;wsp:rsid wsp:val=&quot;3A382FD4&quot;/&gt;&lt;wsp:rsid wsp:val=&quot;3A3C1CED&quot;/&gt;&lt;wsp:rsid wsp:val=&quot;3A490415&quot;/&gt;&lt;wsp:rsid wsp:val=&quot;3A5A2135&quot;/&gt;&lt;wsp:rsid wsp:val=&quot;3A5B3665&quot;/&gt;&lt;wsp:rsid wsp:val=&quot;3A681935&quot;/&gt;&lt;wsp:rsid wsp:val=&quot;3A716F6E&quot;/&gt;&lt;wsp:rsid wsp:val=&quot;3A75229E&quot;/&gt;&lt;wsp:rsid wsp:val=&quot;3AB243CB&quot;/&gt;&lt;wsp:rsid wsp:val=&quot;3ABC39C2&quot;/&gt;&lt;wsp:rsid wsp:val=&quot;3AC909E9&quot;/&gt;&lt;wsp:rsid wsp:val=&quot;3ACC109A&quot;/&gt;&lt;wsp:rsid wsp:val=&quot;3AD06918&quot;/&gt;&lt;wsp:rsid wsp:val=&quot;3AEC2531&quot;/&gt;&lt;wsp:rsid wsp:val=&quot;3AFC47BB&quot;/&gt;&lt;wsp:rsid wsp:val=&quot;3B2A166C&quot;/&gt;&lt;wsp:rsid wsp:val=&quot;3B345461&quot;/&gt;&lt;wsp:rsid wsp:val=&quot;3B3945C7&quot;/&gt;&lt;wsp:rsid wsp:val=&quot;3B464E12&quot;/&gt;&lt;wsp:rsid wsp:val=&quot;3B51797C&quot;/&gt;&lt;wsp:rsid wsp:val=&quot;3B5C7BC0&quot;/&gt;&lt;wsp:rsid wsp:val=&quot;3B60644E&quot;/&gt;&lt;wsp:rsid wsp:val=&quot;3B66750C&quot;/&gt;&lt;wsp:rsid wsp:val=&quot;3B7D5463&quot;/&gt;&lt;wsp:rsid wsp:val=&quot;3B8359A0&quot;/&gt;&lt;wsp:rsid wsp:val=&quot;3B897493&quot;/&gt;&lt;wsp:rsid wsp:val=&quot;3BA216D2&quot;/&gt;&lt;wsp:rsid wsp:val=&quot;3BAE1370&quot;/&gt;&lt;wsp:rsid wsp:val=&quot;3BBC0291&quot;/&gt;&lt;wsp:rsid wsp:val=&quot;3BCD3456&quot;/&gt;&lt;wsp:rsid wsp:val=&quot;3BD501C9&quot;/&gt;&lt;wsp:rsid wsp:val=&quot;3BE0247D&quot;/&gt;&lt;wsp:rsid wsp:val=&quot;3BE769BC&quot;/&gt;&lt;wsp:rsid wsp:val=&quot;3BEB3217&quot;/&gt;&lt;wsp:rsid wsp:val=&quot;3BF73B0A&quot;/&gt;&lt;wsp:rsid wsp:val=&quot;3BFD3A38&quot;/&gt;&lt;wsp:rsid wsp:val=&quot;3C185764&quot;/&gt;&lt;wsp:rsid wsp:val=&quot;3C1C7184&quot;/&gt;&lt;wsp:rsid wsp:val=&quot;3C1D4C47&quot;/&gt;&lt;wsp:rsid wsp:val=&quot;3C293519&quot;/&gt;&lt;wsp:rsid wsp:val=&quot;3C2D3F94&quot;/&gt;&lt;wsp:rsid wsp:val=&quot;3C3218A6&quot;/&gt;&lt;wsp:rsid wsp:val=&quot;3C450FF4&quot;/&gt;&lt;wsp:rsid wsp:val=&quot;3C5C2A95&quot;/&gt;&lt;wsp:rsid wsp:val=&quot;3C7C0B2F&quot;/&gt;&lt;wsp:rsid wsp:val=&quot;3CBB248A&quot;/&gt;&lt;wsp:rsid wsp:val=&quot;3CCD40DC&quot;/&gt;&lt;wsp:rsid wsp:val=&quot;3CED54C5&quot;/&gt;&lt;wsp:rsid wsp:val=&quot;3CFC4D4C&quot;/&gt;&lt;wsp:rsid wsp:val=&quot;3D185EBE&quot;/&gt;&lt;wsp:rsid wsp:val=&quot;3D2C7A09&quot;/&gt;&lt;wsp:rsid wsp:val=&quot;3D36020E&quot;/&gt;&lt;wsp:rsid wsp:val=&quot;3D3C77C6&quot;/&gt;&lt;wsp:rsid wsp:val=&quot;3D421D50&quot;/&gt;&lt;wsp:rsid wsp:val=&quot;3D5E022D&quot;/&gt;&lt;wsp:rsid wsp:val=&quot;3D6E6E62&quot;/&gt;&lt;wsp:rsid wsp:val=&quot;3D744BE4&quot;/&gt;&lt;wsp:rsid wsp:val=&quot;3D9961CA&quot;/&gt;&lt;wsp:rsid wsp:val=&quot;3DDF5176&quot;/&gt;&lt;wsp:rsid wsp:val=&quot;3DE12ABB&quot;/&gt;&lt;wsp:rsid wsp:val=&quot;3DE731D2&quot;/&gt;&lt;wsp:rsid wsp:val=&quot;3DF67B40&quot;/&gt;&lt;wsp:rsid wsp:val=&quot;3DF8056E&quot;/&gt;&lt;wsp:rsid wsp:val=&quot;3DF83189&quot;/&gt;&lt;wsp:rsid wsp:val=&quot;3E1E4B98&quot;/&gt;&lt;wsp:rsid wsp:val=&quot;3E3923F7&quot;/&gt;&lt;wsp:rsid wsp:val=&quot;3E603982&quot;/&gt;&lt;wsp:rsid wsp:val=&quot;3E650A50&quot;/&gt;&lt;wsp:rsid wsp:val=&quot;3E6A5A35&quot;/&gt;&lt;wsp:rsid wsp:val=&quot;3E805805&quot;/&gt;&lt;wsp:rsid wsp:val=&quot;3E910130&quot;/&gt;&lt;wsp:rsid wsp:val=&quot;3E940E36&quot;/&gt;&lt;wsp:rsid wsp:val=&quot;3EB76710&quot;/&gt;&lt;wsp:rsid wsp:val=&quot;3EC43219&quot;/&gt;&lt;wsp:rsid wsp:val=&quot;3EC501D9&quot;/&gt;&lt;wsp:rsid wsp:val=&quot;3EC834A5&quot;/&gt;&lt;wsp:rsid wsp:val=&quot;3ED52563&quot;/&gt;&lt;wsp:rsid wsp:val=&quot;3EDA2743&quot;/&gt;&lt;wsp:rsid wsp:val=&quot;3EE57A99&quot;/&gt;&lt;wsp:rsid wsp:val=&quot;3EEE2410&quot;/&gt;&lt;wsp:rsid wsp:val=&quot;3EF945C9&quot;/&gt;&lt;wsp:rsid wsp:val=&quot;3F227250&quot;/&gt;&lt;wsp:rsid wsp:val=&quot;3F240081&quot;/&gt;&lt;wsp:rsid wsp:val=&quot;3F496C6F&quot;/&gt;&lt;wsp:rsid wsp:val=&quot;3F60615E&quot;/&gt;&lt;wsp:rsid wsp:val=&quot;3F784BB7&quot;/&gt;&lt;wsp:rsid wsp:val=&quot;3F7A31C3&quot;/&gt;&lt;wsp:rsid wsp:val=&quot;3FA37C20&quot;/&gt;&lt;wsp:rsid wsp:val=&quot;3FC2130B&quot;/&gt;&lt;wsp:rsid wsp:val=&quot;3FC84407&quot;/&gt;&lt;wsp:rsid wsp:val=&quot;3FE96B44&quot;/&gt;&lt;wsp:rsid wsp:val=&quot;3FFB5B08&quot;/&gt;&lt;wsp:rsid wsp:val=&quot;400329DE&quot;/&gt;&lt;wsp:rsid wsp:val=&quot;402B29C8&quot;/&gt;&lt;wsp:rsid wsp:val=&quot;405A5447&quot;/&gt;&lt;wsp:rsid wsp:val=&quot;4071035E&quot;/&gt;&lt;wsp:rsid wsp:val=&quot;40742221&quot;/&gt;&lt;wsp:rsid wsp:val=&quot;407838E3&quot;/&gt;&lt;wsp:rsid wsp:val=&quot;407A3CA8&quot;/&gt;&lt;wsp:rsid wsp:val=&quot;408524BC&quot;/&gt;&lt;wsp:rsid wsp:val=&quot;40991432&quot;/&gt;&lt;wsp:rsid wsp:val=&quot;409A0D82&quot;/&gt;&lt;wsp:rsid wsp:val=&quot;40BC358D&quot;/&gt;&lt;wsp:rsid wsp:val=&quot;40BD56D3&quot;/&gt;&lt;wsp:rsid wsp:val=&quot;40CE5D59&quot;/&gt;&lt;wsp:rsid wsp:val=&quot;4142109D&quot;/&gt;&lt;wsp:rsid wsp:val=&quot;416D0004&quot;/&gt;&lt;wsp:rsid wsp:val=&quot;416F1C1A&quot;/&gt;&lt;wsp:rsid wsp:val=&quot;417A3701&quot;/&gt;&lt;wsp:rsid wsp:val=&quot;41A6475A&quot;/&gt;&lt;wsp:rsid wsp:val=&quot;41C95C9C&quot;/&gt;&lt;wsp:rsid wsp:val=&quot;41CE3674&quot;/&gt;&lt;wsp:rsid wsp:val=&quot;41D44A7E&quot;/&gt;&lt;wsp:rsid wsp:val=&quot;41DD7D8B&quot;/&gt;&lt;wsp:rsid wsp:val=&quot;41FB13B4&quot;/&gt;&lt;wsp:rsid wsp:val=&quot;421E7BCF&quot;/&gt;&lt;wsp:rsid wsp:val=&quot;42242D23&quot;/&gt;&lt;wsp:rsid wsp:val=&quot;424213C1&quot;/&gt;&lt;wsp:rsid wsp:val=&quot;42462AC1&quot;/&gt;&lt;wsp:rsid wsp:val=&quot;426C7481&quot;/&gt;&lt;wsp:rsid wsp:val=&quot;427F687F&quot;/&gt;&lt;wsp:rsid wsp:val=&quot;429118E9&quot;/&gt;&lt;wsp:rsid wsp:val=&quot;42987E61&quot;/&gt;&lt;wsp:rsid wsp:val=&quot;42C045E9&quot;/&gt;&lt;wsp:rsid wsp:val=&quot;42CE3BAF&quot;/&gt;&lt;wsp:rsid wsp:val=&quot;42ED61EA&quot;/&gt;&lt;wsp:rsid wsp:val=&quot;43215A8B&quot;/&gt;&lt;wsp:rsid wsp:val=&quot;43254E37&quot;/&gt;&lt;wsp:rsid wsp:val=&quot;433E5CF3&quot;/&gt;&lt;wsp:rsid wsp:val=&quot;434368A2&quot;/&gt;&lt;wsp:rsid wsp:val=&quot;43610493&quot;/&gt;&lt;wsp:rsid wsp:val=&quot;436E57B2&quot;/&gt;&lt;wsp:rsid wsp:val=&quot;43867C63&quot;/&gt;&lt;wsp:rsid wsp:val=&quot;43957C89&quot;/&gt;&lt;wsp:rsid wsp:val=&quot;43990708&quot;/&gt;&lt;wsp:rsid wsp:val=&quot;43A21D81&quot;/&gt;&lt;wsp:rsid wsp:val=&quot;43B0429F&quot;/&gt;&lt;wsp:rsid wsp:val=&quot;43B119C2&quot;/&gt;&lt;wsp:rsid wsp:val=&quot;43CE2B84&quot;/&gt;&lt;wsp:rsid wsp:val=&quot;43E223AC&quot;/&gt;&lt;wsp:rsid wsp:val=&quot;43E91CC5&quot;/&gt;&lt;wsp:rsid wsp:val=&quot;44153657&quot;/&gt;&lt;wsp:rsid wsp:val=&quot;44166129&quot;/&gt;&lt;wsp:rsid wsp:val=&quot;441960B0&quot;/&gt;&lt;wsp:rsid wsp:val=&quot;441F61F5&quot;/&gt;&lt;wsp:rsid wsp:val=&quot;443800D2&quot;/&gt;&lt;wsp:rsid wsp:val=&quot;443A74DF&quot;/&gt;&lt;wsp:rsid wsp:val=&quot;44580C65&quot;/&gt;&lt;wsp:rsid wsp:val=&quot;445843C4&quot;/&gt;&lt;wsp:rsid wsp:val=&quot;449666E2&quot;/&gt;&lt;wsp:rsid wsp:val=&quot;449F0E14&quot;/&gt;&lt;wsp:rsid wsp:val=&quot;44A31A4D&quot;/&gt;&lt;wsp:rsid wsp:val=&quot;44A6157C&quot;/&gt;&lt;wsp:rsid wsp:val=&quot;44FB24E3&quot;/&gt;&lt;wsp:rsid wsp:val=&quot;450B6611&quot;/&gt;&lt;wsp:rsid wsp:val=&quot;45184E94&quot;/&gt;&lt;wsp:rsid wsp:val=&quot;45254F66&quot;/&gt;&lt;wsp:rsid wsp:val=&quot;45343181&quot;/&gt;&lt;wsp:rsid wsp:val=&quot;453D4BDF&quot;/&gt;&lt;wsp:rsid wsp:val=&quot;454047F1&quot;/&gt;&lt;wsp:rsid wsp:val=&quot;454D0722&quot;/&gt;&lt;wsp:rsid wsp:val=&quot;455B0BB7&quot;/&gt;&lt;wsp:rsid wsp:val=&quot;45680967&quot;/&gt;&lt;wsp:rsid wsp:val=&quot;456D2660&quot;/&gt;&lt;wsp:rsid wsp:val=&quot;458C097E&quot;/&gt;&lt;wsp:rsid wsp:val=&quot;459434B3&quot;/&gt;&lt;wsp:rsid wsp:val=&quot;459C77A1&quot;/&gt;&lt;wsp:rsid wsp:val=&quot;45CC6D14&quot;/&gt;&lt;wsp:rsid wsp:val=&quot;45CE4622&quot;/&gt;&lt;wsp:rsid wsp:val=&quot;45CE4DDE&quot;/&gt;&lt;wsp:rsid wsp:val=&quot;45D622E9&quot;/&gt;&lt;wsp:rsid wsp:val=&quot;45E87398&quot;/&gt;&lt;wsp:rsid wsp:val=&quot;45F01901&quot;/&gt;&lt;wsp:rsid wsp:val=&quot;46014BE5&quot;/&gt;&lt;wsp:rsid wsp:val=&quot;460B1ACE&quot;/&gt;&lt;wsp:rsid wsp:val=&quot;460D52BC&quot;/&gt;&lt;wsp:rsid wsp:val=&quot;461350B5&quot;/&gt;&lt;wsp:rsid wsp:val=&quot;46150300&quot;/&gt;&lt;wsp:rsid wsp:val=&quot;461A05D0&quot;/&gt;&lt;wsp:rsid wsp:val=&quot;461B45F1&quot;/&gt;&lt;wsp:rsid wsp:val=&quot;462862F1&quot;/&gt;&lt;wsp:rsid wsp:val=&quot;4637664F&quot;/&gt;&lt;wsp:rsid wsp:val=&quot;464013B8&quot;/&gt;&lt;wsp:rsid wsp:val=&quot;46455C9A&quot;/&gt;&lt;wsp:rsid wsp:val=&quot;46480F7A&quot;/&gt;&lt;wsp:rsid wsp:val=&quot;465850E4&quot;/&gt;&lt;wsp:rsid wsp:val=&quot;465D011D&quot;/&gt;&lt;wsp:rsid wsp:val=&quot;468A7CA4&quot;/&gt;&lt;wsp:rsid wsp:val=&quot;46930E02&quot;/&gt;&lt;wsp:rsid wsp:val=&quot;469D7C62&quot;/&gt;&lt;wsp:rsid wsp:val=&quot;46B240D7&quot;/&gt;&lt;wsp:rsid wsp:val=&quot;46B3261E&quot;/&gt;&lt;wsp:rsid wsp:val=&quot;46B32DBF&quot;/&gt;&lt;wsp:rsid wsp:val=&quot;46BF3847&quot;/&gt;&lt;wsp:rsid wsp:val=&quot;46CD6506&quot;/&gt;&lt;wsp:rsid wsp:val=&quot;46D97588&quot;/&gt;&lt;wsp:rsid wsp:val=&quot;46DD158D&quot;/&gt;&lt;wsp:rsid wsp:val=&quot;46E146B1&quot;/&gt;&lt;wsp:rsid wsp:val=&quot;470025C9&quot;/&gt;&lt;wsp:rsid wsp:val=&quot;47161C73&quot;/&gt;&lt;wsp:rsid wsp:val=&quot;47554B6A&quot;/&gt;&lt;wsp:rsid wsp:val=&quot;47673CD0&quot;/&gt;&lt;wsp:rsid wsp:val=&quot;47775510&quot;/&gt;&lt;wsp:rsid wsp:val=&quot;47836AD2&quot;/&gt;&lt;wsp:rsid wsp:val=&quot;47845432&quot;/&gt;&lt;wsp:rsid wsp:val=&quot;47942549&quot;/&gt;&lt;wsp:rsid wsp:val=&quot;47984F1D&quot;/&gt;&lt;wsp:rsid wsp:val=&quot;479D47A4&quot;/&gt;&lt;wsp:rsid wsp:val=&quot;47BA11C8&quot;/&gt;&lt;wsp:rsid wsp:val=&quot;47C34BC5&quot;/&gt;&lt;wsp:rsid wsp:val=&quot;47C91C44&quot;/&gt;&lt;wsp:rsid wsp:val=&quot;47D22F63&quot;/&gt;&lt;wsp:rsid wsp:val=&quot;47D80D64&quot;/&gt;&lt;wsp:rsid wsp:val=&quot;47DE6567&quot;/&gt;&lt;wsp:rsid wsp:val=&quot;47E44FD9&quot;/&gt;&lt;wsp:rsid wsp:val=&quot;47ED542E&quot;/&gt;&lt;wsp:rsid wsp:val=&quot;47FD706E&quot;/&gt;&lt;wsp:rsid wsp:val=&quot;480A7720&quot;/&gt;&lt;wsp:rsid wsp:val=&quot;480F208D&quot;/&gt;&lt;wsp:rsid wsp:val=&quot;48195B19&quot;/&gt;&lt;wsp:rsid wsp:val=&quot;48310872&quot;/&gt;&lt;wsp:rsid wsp:val=&quot;483B59E7&quot;/&gt;&lt;wsp:rsid wsp:val=&quot;483D030D&quot;/&gt;&lt;wsp:rsid wsp:val=&quot;484C4B76&quot;/&gt;&lt;wsp:rsid wsp:val=&quot;484F3160&quot;/&gt;&lt;wsp:rsid wsp:val=&quot;485028B5&quot;/&gt;&lt;wsp:rsid wsp:val=&quot;486628D9&quot;/&gt;&lt;wsp:rsid wsp:val=&quot;488376AE&quot;/&gt;&lt;wsp:rsid wsp:val=&quot;488745D6&quot;/&gt;&lt;wsp:rsid wsp:val=&quot;489854D4&quot;/&gt;&lt;wsp:rsid wsp:val=&quot;489B46AC&quot;/&gt;&lt;wsp:rsid wsp:val=&quot;48AE70C2&quot;/&gt;&lt;wsp:rsid wsp:val=&quot;48CA4B13&quot;/&gt;&lt;wsp:rsid wsp:val=&quot;48CF0B27&quot;/&gt;&lt;wsp:rsid wsp:val=&quot;48D02151&quot;/&gt;&lt;wsp:rsid wsp:val=&quot;48EE4782&quot;/&gt;&lt;wsp:rsid wsp:val=&quot;48F80AAD&quot;/&gt;&lt;wsp:rsid wsp:val=&quot;491647A6&quot;/&gt;&lt;wsp:rsid wsp:val=&quot;493B00A6&quot;/&gt;&lt;wsp:rsid wsp:val=&quot;495E6963&quot;/&gt;&lt;wsp:rsid wsp:val=&quot;49685583&quot;/&gt;&lt;wsp:rsid wsp:val=&quot;49830130&quot;/&gt;&lt;wsp:rsid wsp:val=&quot;498B3F45&quot;/&gt;&lt;wsp:rsid wsp:val=&quot;49915525&quot;/&gt;&lt;wsp:rsid wsp:val=&quot;49A63A81&quot;/&gt;&lt;wsp:rsid wsp:val=&quot;49D02B11&quot;/&gt;&lt;wsp:rsid wsp:val=&quot;4A1D14E5&quot;/&gt;&lt;wsp:rsid wsp:val=&quot;4A2710F5&quot;/&gt;&lt;wsp:rsid wsp:val=&quot;4A2B1B40&quot;/&gt;&lt;wsp:rsid wsp:val=&quot;4A2F55D8&quot;/&gt;&lt;wsp:rsid wsp:val=&quot;4A343D07&quot;/&gt;&lt;wsp:rsid wsp:val=&quot;4A49269D&quot;/&gt;&lt;wsp:rsid wsp:val=&quot;4A61398D&quot;/&gt;&lt;wsp:rsid wsp:val=&quot;4A65209E&quot;/&gt;&lt;wsp:rsid wsp:val=&quot;4A6D7240&quot;/&gt;&lt;wsp:rsid wsp:val=&quot;4AA475C2&quot;/&gt;&lt;wsp:rsid wsp:val=&quot;4AAF1A8D&quot;/&gt;&lt;wsp:rsid wsp:val=&quot;4ABB29AF&quot;/&gt;&lt;wsp:rsid wsp:val=&quot;4ADD5EA2&quot;/&gt;&lt;wsp:rsid wsp:val=&quot;4AE17548&quot;/&gt;&lt;wsp:rsid wsp:val=&quot;4AE310ED&quot;/&gt;&lt;wsp:rsid wsp:val=&quot;4AF93DB8&quot;/&gt;&lt;wsp:rsid wsp:val=&quot;4AFF41FF&quot;/&gt;&lt;wsp:rsid wsp:val=&quot;4B06489E&quot;/&gt;&lt;wsp:rsid wsp:val=&quot;4B210A5A&quot;/&gt;&lt;wsp:rsid wsp:val=&quot;4B304C9D&quot;/&gt;&lt;wsp:rsid wsp:val=&quot;4B3C54DF&quot;/&gt;&lt;wsp:rsid wsp:val=&quot;4B4E0D32&quot;/&gt;&lt;wsp:rsid wsp:val=&quot;4B4E3379&quot;/&gt;&lt;wsp:rsid wsp:val=&quot;4B503157&quot;/&gt;&lt;wsp:rsid wsp:val=&quot;4B525625&quot;/&gt;&lt;wsp:rsid wsp:val=&quot;4B5A0B51&quot;/&gt;&lt;wsp:rsid wsp:val=&quot;4B6D159B&quot;/&gt;&lt;wsp:rsid wsp:val=&quot;4B9A720B&quot;/&gt;&lt;wsp:rsid wsp:val=&quot;4BA62EC4&quot;/&gt;&lt;wsp:rsid wsp:val=&quot;4BAB4792&quot;/&gt;&lt;wsp:rsid wsp:val=&quot;4BBB1C47&quot;/&gt;&lt;wsp:rsid wsp:val=&quot;4BC07203&quot;/&gt;&lt;wsp:rsid wsp:val=&quot;4BDB010E&quot;/&gt;&lt;wsp:rsid wsp:val=&quot;4BF7650B&quot;/&gt;&lt;wsp:rsid wsp:val=&quot;4BFD5492&quot;/&gt;&lt;wsp:rsid wsp:val=&quot;4C097DAA&quot;/&gt;&lt;wsp:rsid wsp:val=&quot;4C0C41DC&quot;/&gt;&lt;wsp:rsid wsp:val=&quot;4C0D3450&quot;/&gt;&lt;wsp:rsid wsp:val=&quot;4C0E3991&quot;/&gt;&lt;wsp:rsid wsp:val=&quot;4C2E3730&quot;/&gt;&lt;wsp:rsid wsp:val=&quot;4C34693B&quot;/&gt;&lt;wsp:rsid wsp:val=&quot;4C472BC6&quot;/&gt;&lt;wsp:rsid wsp:val=&quot;4C4E645E&quot;/&gt;&lt;wsp:rsid wsp:val=&quot;4C866457&quot;/&gt;&lt;wsp:rsid wsp:val=&quot;4C902066&quot;/&gt;&lt;wsp:rsid wsp:val=&quot;4C9959F1&quot;/&gt;&lt;wsp:rsid wsp:val=&quot;4C9F197E&quot;/&gt;&lt;wsp:rsid wsp:val=&quot;4CD86B34&quot;/&gt;&lt;wsp:rsid wsp:val=&quot;4CE448A5&quot;/&gt;&lt;wsp:rsid wsp:val=&quot;4D0F0339&quot;/&gt;&lt;wsp:rsid wsp:val=&quot;4D1428DC&quot;/&gt;&lt;wsp:rsid wsp:val=&quot;4D1A6503&quot;/&gt;&lt;wsp:rsid wsp:val=&quot;4D1A68DC&quot;/&gt;&lt;wsp:rsid wsp:val=&quot;4D2200D4&quot;/&gt;&lt;wsp:rsid wsp:val=&quot;4D24571E&quot;/&gt;&lt;wsp:rsid wsp:val=&quot;4D356CC0&quot;/&gt;&lt;wsp:rsid wsp:val=&quot;4D3B4910&quot;/&gt;&lt;wsp:rsid wsp:val=&quot;4D4D676D&quot;/&gt;&lt;wsp:rsid wsp:val=&quot;4D5232C0&quot;/&gt;&lt;wsp:rsid wsp:val=&quot;4D5F2E34&quot;/&gt;&lt;wsp:rsid wsp:val=&quot;4D830AAB&quot;/&gt;&lt;wsp:rsid wsp:val=&quot;4D8B57C2&quot;/&gt;&lt;wsp:rsid wsp:val=&quot;4DB2634E&quot;/&gt;&lt;wsp:rsid wsp:val=&quot;4DC42673&quot;/&gt;&lt;wsp:rsid wsp:val=&quot;4DC91809&quot;/&gt;&lt;wsp:rsid wsp:val=&quot;4DCE4C48&quot;/&gt;&lt;wsp:rsid wsp:val=&quot;4E172219&quot;/&gt;&lt;wsp:rsid wsp:val=&quot;4E2D5FD0&quot;/&gt;&lt;wsp:rsid wsp:val=&quot;4E376AA6&quot;/&gt;&lt;wsp:rsid wsp:val=&quot;4E6D28DE&quot;/&gt;&lt;wsp:rsid wsp:val=&quot;4E725F95&quot;/&gt;&lt;wsp:rsid wsp:val=&quot;4E952A6D&quot;/&gt;&lt;wsp:rsid wsp:val=&quot;4EBC24DC&quot;/&gt;&lt;wsp:rsid wsp:val=&quot;4EC727FB&quot;/&gt;&lt;wsp:rsid wsp:val=&quot;4ED153B6&quot;/&gt;&lt;wsp:rsid wsp:val=&quot;4EE315D3&quot;/&gt;&lt;wsp:rsid wsp:val=&quot;4EEF0183&quot;/&gt;&lt;wsp:rsid wsp:val=&quot;4F183D2D&quot;/&gt;&lt;wsp:rsid wsp:val=&quot;4F285056&quot;/&gt;&lt;wsp:rsid wsp:val=&quot;4F292352&quot;/&gt;&lt;wsp:rsid wsp:val=&quot;4F2F7861&quot;/&gt;&lt;wsp:rsid wsp:val=&quot;4F373493&quot;/&gt;&lt;wsp:rsid wsp:val=&quot;4F38181C&quot;/&gt;&lt;wsp:rsid wsp:val=&quot;4F3949A0&quot;/&gt;&lt;wsp:rsid wsp:val=&quot;4F4B3FCB&quot;/&gt;&lt;wsp:rsid wsp:val=&quot;4F7641CB&quot;/&gt;&lt;wsp:rsid wsp:val=&quot;4F980621&quot;/&gt;&lt;wsp:rsid wsp:val=&quot;4FA21FF7&quot;/&gt;&lt;wsp:rsid wsp:val=&quot;4FA63236&quot;/&gt;&lt;wsp:rsid wsp:val=&quot;4FB475BE&quot;/&gt;&lt;wsp:rsid wsp:val=&quot;4FC6742B&quot;/&gt;&lt;wsp:rsid wsp:val=&quot;4FD104BB&quot;/&gt;&lt;wsp:rsid wsp:val=&quot;4FD234E9&quot;/&gt;&lt;wsp:rsid wsp:val=&quot;4FD40742&quot;/&gt;&lt;wsp:rsid wsp:val=&quot;4FE50043&quot;/&gt;&lt;wsp:rsid wsp:val=&quot;4FEF5704&quot;/&gt;&lt;wsp:rsid wsp:val=&quot;4FF91F03&quot;/&gt;&lt;wsp:rsid wsp:val=&quot;50013DA4&quot;/&gt;&lt;wsp:rsid wsp:val=&quot;50093956&quot;/&gt;&lt;wsp:rsid wsp:val=&quot;5043358A&quot;/&gt;&lt;wsp:rsid wsp:val=&quot;50451780&quot;/&gt;&lt;wsp:rsid wsp:val=&quot;504940C6&quot;/&gt;&lt;wsp:rsid wsp:val=&quot;508D1E5F&quot;/&gt;&lt;wsp:rsid wsp:val=&quot;50930B8E&quot;/&gt;&lt;wsp:rsid wsp:val=&quot;50D80FEA&quot;/&gt;&lt;wsp:rsid wsp:val=&quot;50DB2E2A&quot;/&gt;&lt;wsp:rsid wsp:val=&quot;50DC0503&quot;/&gt;&lt;wsp:rsid wsp:val=&quot;51093223&quot;/&gt;&lt;wsp:rsid wsp:val=&quot;5119254B&quot;/&gt;&lt;wsp:rsid wsp:val=&quot;51202B27&quot;/&gt;&lt;wsp:rsid wsp:val=&quot;512910E0&quot;/&gt;&lt;wsp:rsid wsp:val=&quot;514D305D&quot;/&gt;&lt;wsp:rsid wsp:val=&quot;5155338C&quot;/&gt;&lt;wsp:rsid wsp:val=&quot;515F4692&quot;/&gt;&lt;wsp:rsid wsp:val=&quot;51730639&quot;/&gt;&lt;wsp:rsid wsp:val=&quot;51927724&quot;/&gt;&lt;wsp:rsid wsp:val=&quot;51943E9A&quot;/&gt;&lt;wsp:rsid wsp:val=&quot;51B53338&quot;/&gt;&lt;wsp:rsid wsp:val=&quot;51B93F5E&quot;/&gt;&lt;wsp:rsid wsp:val=&quot;51DA7B66&quot;/&gt;&lt;wsp:rsid wsp:val=&quot;51DB400E&quot;/&gt;&lt;wsp:rsid wsp:val=&quot;51E40313&quot;/&gt;&lt;wsp:rsid wsp:val=&quot;51FA78BC&quot;/&gt;&lt;wsp:rsid wsp:val=&quot;521D0A3A&quot;/&gt;&lt;wsp:rsid wsp:val=&quot;522429CD&quot;/&gt;&lt;wsp:rsid wsp:val=&quot;52242CD1&quot;/&gt;&lt;wsp:rsid wsp:val=&quot;522E453F&quot;/&gt;&lt;wsp:rsid wsp:val=&quot;522F07D0&quot;/&gt;&lt;wsp:rsid wsp:val=&quot;52340303&quot;/&gt;&lt;wsp:rsid wsp:val=&quot;523B2360&quot;/&gt;&lt;wsp:rsid wsp:val=&quot;524262DF&quot;/&gt;&lt;wsp:rsid wsp:val=&quot;52484CF2&quot;/&gt;&lt;wsp:rsid wsp:val=&quot;525E44AB&quot;/&gt;&lt;wsp:rsid wsp:val=&quot;526B7531&quot;/&gt;&lt;wsp:rsid wsp:val=&quot;526D1C0F&quot;/&gt;&lt;wsp:rsid wsp:val=&quot;527266B6&quot;/&gt;&lt;wsp:rsid wsp:val=&quot;528C5DC6&quot;/&gt;&lt;wsp:rsid wsp:val=&quot;52957388&quot;/&gt;&lt;wsp:rsid wsp:val=&quot;52A74C8D&quot;/&gt;&lt;wsp:rsid wsp:val=&quot;52B64749&quot;/&gt;&lt;wsp:rsid wsp:val=&quot;52BC7376&quot;/&gt;&lt;wsp:rsid wsp:val=&quot;52BF0988&quot;/&gt;&lt;wsp:rsid wsp:val=&quot;52CA704F&quot;/&gt;&lt;wsp:rsid wsp:val=&quot;52CE25E4&quot;/&gt;&lt;wsp:rsid wsp:val=&quot;52DE6EF2&quot;/&gt;&lt;wsp:rsid wsp:val=&quot;52E111C6&quot;/&gt;&lt;wsp:rsid wsp:val=&quot;52E92E38&quot;/&gt;&lt;wsp:rsid wsp:val=&quot;52EC3549&quot;/&gt;&lt;wsp:rsid wsp:val=&quot;52F56BC4&quot;/&gt;&lt;wsp:rsid wsp:val=&quot;52FB3780&quot;/&gt;&lt;wsp:rsid wsp:val=&quot;531B38B2&quot;/&gt;&lt;wsp:rsid wsp:val=&quot;53230086&quot;/&gt;&lt;wsp:rsid wsp:val=&quot;53405FED&quot;/&gt;&lt;wsp:rsid wsp:val=&quot;53471DB3&quot;/&gt;&lt;wsp:rsid wsp:val=&quot;535C4FF5&quot;/&gt;&lt;wsp:rsid wsp:val=&quot;53734919&quot;/&gt;&lt;wsp:rsid wsp:val=&quot;537F1FBD&quot;/&gt;&lt;wsp:rsid wsp:val=&quot;537F6902&quot;/&gt;&lt;wsp:rsid wsp:val=&quot;53A305F5&quot;/&gt;&lt;wsp:rsid wsp:val=&quot;53C534B6&quot;/&gt;&lt;wsp:rsid wsp:val=&quot;53C56008&quot;/&gt;&lt;wsp:rsid wsp:val=&quot;53D5394D&quot;/&gt;&lt;wsp:rsid wsp:val=&quot;53DB15FF&quot;/&gt;&lt;wsp:rsid wsp:val=&quot;53DD21D8&quot;/&gt;&lt;wsp:rsid wsp:val=&quot;53E635BE&quot;/&gt;&lt;wsp:rsid wsp:val=&quot;540D3B0F&quot;/&gt;&lt;wsp:rsid wsp:val=&quot;540F45AB&quot;/&gt;&lt;wsp:rsid wsp:val=&quot;54157AD3&quot;/&gt;&lt;wsp:rsid wsp:val=&quot;542115F2&quot;/&gt;&lt;wsp:rsid wsp:val=&quot;542D5AF1&quot;/&gt;&lt;wsp:rsid wsp:val=&quot;54751B4D&quot;/&gt;&lt;wsp:rsid wsp:val=&quot;549E0E13&quot;/&gt;&lt;wsp:rsid wsp:val=&quot;54BC7E82&quot;/&gt;&lt;wsp:rsid wsp:val=&quot;54E51B71&quot;/&gt;&lt;wsp:rsid wsp:val=&quot;54F22CF7&quot;/&gt;&lt;wsp:rsid wsp:val=&quot;55046CBD&quot;/&gt;&lt;wsp:rsid wsp:val=&quot;552778F3&quot;/&gt;&lt;wsp:rsid wsp:val=&quot;552E3A6F&quot;/&gt;&lt;wsp:rsid wsp:val=&quot;55494405&quot;/&gt;&lt;wsp:rsid wsp:val=&quot;554A01D6&quot;/&gt;&lt;wsp:rsid wsp:val=&quot;554D673E&quot;/&gt;&lt;wsp:rsid wsp:val=&quot;55506ABF&quot;/&gt;&lt;wsp:rsid wsp:val=&quot;556F2227&quot;/&gt;&lt;wsp:rsid wsp:val=&quot;558A6A5A&quot;/&gt;&lt;wsp:rsid wsp:val=&quot;55A767A4&quot;/&gt;&lt;wsp:rsid wsp:val=&quot;55B039A6&quot;/&gt;&lt;wsp:rsid wsp:val=&quot;55C52D7F&quot;/&gt;&lt;wsp:rsid wsp:val=&quot;55CF7D50&quot;/&gt;&lt;wsp:rsid wsp:val=&quot;55D1447A&quot;/&gt;&lt;wsp:rsid wsp:val=&quot;55F96F49&quot;/&gt;&lt;wsp:rsid wsp:val=&quot;56336510&quot;/&gt;&lt;wsp:rsid wsp:val=&quot;5641017A&quot;/&gt;&lt;wsp:rsid wsp:val=&quot;565A2562&quot;/&gt;&lt;wsp:rsid wsp:val=&quot;56626DA0&quot;/&gt;&lt;wsp:rsid wsp:val=&quot;566E755F&quot;/&gt;&lt;wsp:rsid wsp:val=&quot;5674682D&quot;/&gt;&lt;wsp:rsid wsp:val=&quot;56850596&quot;/&gt;&lt;wsp:rsid wsp:val=&quot;56863B0A&quot;/&gt;&lt;wsp:rsid wsp:val=&quot;568C03FF&quot;/&gt;&lt;wsp:rsid wsp:val=&quot;568E7BFA&quot;/&gt;&lt;wsp:rsid wsp:val=&quot;56915BD9&quot;/&gt;&lt;wsp:rsid wsp:val=&quot;56952B2F&quot;/&gt;&lt;wsp:rsid wsp:val=&quot;56AB5217&quot;/&gt;&lt;wsp:rsid wsp:val=&quot;56AE33AE&quot;/&gt;&lt;wsp:rsid wsp:val=&quot;56DC41CD&quot;/&gt;&lt;wsp:rsid wsp:val=&quot;56ED1671&quot;/&gt;&lt;wsp:rsid wsp:val=&quot;5700493D&quot;/&gt;&lt;wsp:rsid wsp:val=&quot;57082744&quot;/&gt;&lt;wsp:rsid wsp:val=&quot;57202AE1&quot;/&gt;&lt;wsp:rsid wsp:val=&quot;57237711&quot;/&gt;&lt;wsp:rsid wsp:val=&quot;575D1A1F&quot;/&gt;&lt;wsp:rsid wsp:val=&quot;576A3E9B&quot;/&gt;&lt;wsp:rsid wsp:val=&quot;57840993&quot;/&gt;&lt;wsp:rsid wsp:val=&quot;57896CBE&quot;/&gt;&lt;wsp:rsid wsp:val=&quot;579D76BA&quot;/&gt;&lt;wsp:rsid wsp:val=&quot;57AF7E83&quot;/&gt;&lt;wsp:rsid wsp:val=&quot;57B0119D&quot;/&gt;&lt;wsp:rsid wsp:val=&quot;57B41846&quot;/&gt;&lt;wsp:rsid wsp:val=&quot;57B65D96&quot;/&gt;&lt;wsp:rsid wsp:val=&quot;57E50589&quot;/&gt;&lt;wsp:rsid wsp:val=&quot;5807662A&quot;/&gt;&lt;wsp:rsid wsp:val=&quot;580B1F70&quot;/&gt;&lt;wsp:rsid wsp:val=&quot;58176456&quot;/&gt;&lt;wsp:rsid wsp:val=&quot;58203619&quot;/&gt;&lt;wsp:rsid wsp:val=&quot;58231B32&quot;/&gt;&lt;wsp:rsid wsp:val=&quot;582A10C5&quot;/&gt;&lt;wsp:rsid wsp:val=&quot;583B07A4&quot;/&gt;&lt;wsp:rsid wsp:val=&quot;58461287&quot;/&gt;&lt;wsp:rsid wsp:val=&quot;584B5184&quot;/&gt;&lt;wsp:rsid wsp:val=&quot;585025FB&quot;/&gt;&lt;wsp:rsid wsp:val=&quot;58524768&quot;/&gt;&lt;wsp:rsid wsp:val=&quot;586114B0&quot;/&gt;&lt;wsp:rsid wsp:val=&quot;58611C12&quot;/&gt;&lt;wsp:rsid wsp:val=&quot;58630757&quot;/&gt;&lt;wsp:rsid wsp:val=&quot;5889654D&quot;/&gt;&lt;wsp:rsid wsp:val=&quot;58933E25&quot;/&gt;&lt;wsp:rsid wsp:val=&quot;589D39AD&quot;/&gt;&lt;wsp:rsid wsp:val=&quot;58A0656C&quot;/&gt;&lt;wsp:rsid wsp:val=&quot;58A24064&quot;/&gt;&lt;wsp:rsid wsp:val=&quot;58A8347A&quot;/&gt;&lt;wsp:rsid wsp:val=&quot;58B41A0D&quot;/&gt;&lt;wsp:rsid wsp:val=&quot;58C03D80&quot;/&gt;&lt;wsp:rsid wsp:val=&quot;58C32088&quot;/&gt;&lt;wsp:rsid wsp:val=&quot;58C85492&quot;/&gt;&lt;wsp:rsid wsp:val=&quot;58CB4304&quot;/&gt;&lt;wsp:rsid wsp:val=&quot;58E14B45&quot;/&gt;&lt;wsp:rsid wsp:val=&quot;58F92AA7&quot;/&gt;&lt;wsp:rsid wsp:val=&quot;58F962E4&quot;/&gt;&lt;wsp:rsid wsp:val=&quot;58FE1CC1&quot;/&gt;&lt;wsp:rsid wsp:val=&quot;590D1C5B&quot;/&gt;&lt;wsp:rsid wsp:val=&quot;59316FAD&quot;/&gt;&lt;wsp:rsid wsp:val=&quot;59385407&quot;/&gt;&lt;wsp:rsid wsp:val=&quot;59421CC2&quot;/&gt;&lt;wsp:rsid wsp:val=&quot;59434FF7&quot;/&gt;&lt;wsp:rsid wsp:val=&quot;597077B8&quot;/&gt;&lt;wsp:rsid wsp:val=&quot;598E5905&quot;/&gt;&lt;wsp:rsid wsp:val=&quot;59981EC0&quot;/&gt;&lt;wsp:rsid wsp:val=&quot;59B3086A&quot;/&gt;&lt;wsp:rsid wsp:val=&quot;59B76AB9&quot;/&gt;&lt;wsp:rsid wsp:val=&quot;59B9022D&quot;/&gt;&lt;wsp:rsid wsp:val=&quot;59BF1EAD&quot;/&gt;&lt;wsp:rsid wsp:val=&quot;59D04F52&quot;/&gt;&lt;wsp:rsid wsp:val=&quot;59D41B4F&quot;/&gt;&lt;wsp:rsid wsp:val=&quot;59D86238&quot;/&gt;&lt;wsp:rsid wsp:val=&quot;59DD593E&quot;/&gt;&lt;wsp:rsid wsp:val=&quot;59F03559&quot;/&gt;&lt;wsp:rsid wsp:val=&quot;5A0A6EC1&quot;/&gt;&lt;wsp:rsid wsp:val=&quot;5A206511&quot;/&gt;&lt;wsp:rsid wsp:val=&quot;5A3E389F&quot;/&gt;&lt;wsp:rsid wsp:val=&quot;5A4C2D3F&quot;/&gt;&lt;wsp:rsid wsp:val=&quot;5A523442&quot;/&gt;&lt;wsp:rsid wsp:val=&quot;5A652FBC&quot;/&gt;&lt;wsp:rsid wsp:val=&quot;5A953D3E&quot;/&gt;&lt;wsp:rsid wsp:val=&quot;5AA50801&quot;/&gt;&lt;wsp:rsid wsp:val=&quot;5AB60620&quot;/&gt;&lt;wsp:rsid wsp:val=&quot;5AD01479&quot;/&gt;&lt;wsp:rsid wsp:val=&quot;5AE00F46&quot;/&gt;&lt;wsp:rsid wsp:val=&quot;5AE223E0&quot;/&gt;&lt;wsp:rsid wsp:val=&quot;5AEE21BC&quot;/&gt;&lt;wsp:rsid wsp:val=&quot;5AF22632&quot;/&gt;&lt;wsp:rsid wsp:val=&quot;5AF5017C&quot;/&gt;&lt;wsp:rsid wsp:val=&quot;5B0D5F3F&quot;/&gt;&lt;wsp:rsid wsp:val=&quot;5B0F6638&quot;/&gt;&lt;wsp:rsid wsp:val=&quot;5B1E4332&quot;/&gt;&lt;wsp:rsid wsp:val=&quot;5B2169C4&quot;/&gt;&lt;wsp:rsid wsp:val=&quot;5B2E5B5E&quot;/&gt;&lt;wsp:rsid wsp:val=&quot;5B3D3027&quot;/&gt;&lt;wsp:rsid wsp:val=&quot;5B401D8D&quot;/&gt;&lt;wsp:rsid wsp:val=&quot;5B774996&quot;/&gt;&lt;wsp:rsid wsp:val=&quot;5B851705&quot;/&gt;&lt;wsp:rsid wsp:val=&quot;5B893822&quot;/&gt;&lt;wsp:rsid wsp:val=&quot;5BC733F9&quot;/&gt;&lt;wsp:rsid wsp:val=&quot;5BD50FA4&quot;/&gt;&lt;wsp:rsid wsp:val=&quot;5C0456C1&quot;/&gt;&lt;wsp:rsid wsp:val=&quot;5C38144C&quot;/&gt;&lt;wsp:rsid wsp:val=&quot;5C3D56A6&quot;/&gt;&lt;wsp:rsid wsp:val=&quot;5C40307D&quot;/&gt;&lt;wsp:rsid wsp:val=&quot;5C4B0FB9&quot;/&gt;&lt;wsp:rsid wsp:val=&quot;5C4B4DA0&quot;/&gt;&lt;wsp:rsid wsp:val=&quot;5C5604C2&quot;/&gt;&lt;wsp:rsid wsp:val=&quot;5C704BB6&quot;/&gt;&lt;wsp:rsid wsp:val=&quot;5C742BB5&quot;/&gt;&lt;wsp:rsid wsp:val=&quot;5C7F0B65&quot;/&gt;&lt;wsp:rsid wsp:val=&quot;5C9702C6&quot;/&gt;&lt;wsp:rsid wsp:val=&quot;5CCC5B0E&quot;/&gt;&lt;wsp:rsid wsp:val=&quot;5D023D70&quot;/&gt;&lt;wsp:rsid wsp:val=&quot;5D232690&quot;/&gt;&lt;wsp:rsid wsp:val=&quot;5D4248BB&quot;/&gt;&lt;wsp:rsid wsp:val=&quot;5D8A6922&quot;/&gt;&lt;wsp:rsid wsp:val=&quot;5D920887&quot;/&gt;&lt;wsp:rsid wsp:val=&quot;5DB419EA&quot;/&gt;&lt;wsp:rsid wsp:val=&quot;5DF63834&quot;/&gt;&lt;wsp:rsid wsp:val=&quot;5E046559&quot;/&gt;&lt;wsp:rsid wsp:val=&quot;5E0F29BF&quot;/&gt;&lt;wsp:rsid wsp:val=&quot;5E233C96&quot;/&gt;&lt;wsp:rsid wsp:val=&quot;5E3146AB&quot;/&gt;&lt;wsp:rsid wsp:val=&quot;5E3546E1&quot;/&gt;&lt;wsp:rsid wsp:val=&quot;5E3D163B&quot;/&gt;&lt;wsp:rsid wsp:val=&quot;5E4A3631&quot;/&gt;&lt;wsp:rsid wsp:val=&quot;5E4A535A&quot;/&gt;&lt;wsp:rsid wsp:val=&quot;5E56652B&quot;/&gt;&lt;wsp:rsid wsp:val=&quot;5E6C4E65&quot;/&gt;&lt;wsp:rsid wsp:val=&quot;5E6D0DFB&quot;/&gt;&lt;wsp:rsid wsp:val=&quot;5E707E19&quot;/&gt;&lt;wsp:rsid wsp:val=&quot;5E7B6107&quot;/&gt;&lt;wsp:rsid wsp:val=&quot;5E821F47&quot;/&gt;&lt;wsp:rsid wsp:val=&quot;5E843F0B&quot;/&gt;&lt;wsp:rsid wsp:val=&quot;5E9B6982&quot;/&gt;&lt;wsp:rsid wsp:val=&quot;5EAE62F6&quot;/&gt;&lt;wsp:rsid wsp:val=&quot;5EB95867&quot;/&gt;&lt;wsp:rsid wsp:val=&quot;5EBB698E&quot;/&gt;&lt;wsp:rsid wsp:val=&quot;5EDF1180&quot;/&gt;&lt;wsp:rsid wsp:val=&quot;5EE21F9E&quot;/&gt;&lt;wsp:rsid wsp:val=&quot;5EE51FD4&quot;/&gt;&lt;wsp:rsid wsp:val=&quot;5EEE12C2&quot;/&gt;&lt;wsp:rsid wsp:val=&quot;5EFE4FBA&quot;/&gt;&lt;wsp:rsid wsp:val=&quot;5F210795&quot;/&gt;&lt;wsp:rsid wsp:val=&quot;5F541BAF&quot;/&gt;&lt;wsp:rsid wsp:val=&quot;5F5A6D5C&quot;/&gt;&lt;wsp:rsid wsp:val=&quot;5F7B6A21&quot;/&gt;&lt;wsp:rsid wsp:val=&quot;5F964F67&quot;/&gt;&lt;wsp:rsid wsp:val=&quot;5F9F6889&quot;/&gt;&lt;wsp:rsid wsp:val=&quot;5FAF6C82&quot;/&gt;&lt;wsp:rsid wsp:val=&quot;5FBA56FC&quot;/&gt;&lt;wsp:rsid wsp:val=&quot;5FCB3F37&quot;/&gt;&lt;wsp:rsid wsp:val=&quot;5FD90163&quot;/&gt;&lt;wsp:rsid wsp:val=&quot;601F56B0&quot;/&gt;&lt;wsp:rsid wsp:val=&quot;602373EA&quot;/&gt;&lt;wsp:rsid wsp:val=&quot;6075118D&quot;/&gt;&lt;wsp:rsid wsp:val=&quot;60761C11&quot;/&gt;&lt;wsp:rsid wsp:val=&quot;607E361A&quot;/&gt;&lt;wsp:rsid wsp:val=&quot;60837E5B&quot;/&gt;&lt;wsp:rsid wsp:val=&quot;60891503&quot;/&gt;&lt;wsp:rsid wsp:val=&quot;609F2532&quot;/&gt;&lt;wsp:rsid wsp:val=&quot;60A80AB0&quot;/&gt;&lt;wsp:rsid wsp:val=&quot;60AF5877&quot;/&gt;&lt;wsp:rsid wsp:val=&quot;60BD10B8&quot;/&gt;&lt;wsp:rsid wsp:val=&quot;60CC3B25&quot;/&gt;&lt;wsp:rsid wsp:val=&quot;60E336D5&quot;/&gt;&lt;wsp:rsid wsp:val=&quot;60E50FCF&quot;/&gt;&lt;wsp:rsid wsp:val=&quot;60E53CAE&quot;/&gt;&lt;wsp:rsid wsp:val=&quot;60E629D3&quot;/&gt;&lt;wsp:rsid wsp:val=&quot;60ED0268&quot;/&gt;&lt;wsp:rsid wsp:val=&quot;60F42B3C&quot;/&gt;&lt;wsp:rsid wsp:val=&quot;6121106C&quot;/&gt;&lt;wsp:rsid wsp:val=&quot;61281F0B&quot;/&gt;&lt;wsp:rsid wsp:val=&quot;6129644C&quot;/&gt;&lt;wsp:rsid wsp:val=&quot;6148259B&quot;/&gt;&lt;wsp:rsid wsp:val=&quot;61852D6E&quot;/&gt;&lt;wsp:rsid wsp:val=&quot;618547A7&quot;/&gt;&lt;wsp:rsid wsp:val=&quot;61AF029B&quot;/&gt;&lt;wsp:rsid wsp:val=&quot;61B85C01&quot;/&gt;&lt;wsp:rsid wsp:val=&quot;61B96E63&quot;/&gt;&lt;wsp:rsid wsp:val=&quot;61C8047F&quot;/&gt;&lt;wsp:rsid wsp:val=&quot;61DF149E&quot;/&gt;&lt;wsp:rsid wsp:val=&quot;621657E3&quot;/&gt;&lt;wsp:rsid wsp:val=&quot;621C117E&quot;/&gt;&lt;wsp:rsid wsp:val=&quot;621D50C4&quot;/&gt;&lt;wsp:rsid wsp:val=&quot;6233488B&quot;/&gt;&lt;wsp:rsid wsp:val=&quot;62372B8F&quot;/&gt;&lt;wsp:rsid wsp:val=&quot;62455B53&quot;/&gt;&lt;wsp:rsid wsp:val=&quot;62473F9C&quot;/&gt;&lt;wsp:rsid wsp:val=&quot;626156BA&quot;/&gt;&lt;wsp:rsid wsp:val=&quot;626E419F&quot;/&gt;&lt;wsp:rsid wsp:val=&quot;626F3555&quot;/&gt;&lt;wsp:rsid wsp:val=&quot;628314D8&quot;/&gt;&lt;wsp:rsid wsp:val=&quot;629145C4&quot;/&gt;&lt;wsp:rsid wsp:val=&quot;62A734B2&quot;/&gt;&lt;wsp:rsid wsp:val=&quot;62EB1C1A&quot;/&gt;&lt;wsp:rsid wsp:val=&quot;62EB30FF&quot;/&gt;&lt;wsp:rsid wsp:val=&quot;62F12820&quot;/&gt;&lt;wsp:rsid wsp:val=&quot;62F70A24&quot;/&gt;&lt;wsp:rsid wsp:val=&quot;62FB44E3&quot;/&gt;&lt;wsp:rsid wsp:val=&quot;63092110&quot;/&gt;&lt;wsp:rsid wsp:val=&quot;631913D3&quot;/&gt;&lt;wsp:rsid wsp:val=&quot;632B7D4A&quot;/&gt;&lt;wsp:rsid wsp:val=&quot;633854B8&quot;/&gt;&lt;wsp:rsid wsp:val=&quot;6351006D&quot;/&gt;&lt;wsp:rsid wsp:val=&quot;63703C4F&quot;/&gt;&lt;wsp:rsid wsp:val=&quot;63772BEF&quot;/&gt;&lt;wsp:rsid wsp:val=&quot;637740A4&quot;/&gt;&lt;wsp:rsid wsp:val=&quot;63A6020D&quot;/&gt;&lt;wsp:rsid wsp:val=&quot;63AD35D3&quot;/&gt;&lt;wsp:rsid wsp:val=&quot;63BB3AEB&quot;/&gt;&lt;wsp:rsid wsp:val=&quot;63E53A86&quot;/&gt;&lt;wsp:rsid wsp:val=&quot;63EA5131&quot;/&gt;&lt;wsp:rsid wsp:val=&quot;63F805E2&quot;/&gt;&lt;wsp:rsid wsp:val=&quot;6406533F&quot;/&gt;&lt;wsp:rsid wsp:val=&quot;640C613C&quot;/&gt;&lt;wsp:rsid wsp:val=&quot;64133046&quot;/&gt;&lt;wsp:rsid wsp:val=&quot;64312AF9&quot;/&gt;&lt;wsp:rsid wsp:val=&quot;64377F75&quot;/&gt;&lt;wsp:rsid wsp:val=&quot;6452522C&quot;/&gt;&lt;wsp:rsid wsp:val=&quot;64632B60&quot;/&gt;&lt;wsp:rsid wsp:val=&quot;647819CC&quot;/&gt;&lt;wsp:rsid wsp:val=&quot;64797A07&quot;/&gt;&lt;wsp:rsid wsp:val=&quot;648862A8&quot;/&gt;&lt;wsp:rsid wsp:val=&quot;64966A7F&quot;/&gt;&lt;wsp:rsid wsp:val=&quot;64A25B41&quot;/&gt;&lt;wsp:rsid wsp:val=&quot;64A267FF&quot;/&gt;&lt;wsp:rsid wsp:val=&quot;64A3235F&quot;/&gt;&lt;wsp:rsid wsp:val=&quot;64AC7E65&quot;/&gt;&lt;wsp:rsid wsp:val=&quot;64B0378B&quot;/&gt;&lt;wsp:rsid wsp:val=&quot;64BE2E65&quot;/&gt;&lt;wsp:rsid wsp:val=&quot;64D77413&quot;/&gt;&lt;wsp:rsid wsp:val=&quot;650C61FC&quot;/&gt;&lt;wsp:rsid wsp:val=&quot;65152CF8&quot;/&gt;&lt;wsp:rsid wsp:val=&quot;651A4E98&quot;/&gt;&lt;wsp:rsid wsp:val=&quot;653572B3&quot;/&gt;&lt;wsp:rsid wsp:val=&quot;65480629&quot;/&gt;&lt;wsp:rsid wsp:val=&quot;6563433E&quot;/&gt;&lt;wsp:rsid wsp:val=&quot;65697473&quot;/&gt;&lt;wsp:rsid wsp:val=&quot;656A6466&quot;/&gt;&lt;wsp:rsid wsp:val=&quot;65794A7A&quot;/&gt;&lt;wsp:rsid wsp:val=&quot;657F1E50&quot;/&gt;&lt;wsp:rsid wsp:val=&quot;65824957&quot;/&gt;&lt;wsp:rsid wsp:val=&quot;65852013&quot;/&gt;&lt;wsp:rsid wsp:val=&quot;6587118E&quot;/&gt;&lt;wsp:rsid wsp:val=&quot;6587564C&quot;/&gt;&lt;wsp:rsid wsp:val=&quot;65DD15F1&quot;/&gt;&lt;wsp:rsid wsp:val=&quot;65EA2D65&quot;/&gt;&lt;wsp:rsid wsp:val=&quot;65EF38A9&quot;/&gt;&lt;wsp:rsid wsp:val=&quot;65FC2497&quot;/&gt;&lt;wsp:rsid wsp:val=&quot;65FE0C8D&quot;/&gt;&lt;wsp:rsid wsp:val=&quot;66057F40&quot;/&gt;&lt;wsp:rsid wsp:val=&quot;66164500&quot;/&gt;&lt;wsp:rsid wsp:val=&quot;66181E9E&quot;/&gt;&lt;wsp:rsid wsp:val=&quot;661F292E&quot;/&gt;&lt;wsp:rsid wsp:val=&quot;6625201C&quot;/&gt;&lt;wsp:rsid wsp:val=&quot;66257A00&quot;/&gt;&lt;wsp:rsid wsp:val=&quot;663E0F4C&quot;/&gt;&lt;wsp:rsid wsp:val=&quot;664E4E26&quot;/&gt;&lt;wsp:rsid wsp:val=&quot;66637FD5&quot;/&gt;&lt;wsp:rsid wsp:val=&quot;66781ADC&quot;/&gt;&lt;wsp:rsid wsp:val=&quot;66852ECF&quot;/&gt;&lt;wsp:rsid wsp:val=&quot;66907CEE&quot;/&gt;&lt;wsp:rsid wsp:val=&quot;669A472F&quot;/&gt;&lt;wsp:rsid wsp:val=&quot;66BD19FE&quot;/&gt;&lt;wsp:rsid wsp:val=&quot;66D15D31&quot;/&gt;&lt;wsp:rsid wsp:val=&quot;66DB06A9&quot;/&gt;&lt;wsp:rsid wsp:val=&quot;66E00526&quot;/&gt;&lt;wsp:rsid wsp:val=&quot;67134181&quot;/&gt;&lt;wsp:rsid wsp:val=&quot;67166859&quot;/&gt;&lt;wsp:rsid wsp:val=&quot;67170BC0&quot;/&gt;&lt;wsp:rsid wsp:val=&quot;67187CC0&quot;/&gt;&lt;wsp:rsid wsp:val=&quot;67314BA4&quot;/&gt;&lt;wsp:rsid wsp:val=&quot;67367010&quot;/&gt;&lt;wsp:rsid wsp:val=&quot;673A6CC3&quot;/&gt;&lt;wsp:rsid wsp:val=&quot;674C5E92&quot;/&gt;&lt;wsp:rsid wsp:val=&quot;675076C7&quot;/&gt;&lt;wsp:rsid wsp:val=&quot;67554A8E&quot;/&gt;&lt;wsp:rsid wsp:val=&quot;67653E7B&quot;/&gt;&lt;wsp:rsid wsp:val=&quot;678172AA&quot;/&gt;&lt;wsp:rsid wsp:val=&quot;678714A0&quot;/&gt;&lt;wsp:rsid wsp:val=&quot;678A4691&quot;/&gt;&lt;wsp:rsid wsp:val=&quot;67A3239B&quot;/&gt;&lt;wsp:rsid wsp:val=&quot;67B122CC&quot;/&gt;&lt;wsp:rsid wsp:val=&quot;67B563A1&quot;/&gt;&lt;wsp:rsid wsp:val=&quot;67CA37CA&quot;/&gt;&lt;wsp:rsid wsp:val=&quot;67D150FA&quot;/&gt;&lt;wsp:rsid wsp:val=&quot;67D808CA&quot;/&gt;&lt;wsp:rsid wsp:val=&quot;67DC197E&quot;/&gt;&lt;wsp:rsid wsp:val=&quot;67E100E2&quot;/&gt;&lt;wsp:rsid wsp:val=&quot;68093CD5&quot;/&gt;&lt;wsp:rsid wsp:val=&quot;681A5FA4&quot;/&gt;&lt;wsp:rsid wsp:val=&quot;684B6C0F&quot;/&gt;&lt;wsp:rsid wsp:val=&quot;6868312B&quot;/&gt;&lt;wsp:rsid wsp:val=&quot;6880388E&quot;/&gt;&lt;wsp:rsid wsp:val=&quot;68835CEC&quot;/&gt;&lt;wsp:rsid wsp:val=&quot;68B60077&quot;/&gt;&lt;wsp:rsid wsp:val=&quot;68D76CD2&quot;/&gt;&lt;wsp:rsid wsp:val=&quot;68E350C9&quot;/&gt;&lt;wsp:rsid wsp:val=&quot;68F6058E&quot;/&gt;&lt;wsp:rsid wsp:val=&quot;68F83FF4&quot;/&gt;&lt;wsp:rsid wsp:val=&quot;68FD6CC2&quot;/&gt;&lt;wsp:rsid wsp:val=&quot;690D1D88&quot;/&gt;&lt;wsp:rsid wsp:val=&quot;69147F04&quot;/&gt;&lt;wsp:rsid wsp:val=&quot;6923050F&quot;/&gt;&lt;wsp:rsid wsp:val=&quot;69304731&quot;/&gt;&lt;wsp:rsid wsp:val=&quot;69456746&quot;/&gt;&lt;wsp:rsid wsp:val=&quot;69505D65&quot;/&gt;&lt;wsp:rsid wsp:val=&quot;695A3695&quot;/&gt;&lt;wsp:rsid wsp:val=&quot;696E3B70&quot;/&gt;&lt;wsp:rsid wsp:val=&quot;69761291&quot;/&gt;&lt;wsp:rsid wsp:val=&quot;699C39B7&quot;/&gt;&lt;wsp:rsid wsp:val=&quot;69A30D56&quot;/&gt;&lt;wsp:rsid wsp:val=&quot;69C31F34&quot;/&gt;&lt;wsp:rsid wsp:val=&quot;69CC6007&quot;/&gt;&lt;wsp:rsid wsp:val=&quot;69D70311&quot;/&gt;&lt;wsp:rsid wsp:val=&quot;69E5423B&quot;/&gt;&lt;wsp:rsid wsp:val=&quot;69EA302A&quot;/&gt;&lt;wsp:rsid wsp:val=&quot;69F551CC&quot;/&gt;&lt;wsp:rsid wsp:val=&quot;6A0D6834&quot;/&gt;&lt;wsp:rsid wsp:val=&quot;6A0E7B1A&quot;/&gt;&lt;wsp:rsid wsp:val=&quot;6A204B83&quot;/&gt;&lt;wsp:rsid wsp:val=&quot;6A2E511B&quot;/&gt;&lt;wsp:rsid wsp:val=&quot;6A351DDA&quot;/&gt;&lt;wsp:rsid wsp:val=&quot;6A3D3B05&quot;/&gt;&lt;wsp:rsid wsp:val=&quot;6A5452F7&quot;/&gt;&lt;wsp:rsid wsp:val=&quot;6A696874&quot;/&gt;&lt;wsp:rsid wsp:val=&quot;6A6C0322&quot;/&gt;&lt;wsp:rsid wsp:val=&quot;6A6C7FAF&quot;/&gt;&lt;wsp:rsid wsp:val=&quot;6A9264B2&quot;/&gt;&lt;wsp:rsid wsp:val=&quot;6A9B4007&quot;/&gt;&lt;wsp:rsid wsp:val=&quot;6AAA152B&quot;/&gt;&lt;wsp:rsid wsp:val=&quot;6AAF5A85&quot;/&gt;&lt;wsp:rsid wsp:val=&quot;6AB844F9&quot;/&gt;&lt;wsp:rsid wsp:val=&quot;6ABB3EDE&quot;/&gt;&lt;wsp:rsid wsp:val=&quot;6AC349AB&quot;/&gt;&lt;wsp:rsid wsp:val=&quot;6ACA3950&quot;/&gt;&lt;wsp:rsid wsp:val=&quot;6AD11CA6&quot;/&gt;&lt;wsp:rsid wsp:val=&quot;6AFE4362&quot;/&gt;&lt;wsp:rsid wsp:val=&quot;6B0E6292&quot;/&gt;&lt;wsp:rsid wsp:val=&quot;6B224534&quot;/&gt;&lt;wsp:rsid wsp:val=&quot;6B417AC1&quot;/&gt;&lt;wsp:rsid wsp:val=&quot;6B4B0699&quot;/&gt;&lt;wsp:rsid wsp:val=&quot;6B4C06D7&quot;/&gt;&lt;wsp:rsid wsp:val=&quot;6B4E4EFF&quot;/&gt;&lt;wsp:rsid wsp:val=&quot;6B581916&quot;/&gt;&lt;wsp:rsid wsp:val=&quot;6B720DF9&quot;/&gt;&lt;wsp:rsid wsp:val=&quot;6B774D46&quot;/&gt;&lt;wsp:rsid wsp:val=&quot;6BA42FFF&quot;/&gt;&lt;wsp:rsid wsp:val=&quot;6BA87639&quot;/&gt;&lt;wsp:rsid wsp:val=&quot;6BA96517&quot;/&gt;&lt;wsp:rsid wsp:val=&quot;6BAC1F16&quot;/&gt;&lt;wsp:rsid wsp:val=&quot;6BB14AC3&quot;/&gt;&lt;wsp:rsid wsp:val=&quot;6BBD681C&quot;/&gt;&lt;wsp:rsid wsp:val=&quot;6BC1664A&quot;/&gt;&lt;wsp:rsid wsp:val=&quot;6BEE17E6&quot;/&gt;&lt;wsp:rsid wsp:val=&quot;6BF96E85&quot;/&gt;&lt;wsp:rsid wsp:val=&quot;6C0044E1&quot;/&gt;&lt;wsp:rsid wsp:val=&quot;6C092C53&quot;/&gt;&lt;wsp:rsid wsp:val=&quot;6C153DEC&quot;/&gt;&lt;wsp:rsid wsp:val=&quot;6C1D5BD3&quot;/&gt;&lt;wsp:rsid wsp:val=&quot;6C1F7D6C&quot;/&gt;&lt;wsp:rsid wsp:val=&quot;6C2041DA&quot;/&gt;&lt;wsp:rsid wsp:val=&quot;6C3C5F8F&quot;/&gt;&lt;wsp:rsid wsp:val=&quot;6C5926F0&quot;/&gt;&lt;wsp:rsid wsp:val=&quot;6C6A7DCE&quot;/&gt;&lt;wsp:rsid wsp:val=&quot;6C7167A2&quot;/&gt;&lt;wsp:rsid wsp:val=&quot;6C7C3DBB&quot;/&gt;&lt;wsp:rsid wsp:val=&quot;6C9200E2&quot;/&gt;&lt;wsp:rsid wsp:val=&quot;6CA37839&quot;/&gt;&lt;wsp:rsid wsp:val=&quot;6CA412D3&quot;/&gt;&lt;wsp:rsid wsp:val=&quot;6CA50720&quot;/&gt;&lt;wsp:rsid wsp:val=&quot;6CAA29CA&quot;/&gt;&lt;wsp:rsid wsp:val=&quot;6CBB7F17&quot;/&gt;&lt;wsp:rsid wsp:val=&quot;6D0152A4&quot;/&gt;&lt;wsp:rsid wsp:val=&quot;6D0C62D7&quot;/&gt;&lt;wsp:rsid wsp:val=&quot;6D0E6AEA&quot;/&gt;&lt;wsp:rsid wsp:val=&quot;6D2A225B&quot;/&gt;&lt;wsp:rsid wsp:val=&quot;6D53095A&quot;/&gt;&lt;wsp:rsid wsp:val=&quot;6D550FEB&quot;/&gt;&lt;wsp:rsid wsp:val=&quot;6D596B73&quot;/&gt;&lt;wsp:rsid wsp:val=&quot;6D5B1B9F&quot;/&gt;&lt;wsp:rsid wsp:val=&quot;6D6A30F9&quot;/&gt;&lt;wsp:rsid wsp:val=&quot;6D7226D4&quot;/&gt;&lt;wsp:rsid wsp:val=&quot;6D8A27C7&quot;/&gt;&lt;wsp:rsid wsp:val=&quot;6D9B68FC&quot;/&gt;&lt;wsp:rsid wsp:val=&quot;6D9C7B4C&quot;/&gt;&lt;wsp:rsid wsp:val=&quot;6DA31CDD&quot;/&gt;&lt;wsp:rsid wsp:val=&quot;6DAA5881&quot;/&gt;&lt;wsp:rsid wsp:val=&quot;6DAC2180&quot;/&gt;&lt;wsp:rsid wsp:val=&quot;6DB62F45&quot;/&gt;&lt;wsp:rsid wsp:val=&quot;6DCB6153&quot;/&gt;&lt;wsp:rsid wsp:val=&quot;6DCC691E&quot;/&gt;&lt;wsp:rsid wsp:val=&quot;6DDE57B1&quot;/&gt;&lt;wsp:rsid wsp:val=&quot;6DE611EC&quot;/&gt;&lt;wsp:rsid wsp:val=&quot;6DEF25BA&quot;/&gt;&lt;wsp:rsid wsp:val=&quot;6E0C12AB&quot;/&gt;&lt;wsp:rsid wsp:val=&quot;6E1469F8&quot;/&gt;&lt;wsp:rsid wsp:val=&quot;6E267EFF&quot;/&gt;&lt;wsp:rsid wsp:val=&quot;6E2C0CB8&quot;/&gt;&lt;wsp:rsid wsp:val=&quot;6E2F1180&quot;/&gt;&lt;wsp:rsid wsp:val=&quot;6E3456F7&quot;/&gt;&lt;wsp:rsid wsp:val=&quot;6E3D4CAA&quot;/&gt;&lt;wsp:rsid wsp:val=&quot;6E560DEC&quot;/&gt;&lt;wsp:rsid wsp:val=&quot;6E5F1977&quot;/&gt;&lt;wsp:rsid wsp:val=&quot;6E647B7E&quot;/&gt;&lt;wsp:rsid wsp:val=&quot;6E6E0491&quot;/&gt;&lt;wsp:rsid wsp:val=&quot;6E7627CC&quot;/&gt;&lt;wsp:rsid wsp:val=&quot;6E8A6422&quot;/&gt;&lt;wsp:rsid wsp:val=&quot;6E942F58&quot;/&gt;&lt;wsp:rsid wsp:val=&quot;6ED7042E&quot;/&gt;&lt;wsp:rsid wsp:val=&quot;6EDC2D88&quot;/&gt;&lt;wsp:rsid wsp:val=&quot;6EE9036F&quot;/&gt;&lt;wsp:rsid wsp:val=&quot;6F0C6EBB&quot;/&gt;&lt;wsp:rsid wsp:val=&quot;6F1605E6&quot;/&gt;&lt;wsp:rsid wsp:val=&quot;6F45734F&quot;/&gt;&lt;wsp:rsid wsp:val=&quot;6F534244&quot;/&gt;&lt;wsp:rsid wsp:val=&quot;6F5A6BC3&quot;/&gt;&lt;wsp:rsid wsp:val=&quot;6F626372&quot;/&gt;&lt;wsp:rsid wsp:val=&quot;6F6E6C00&quot;/&gt;&lt;wsp:rsid wsp:val=&quot;6F79399B&quot;/&gt;&lt;wsp:rsid wsp:val=&quot;6F8B0BFC&quot;/&gt;&lt;wsp:rsid wsp:val=&quot;6FAF6FB8&quot;/&gt;&lt;wsp:rsid wsp:val=&quot;6FBA5BA5&quot;/&gt;&lt;wsp:rsid wsp:val=&quot;6FCB595B&quot;/&gt;&lt;wsp:rsid wsp:val=&quot;6FDC51A6&quot;/&gt;&lt;wsp:rsid wsp:val=&quot;6FEA74B8&quot;/&gt;&lt;wsp:rsid wsp:val=&quot;700222FD&quot;/&gt;&lt;wsp:rsid wsp:val=&quot;702A2B32&quot;/&gt;&lt;wsp:rsid wsp:val=&quot;702B4884&quot;/&gt;&lt;wsp:rsid wsp:val=&quot;702C3DBC&quot;/&gt;&lt;wsp:rsid wsp:val=&quot;703F2EE4&quot;/&gt;&lt;wsp:rsid wsp:val=&quot;70526BE1&quot;/&gt;&lt;wsp:rsid wsp:val=&quot;705D3E36&quot;/&gt;&lt;wsp:rsid wsp:val=&quot;706D7769&quot;/&gt;&lt;wsp:rsid wsp:val=&quot;707611E7&quot;/&gt;&lt;wsp:rsid wsp:val=&quot;7079403C&quot;/&gt;&lt;wsp:rsid wsp:val=&quot;708D6857&quot;/&gt;&lt;wsp:rsid wsp:val=&quot;7095709D&quot;/&gt;&lt;wsp:rsid wsp:val=&quot;70AD7B94&quot;/&gt;&lt;wsp:rsid wsp:val=&quot;70C02ACC&quot;/&gt;&lt;wsp:rsid wsp:val=&quot;70CF1BD5&quot;/&gt;&lt;wsp:rsid wsp:val=&quot;70EF0C74&quot;/&gt;&lt;wsp:rsid wsp:val=&quot;71082FD7&quot;/&gt;&lt;wsp:rsid wsp:val=&quot;71132B06&quot;/&gt;&lt;wsp:rsid wsp:val=&quot;712B27B0&quot;/&gt;&lt;wsp:rsid wsp:val=&quot;71372C83&quot;/&gt;&lt;wsp:rsid wsp:val=&quot;714410AC&quot;/&gt;&lt;wsp:rsid wsp:val=&quot;714707DA&quot;/&gt;&lt;wsp:rsid wsp:val=&quot;714831CE&quot;/&gt;&lt;wsp:rsid wsp:val=&quot;714F7850&quot;/&gt;&lt;wsp:rsid wsp:val=&quot;715F40A7&quot;/&gt;&lt;wsp:rsid wsp:val=&quot;71626DD3&quot;/&gt;&lt;wsp:rsid wsp:val=&quot;716E4857&quot;/&gt;&lt;wsp:rsid wsp:val=&quot;71706AEB&quot;/&gt;&lt;wsp:rsid wsp:val=&quot;71782114&quot;/&gt;&lt;wsp:rsid wsp:val=&quot;717A74F7&quot;/&gt;&lt;wsp:rsid wsp:val=&quot;717F50DA&quot;/&gt;&lt;wsp:rsid wsp:val=&quot;718662BB&quot;/&gt;&lt;wsp:rsid wsp:val=&quot;718B3F6A&quot;/&gt;&lt;wsp:rsid wsp:val=&quot;71AE4452&quot;/&gt;&lt;wsp:rsid wsp:val=&quot;71C0079D&quot;/&gt;&lt;wsp:rsid wsp:val=&quot;71D30C83&quot;/&gt;&lt;wsp:rsid wsp:val=&quot;71DB4E8F&quot;/&gt;&lt;wsp:rsid wsp:val=&quot;71DD16D8&quot;/&gt;&lt;wsp:rsid wsp:val=&quot;71E40716&quot;/&gt;&lt;wsp:rsid wsp:val=&quot;71F42514&quot;/&gt;&lt;wsp:rsid wsp:val=&quot;72037FC4&quot;/&gt;&lt;wsp:rsid wsp:val=&quot;72056294&quot;/&gt;&lt;wsp:rsid wsp:val=&quot;721A3265&quot;/&gt;&lt;wsp:rsid wsp:val=&quot;722435DE&quot;/&gt;&lt;wsp:rsid wsp:val=&quot;723F7DCA&quot;/&gt;&lt;wsp:rsid wsp:val=&quot;72627ABD&quot;/&gt;&lt;wsp:rsid wsp:val=&quot;72651DED&quot;/&gt;&lt;wsp:rsid wsp:val=&quot;72792D68&quot;/&gt;&lt;wsp:rsid wsp:val=&quot;728008B9&quot;/&gt;&lt;wsp:rsid wsp:val=&quot;72846E7D&quot;/&gt;&lt;wsp:rsid wsp:val=&quot;72910196&quot;/&gt;&lt;wsp:rsid wsp:val=&quot;7298108E&quot;/&gt;&lt;wsp:rsid wsp:val=&quot;729B6830&quot;/&gt;&lt;wsp:rsid wsp:val=&quot;72BF595E&quot;/&gt;&lt;wsp:rsid wsp:val=&quot;72C61FDA&quot;/&gt;&lt;wsp:rsid wsp:val=&quot;72C95033&quot;/&gt;&lt;wsp:rsid wsp:val=&quot;72CF5913&quot;/&gt;&lt;wsp:rsid wsp:val=&quot;72DB4503&quot;/&gt;&lt;wsp:rsid wsp:val=&quot;72DC7466&quot;/&gt;&lt;wsp:rsid wsp:val=&quot;731D0A2F&quot;/&gt;&lt;wsp:rsid wsp:val=&quot;732574F6&quot;/&gt;&lt;wsp:rsid wsp:val=&quot;73630884&quot;/&gt;&lt;wsp:rsid wsp:val=&quot;73632D2C&quot;/&gt;&lt;wsp:rsid wsp:val=&quot;736476FE&quot;/&gt;&lt;wsp:rsid wsp:val=&quot;73740851&quot;/&gt;&lt;wsp:rsid wsp:val=&quot;738743F9&quot;/&gt;&lt;wsp:rsid wsp:val=&quot;73A51B97&quot;/&gt;&lt;wsp:rsid wsp:val=&quot;73AE0F1B&quot;/&gt;&lt;wsp:rsid wsp:val=&quot;73C2491E&quot;/&gt;&lt;wsp:rsid wsp:val=&quot;73C8614C&quot;/&gt;&lt;wsp:rsid wsp:val=&quot;73F42354&quot;/&gt;&lt;wsp:rsid wsp:val=&quot;740A7DE9&quot;/&gt;&lt;wsp:rsid wsp:val=&quot;74181BEC&quot;/&gt;&lt;wsp:rsid wsp:val=&quot;74374B39&quot;/&gt;&lt;wsp:rsid wsp:val=&quot;74427950&quot;/&gt;&lt;wsp:rsid wsp:val=&quot;744F420B&quot;/&gt;&lt;wsp:rsid wsp:val=&quot;745E193D&quot;/&gt;&lt;wsp:rsid wsp:val=&quot;7470345E&quot;/&gt;&lt;wsp:rsid wsp:val=&quot;74981110&quot;/&gt;&lt;wsp:rsid wsp:val=&quot;749C52C0&quot;/&gt;&lt;wsp:rsid wsp:val=&quot;74C40D5B&quot;/&gt;&lt;wsp:rsid wsp:val=&quot;74CA7DB4&quot;/&gt;&lt;wsp:rsid wsp:val=&quot;74DB6EBD&quot;/&gt;&lt;wsp:rsid wsp:val=&quot;74E44085&quot;/&gt;&lt;wsp:rsid wsp:val=&quot;74FF7868&quot;/&gt;&lt;wsp:rsid wsp:val=&quot;751563E5&quot;/&gt;&lt;wsp:rsid wsp:val=&quot;75233D0F&quot;/&gt;&lt;wsp:rsid wsp:val=&quot;752F569A&quot;/&gt;&lt;wsp:rsid wsp:val=&quot;753C7F0A&quot;/&gt;&lt;wsp:rsid wsp:val=&quot;75440054&quot;/&gt;&lt;wsp:rsid wsp:val=&quot;75452401&quot;/&gt;&lt;wsp:rsid wsp:val=&quot;755148EE&quot;/&gt;&lt;wsp:rsid wsp:val=&quot;757F5A2A&quot;/&gt;&lt;wsp:rsid wsp:val=&quot;75883E27&quot;/&gt;&lt;wsp:rsid wsp:val=&quot;759D6A64&quot;/&gt;&lt;wsp:rsid wsp:val=&quot;75A35923&quot;/&gt;&lt;wsp:rsid wsp:val=&quot;75A530DD&quot;/&gt;&lt;wsp:rsid wsp:val=&quot;75C73CD0&quot;/&gt;&lt;wsp:rsid wsp:val=&quot;75CB2DAA&quot;/&gt;&lt;wsp:rsid wsp:val=&quot;76094349&quot;/&gt;&lt;wsp:rsid wsp:val=&quot;76254A6C&quot;/&gt;&lt;wsp:rsid wsp:val=&quot;762750EA&quot;/&gt;&lt;wsp:rsid wsp:val=&quot;762A114A&quot;/&gt;&lt;wsp:rsid wsp:val=&quot;76327598&quot;/&gt;&lt;wsp:rsid wsp:val=&quot;763A2375&quot;/&gt;&lt;wsp:rsid wsp:val=&quot;764F1B81&quot;/&gt;&lt;wsp:rsid wsp:val=&quot;765A7B9D&quot;/&gt;&lt;wsp:rsid wsp:val=&quot;766672E5&quot;/&gt;&lt;wsp:rsid wsp:val=&quot;76692A5F&quot;/&gt;&lt;wsp:rsid wsp:val=&quot;76770550&quot;/&gt;&lt;wsp:rsid wsp:val=&quot;767921D6&quot;/&gt;&lt;wsp:rsid wsp:val=&quot;767F7F33&quot;/&gt;&lt;wsp:rsid wsp:val=&quot;76891D31&quot;/&gt;&lt;wsp:rsid wsp:val=&quot;76997C8C&quot;/&gt;&lt;wsp:rsid wsp:val=&quot;769B5B80&quot;/&gt;&lt;wsp:rsid wsp:val=&quot;76C21499&quot;/&gt;&lt;wsp:rsid wsp:val=&quot;76D569DC&quot;/&gt;&lt;wsp:rsid wsp:val=&quot;76F077E9&quot;/&gt;&lt;wsp:rsid wsp:val=&quot;7701533E&quot;/&gt;&lt;wsp:rsid wsp:val=&quot;770D08B2&quot;/&gt;&lt;wsp:rsid wsp:val=&quot;771076D1&quot;/&gt;&lt;wsp:rsid wsp:val=&quot;77161DE7&quot;/&gt;&lt;wsp:rsid wsp:val=&quot;771C6295&quot;/&gt;&lt;wsp:rsid wsp:val=&quot;772C0B5E&quot;/&gt;&lt;wsp:rsid wsp:val=&quot;772E017A&quot;/&gt;&lt;wsp:rsid wsp:val=&quot;7738216A&quot;/&gt;&lt;wsp:rsid wsp:val=&quot;773A3E17&quot;/&gt;&lt;wsp:rsid wsp:val=&quot;773C4A3F&quot;/&gt;&lt;wsp:rsid wsp:val=&quot;774F42E0&quot;/&gt;&lt;wsp:rsid wsp:val=&quot;777C05B4&quot;/&gt;&lt;wsp:rsid wsp:val=&quot;777F7D38&quot;/&gt;&lt;wsp:rsid wsp:val=&quot;7789193B&quot;/&gt;&lt;wsp:rsid wsp:val=&quot;77910377&quot;/&gt;&lt;wsp:rsid wsp:val=&quot;77964E9C&quot;/&gt;&lt;wsp:rsid wsp:val=&quot;779F407A&quot;/&gt;&lt;wsp:rsid wsp:val=&quot;77AC377D&quot;/&gt;&lt;wsp:rsid wsp:val=&quot;77B413F9&quot;/&gt;&lt;wsp:rsid wsp:val=&quot;77C760FB&quot;/&gt;&lt;wsp:rsid wsp:val=&quot;77C902A3&quot;/&gt;&lt;wsp:rsid wsp:val=&quot;77D9044A&quot;/&gt;&lt;wsp:rsid wsp:val=&quot;77DF5788&quot;/&gt;&lt;wsp:rsid wsp:val=&quot;77E36CD8&quot;/&gt;&lt;wsp:rsid wsp:val=&quot;780868FE&quot;/&gt;&lt;wsp:rsid wsp:val=&quot;783B7B58&quot;/&gt;&lt;wsp:rsid wsp:val=&quot;784150EE&quot;/&gt;&lt;wsp:rsid wsp:val=&quot;7853272D&quot;/&gt;&lt;wsp:rsid wsp:val=&quot;78754116&quot;/&gt;&lt;wsp:rsid wsp:val=&quot;788A077F&quot;/&gt;&lt;wsp:rsid wsp:val=&quot;789064B1&quot;/&gt;&lt;wsp:rsid wsp:val=&quot;78AD7BF3&quot;/&gt;&lt;wsp:rsid wsp:val=&quot;78B2126B&quot;/&gt;&lt;wsp:rsid wsp:val=&quot;78C0592C&quot;/&gt;&lt;wsp:rsid wsp:val=&quot;78D16950&quot;/&gt;&lt;wsp:rsid wsp:val=&quot;78D34E43&quot;/&gt;&lt;wsp:rsid wsp:val=&quot;78D36825&quot;/&gt;&lt;wsp:rsid wsp:val=&quot;78D759AE&quot;/&gt;&lt;wsp:rsid wsp:val=&quot;78E74DC2&quot;/&gt;&lt;wsp:rsid wsp:val=&quot;78ED308C&quot;/&gt;&lt;wsp:rsid wsp:val=&quot;78F12B0B&quot;/&gt;&lt;wsp:rsid wsp:val=&quot;7902262E&quot;/&gt;&lt;wsp:rsid wsp:val=&quot;79366E4B&quot;/&gt;&lt;wsp:rsid wsp:val=&quot;7937053A&quot;/&gt;&lt;wsp:rsid wsp:val=&quot;793B3960&quot;/&gt;&lt;wsp:rsid wsp:val=&quot;793D6983&quot;/&gt;&lt;wsp:rsid wsp:val=&quot;795A7E31&quot;/&gt;&lt;wsp:rsid wsp:val=&quot;796C1483&quot;/&gt;&lt;wsp:rsid wsp:val=&quot;797C2617&quot;/&gt;&lt;wsp:rsid wsp:val=&quot;79834DEF&quot;/&gt;&lt;wsp:rsid wsp:val=&quot;798A27BB&quot;/&gt;&lt;wsp:rsid wsp:val=&quot;798F63CA&quot;/&gt;&lt;wsp:rsid wsp:val=&quot;79AA7AD7&quot;/&gt;&lt;wsp:rsid wsp:val=&quot;79C10DD2&quot;/&gt;&lt;wsp:rsid wsp:val=&quot;79CA31EE&quot;/&gt;&lt;wsp:rsid wsp:val=&quot;79D116AF&quot;/&gt;&lt;wsp:rsid wsp:val=&quot;79D97389&quot;/&gt;&lt;wsp:rsid wsp:val=&quot;79E72193&quot;/&gt;&lt;wsp:rsid wsp:val=&quot;79E92BC6&quot;/&gt;&lt;wsp:rsid wsp:val=&quot;79F61D17&quot;/&gt;&lt;wsp:rsid wsp:val=&quot;79F7465D&quot;/&gt;&lt;wsp:rsid wsp:val=&quot;7A2D792F&quot;/&gt;&lt;wsp:rsid wsp:val=&quot;7A367DFE&quot;/&gt;&lt;wsp:rsid wsp:val=&quot;7A377BCB&quot;/&gt;&lt;wsp:rsid wsp:val=&quot;7A566D84&quot;/&gt;&lt;wsp:rsid wsp:val=&quot;7A606797&quot;/&gt;&lt;wsp:rsid wsp:val=&quot;7A9668A6&quot;/&gt;&lt;wsp:rsid wsp:val=&quot;7A9D1708&quot;/&gt;&lt;wsp:rsid wsp:val=&quot;7AAB257B&quot;/&gt;&lt;wsp:rsid wsp:val=&quot;7AC55E4D&quot;/&gt;&lt;wsp:rsid wsp:val=&quot;7AEE1A23&quot;/&gt;&lt;wsp:rsid wsp:val=&quot;7B302529&quot;/&gt;&lt;wsp:rsid wsp:val=&quot;7B572712&quot;/&gt;&lt;wsp:rsid wsp:val=&quot;7BAF48F9&quot;/&gt;&lt;wsp:rsid wsp:val=&quot;7BB0747C&quot;/&gt;&lt;wsp:rsid wsp:val=&quot;7BDA5E3D&quot;/&gt;&lt;wsp:rsid wsp:val=&quot;7BE77659&quot;/&gt;&lt;wsp:rsid wsp:val=&quot;7BF115E5&quot;/&gt;&lt;wsp:rsid wsp:val=&quot;7C0311BD&quot;/&gt;&lt;wsp:rsid wsp:val=&quot;7C3376E0&quot;/&gt;&lt;wsp:rsid wsp:val=&quot;7C393B06&quot;/&gt;&lt;wsp:rsid wsp:val=&quot;7C497553&quot;/&gt;&lt;wsp:rsid wsp:val=&quot;7C5100F6&quot;/&gt;&lt;wsp:rsid wsp:val=&quot;7C687AE6&quot;/&gt;&lt;wsp:rsid wsp:val=&quot;7C7D2B27&quot;/&gt;&lt;wsp:rsid wsp:val=&quot;7C832A14&quot;/&gt;&lt;wsp:rsid wsp:val=&quot;7C966BE4&quot;/&gt;&lt;wsp:rsid wsp:val=&quot;7C991A88&quot;/&gt;&lt;wsp:rsid wsp:val=&quot;7C9E3209&quot;/&gt;&lt;wsp:rsid wsp:val=&quot;7CB17CEB&quot;/&gt;&lt;wsp:rsid wsp:val=&quot;7CB563E3&quot;/&gt;&lt;wsp:rsid wsp:val=&quot;7CB60377&quot;/&gt;&lt;wsp:rsid wsp:val=&quot;7CB72D6E&quot;/&gt;&lt;wsp:rsid wsp:val=&quot;7CC23920&quot;/&gt;&lt;wsp:rsid wsp:val=&quot;7CCE6561&quot;/&gt;&lt;wsp:rsid wsp:val=&quot;7CE20D6D&quot;/&gt;&lt;wsp:rsid wsp:val=&quot;7D0924CC&quot;/&gt;&lt;wsp:rsid wsp:val=&quot;7D137FFB&quot;/&gt;&lt;wsp:rsid wsp:val=&quot;7D1D66E1&quot;/&gt;&lt;wsp:rsid wsp:val=&quot;7D346B68&quot;/&gt;&lt;wsp:rsid wsp:val=&quot;7D584A95&quot;/&gt;&lt;wsp:rsid wsp:val=&quot;7D823D84&quot;/&gt;&lt;wsp:rsid wsp:val=&quot;7D9277DE&quot;/&gt;&lt;wsp:rsid wsp:val=&quot;7DB4179D&quot;/&gt;&lt;wsp:rsid wsp:val=&quot;7DB60F5F&quot;/&gt;&lt;wsp:rsid wsp:val=&quot;7DB86708&quot;/&gt;&lt;wsp:rsid wsp:val=&quot;7DE515A3&quot;/&gt;&lt;wsp:rsid wsp:val=&quot;7DF64A6F&quot;/&gt;&lt;wsp:rsid wsp:val=&quot;7E0210A3&quot;/&gt;&lt;wsp:rsid wsp:val=&quot;7E064876&quot;/&gt;&lt;wsp:rsid wsp:val=&quot;7E07636B&quot;/&gt;&lt;wsp:rsid wsp:val=&quot;7E2817F5&quot;/&gt;&lt;wsp:rsid wsp:val=&quot;7E3B37DD&quot;/&gt;&lt;wsp:rsid wsp:val=&quot;7E454955&quot;/&gt;&lt;wsp:rsid wsp:val=&quot;7E4A612F&quot;/&gt;&lt;wsp:rsid wsp:val=&quot;7E5E4BA7&quot;/&gt;&lt;wsp:rsid wsp:val=&quot;7E623FD6&quot;/&gt;&lt;wsp:rsid wsp:val=&quot;7E6568DE&quot;/&gt;&lt;wsp:rsid wsp:val=&quot;7E71695E&quot;/&gt;&lt;wsp:rsid wsp:val=&quot;7E926441&quot;/&gt;&lt;wsp:rsid wsp:val=&quot;7E9A7E57&quot;/&gt;&lt;wsp:rsid wsp:val=&quot;7EA41D17&quot;/&gt;&lt;wsp:rsid wsp:val=&quot;7EAC1C7A&quot;/&gt;&lt;wsp:rsid wsp:val=&quot;7EB55047&quot;/&gt;&lt;wsp:rsid wsp:val=&quot;7EE46143&quot;/&gt;&lt;wsp:rsid wsp:val=&quot;7EF91408&quot;/&gt;&lt;wsp:rsid wsp:val=&quot;7F4117F1&quot;/&gt;&lt;wsp:rsid wsp:val=&quot;7F425225&quot;/&gt;&lt;wsp:rsid wsp:val=&quot;7F5349F3&quot;/&gt;&lt;wsp:rsid wsp:val=&quot;7F800037&quot;/&gt;&lt;wsp:rsid wsp:val=&quot;7F977AF0&quot;/&gt;&lt;wsp:rsid wsp:val=&quot;7FA95DC6&quot;/&gt;&lt;wsp:rsid wsp:val=&quot;7FAE1AA4&quot;/&gt;&lt;wsp:rsid wsp:val=&quot;7FBE3D7D&quot;/&gt;&lt;wsp:rsid wsp:val=&quot;7FF37124&quot;/&gt;&lt;wsp:rsid wsp:val=&quot;7FF4629D&quot;/&gt;&lt;wsp:rsid wsp:val=&quot;7FF707E0&quot;/&gt;&lt;/wsp:rsids&gt;&lt;/w:docPr&gt;&lt;w:body&gt;&lt;wx:sect&gt;&lt;w:p wsp:rsidR=&quot;00000000&quot; wsp:rsidRDefault=&quot;00315A5C&quot; wsp:rsidP=&quot;00315A5C&quot;&gt;&lt;m:oMathPara&gt;&lt;m:oMath&gt;&lt;m:r&gt;&lt;w:rPr&gt;&lt;w:rFonts w:ascii=&quot;Cambria Math&quot; w:h-ansi=&quot;Cambria Math&quot;/&gt;&lt;wx:font wx:val=&quot;Cambria Math&quot;/&gt;&lt;w:i/&gt;&lt;w:lang w:val=&quot;EN-US&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F835FC" w:rsidRPr="003A273D">
        <w:rPr>
          <w:rFonts w:ascii="Times New Roman" w:hAnsi="Times New Roman"/>
          <w:lang w:val="en-US"/>
        </w:rPr>
        <w:fldChar w:fldCharType="end"/>
      </w:r>
      <w:r w:rsidR="00F835FC" w:rsidRPr="003A273D">
        <w:rPr>
          <w:rFonts w:ascii="Times New Roman" w:hAnsi="Times New Roman"/>
          <w:lang w:val="en-US"/>
        </w:rPr>
        <w:t xml:space="preserve"> is the actual number of transmitted SSBs determined according to </w:t>
      </w:r>
      <w:proofErr w:type="spellStart"/>
      <w:r w:rsidR="00F835FC" w:rsidRPr="003A273D">
        <w:rPr>
          <w:rFonts w:ascii="Times New Roman" w:hAnsi="Times New Roman"/>
          <w:i/>
          <w:lang w:val="en-US"/>
        </w:rPr>
        <w:t>ssb_PositionsInBurst</w:t>
      </w:r>
      <w:proofErr w:type="spellEnd"/>
      <w:r w:rsidR="00F835FC" w:rsidRPr="003A273D">
        <w:rPr>
          <w:rFonts w:ascii="Times New Roman" w:hAnsi="Times New Roman"/>
          <w:lang w:val="en-US"/>
        </w:rPr>
        <w:t xml:space="preserve"> in SIB1. Further, the </w:t>
      </w:r>
      <w:r w:rsidR="00F835FC" w:rsidRPr="003A273D">
        <w:rPr>
          <w:rFonts w:ascii="Times New Roman" w:hAnsi="Times New Roman"/>
          <w:lang w:val="en-US"/>
        </w:rPr>
        <w:fldChar w:fldCharType="begin"/>
      </w:r>
      <w:r w:rsidR="00F835FC" w:rsidRPr="003A273D">
        <w:rPr>
          <w:rFonts w:ascii="Times New Roman" w:hAnsi="Times New Roman"/>
          <w:lang w:val="en-US"/>
        </w:rPr>
        <w:instrText xml:space="preserve"> QUOTE </w:instrText>
      </w:r>
      <w:r w:rsidR="003E6131">
        <w:rPr>
          <w:rFonts w:ascii="Times New Roman" w:hAnsi="Times New Roman"/>
          <w:noProof/>
          <w:position w:val="-5"/>
        </w:rPr>
        <w:pict w14:anchorId="7A3152C5">
          <v:shape id="_x0000_i1029" type="#_x0000_t75" alt="" style="width:6pt;height:12.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stylePaneFormatFilter w:val=&quot;3F01&quot;/&gt;&lt;w:defaultTabStop w:val=&quot;567&quot;/&gt;&lt;w:hyphenationZone w:val=&quot;425&quot;/&gt;&lt;w:doNotHyphenateCaps/&gt;&lt;w:drawingGridHorizontalSpacing w:val=&quot;120&quot;/&gt;&lt;w:drawingGridVerticalSpacing w:val=&quot;120&quot;/&gt;&lt;w:useMarginsForDrawingGridOrigin/&gt;&lt;w:doNotShadeFormData/&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applyBreakingRules/&gt;&lt;w:dontGrowAutofit/&gt;&lt;w:useFELayout/&gt;&lt;/w:compat&gt;&lt;wsp:rsids&gt;&lt;wsp:rsidRoot wsp:val=&quot;00100F45&quot;/&gt;&lt;wsp:rsid wsp:val=&quot;000006E1&quot;/&gt;&lt;wsp:rsid wsp:val=&quot;000011DE&quot;/&gt;&lt;wsp:rsid wsp:val=&quot;00001A2B&quot;/&gt;&lt;wsp:rsid wsp:val=&quot;00001CB0&quot;/&gt;&lt;wsp:rsid wsp:val=&quot;00002A37&quot;/&gt;&lt;wsp:rsid wsp:val=&quot;00002A63&quot;/&gt;&lt;wsp:rsid wsp:val=&quot;000032DF&quot;/&gt;&lt;wsp:rsid wsp:val=&quot;000032F4&quot;/&gt;&lt;wsp:rsid wsp:val=&quot;000034E4&quot;/&gt;&lt;wsp:rsid wsp:val=&quot;0000541E&quot;/&gt;&lt;wsp:rsid wsp:val=&quot;00006446&quot;/&gt;&lt;wsp:rsid wsp:val=&quot;00006896&quot;/&gt;&lt;wsp:rsid wsp:val=&quot;00006EDC&quot;/&gt;&lt;wsp:rsid wsp:val=&quot;0000733B&quot;/&gt;&lt;wsp:rsid wsp:val=&quot;00007CDC&quot;/&gt;&lt;wsp:rsid wsp:val=&quot;00010CDD&quot;/&gt;&lt;wsp:rsid wsp:val=&quot;0001115E&quot;/&gt;&lt;wsp:rsid wsp:val=&quot;00011824&quot;/&gt;&lt;wsp:rsid wsp:val=&quot;00011B28&quot;/&gt;&lt;wsp:rsid wsp:val=&quot;00011CE9&quot;/&gt;&lt;wsp:rsid wsp:val=&quot;000126CB&quot;/&gt;&lt;wsp:rsid wsp:val=&quot;00012CA8&quot;/&gt;&lt;wsp:rsid wsp:val=&quot;000130DA&quot;/&gt;&lt;wsp:rsid wsp:val=&quot;00013C6E&quot;/&gt;&lt;wsp:rsid wsp:val=&quot;00013FC9&quot;/&gt;&lt;wsp:rsid wsp:val=&quot;00014455&quot;/&gt;&lt;wsp:rsid wsp:val=&quot;00014BD6&quot;/&gt;&lt;wsp:rsid wsp:val=&quot;00015D15&quot;/&gt;&lt;wsp:rsid wsp:val=&quot;0002005B&quot;/&gt;&lt;wsp:rsid wsp:val=&quot;000209F3&quot;/&gt;&lt;wsp:rsid wsp:val=&quot;00020BBB&quot;/&gt;&lt;wsp:rsid wsp:val=&quot;00020C30&quot;/&gt;&lt;wsp:rsid wsp:val=&quot;00021818&quot;/&gt;&lt;wsp:rsid wsp:val=&quot;00023678&quot;/&gt;&lt;wsp:rsid wsp:val=&quot;00023B49&quot;/&gt;&lt;wsp:rsid wsp:val=&quot;00023BDC&quot;/&gt;&lt;wsp:rsid wsp:val=&quot;00024170&quot;/&gt;&lt;wsp:rsid wsp:val=&quot;00024E02&quot;/&gt;&lt;wsp:rsid wsp:val=&quot;00025347&quot;/&gt;&lt;wsp:rsid wsp:val=&quot;0002564D&quot;/&gt;&lt;wsp:rsid wsp:val=&quot;00025C23&quot;/&gt;&lt;wsp:rsid wsp:val=&quot;00025ECA&quot;/&gt;&lt;wsp:rsid wsp:val=&quot;000263D8&quot;/&gt;&lt;wsp:rsid wsp:val=&quot;0002781C&quot;/&gt;&lt;wsp:rsid wsp:val=&quot;00030E4A&quot;/&gt;&lt;wsp:rsid wsp:val=&quot;000311C7&quot;/&gt;&lt;wsp:rsid wsp:val=&quot;0003179E&quot;/&gt;&lt;wsp:rsid wsp:val=&quot;00032374&quot;/&gt;&lt;wsp:rsid wsp:val=&quot;000325B8&quot;/&gt;&lt;wsp:rsid wsp:val=&quot;00032632&quot;/&gt;&lt;wsp:rsid wsp:val=&quot;0003480D&quot;/&gt;&lt;wsp:rsid wsp:val=&quot;00034C15&quot;/&gt;&lt;wsp:rsid wsp:val=&quot;00035706&quot;/&gt;&lt;wsp:rsid wsp:val=&quot;00035E1B&quot;/&gt;&lt;wsp:rsid wsp:val=&quot;00036161&quot;/&gt;&lt;wsp:rsid wsp:val=&quot;000364B8&quot;/&gt;&lt;wsp:rsid wsp:val=&quot;00036BA1&quot;/&gt;&lt;wsp:rsid wsp:val=&quot;00040292&quot;/&gt;&lt;wsp:rsid wsp:val=&quot;00041962&quot;/&gt;&lt;wsp:rsid wsp:val=&quot;00041994&quot;/&gt;&lt;wsp:rsid wsp:val=&quot;00041A3F&quot;/&gt;&lt;wsp:rsid wsp:val=&quot;000422E2&quot;/&gt;&lt;wsp:rsid wsp:val=&quot;00042F22&quot;/&gt;&lt;wsp:rsid wsp:val=&quot;0004395C&quot;/&gt;&lt;wsp:rsid wsp:val=&quot;00043F68&quot;/&gt;&lt;wsp:rsid wsp:val=&quot;000443F0&quot;/&gt;&lt;wsp:rsid wsp:val=&quot;000444EF&quot;/&gt;&lt;wsp:rsid wsp:val=&quot;00045FF8&quot;/&gt;&lt;wsp:rsid wsp:val=&quot;00046166&quot;/&gt;&lt;wsp:rsid wsp:val=&quot;00050680&quot;/&gt;&lt;wsp:rsid wsp:val=&quot;000511F7&quot;/&gt;&lt;wsp:rsid wsp:val=&quot;00052A07&quot;/&gt;&lt;wsp:rsid wsp:val=&quot;00052F21&quot;/&gt;&lt;wsp:rsid wsp:val=&quot;000534E3&quot;/&gt;&lt;wsp:rsid wsp:val=&quot;00053D03&quot;/&gt;&lt;wsp:rsid wsp:val=&quot;0005427C&quot;/&gt;&lt;wsp:rsid wsp:val=&quot;00054E12&quot;/&gt;&lt;wsp:rsid wsp:val=&quot;00055CD1&quot;/&gt;&lt;wsp:rsid wsp:val=&quot;0005606A&quot;/&gt;&lt;wsp:rsid wsp:val=&quot;0005660D&quot;/&gt;&lt;wsp:rsid wsp:val=&quot;00057117&quot;/&gt;&lt;wsp:rsid wsp:val=&quot;000609B7&quot;/&gt;&lt;wsp:rsid wsp:val=&quot;00060CA1&quot;/&gt;&lt;wsp:rsid wsp:val=&quot;000616E7&quot;/&gt;&lt;wsp:rsid wsp:val=&quot;00061FB9&quot;/&gt;&lt;wsp:rsid wsp:val=&quot;00063D57&quot;/&gt;&lt;wsp:rsid wsp:val=&quot;0006483C&quot;/&gt;&lt;wsp:rsid wsp:val=&quot;0006487E&quot;/&gt;&lt;wsp:rsid wsp:val=&quot;0006525C&quot;/&gt;&lt;wsp:rsid wsp:val=&quot;00065E1A&quot;/&gt;&lt;wsp:rsid wsp:val=&quot;000660A9&quot;/&gt;&lt;wsp:rsid wsp:val=&quot;0006651C&quot;/&gt;&lt;wsp:rsid wsp:val=&quot;0007092F&quot;/&gt;&lt;wsp:rsid wsp:val=&quot;0007094A&quot;/&gt;&lt;wsp:rsid wsp:val=&quot;00070FBD&quot;/&gt;&lt;wsp:rsid wsp:val=&quot;0007125C&quot;/&gt;&lt;wsp:rsid wsp:val=&quot;000715B7&quot;/&gt;&lt;wsp:rsid wsp:val=&quot;00071E77&quot;/&gt;&lt;wsp:rsid wsp:val=&quot;00074B37&quot;/&gt;&lt;wsp:rsid wsp:val=&quot;000764EE&quot;/&gt;&lt;wsp:rsid wsp:val=&quot;0007697B&quot;/&gt;&lt;wsp:rsid wsp:val=&quot;00076C09&quot;/&gt;&lt;wsp:rsid wsp:val=&quot;00076DAA&quot;/&gt;&lt;wsp:rsid wsp:val=&quot;00077E5F&quot;/&gt;&lt;wsp:rsid wsp:val=&quot;0008036A&quot;/&gt;&lt;wsp:rsid wsp:val=&quot;000808F6&quot;/&gt;&lt;wsp:rsid wsp:val=&quot;0008112F&quot;/&gt;&lt;wsp:rsid wsp:val=&quot;00081486&quot;/&gt;&lt;wsp:rsid wsp:val=&quot;00081AE6&quot;/&gt;&lt;wsp:rsid wsp:val=&quot;00081EA4&quot;/&gt;&lt;wsp:rsid wsp:val=&quot;000823B5&quot;/&gt;&lt;wsp:rsid wsp:val=&quot;00082746&quot;/&gt;&lt;wsp:rsid wsp:val=&quot;000839C7&quot;/&gt;&lt;wsp:rsid wsp:val=&quot;0008458F&quot;/&gt;&lt;wsp:rsid wsp:val=&quot;0008496C&quot;/&gt;&lt;wsp:rsid wsp:val=&quot;00084DDB&quot;/&gt;&lt;wsp:rsid wsp:val=&quot;00084E51&quot;/&gt;&lt;wsp:rsid wsp:val=&quot;000851F6&quot;/&gt;&lt;wsp:rsid wsp:val=&quot;000855EB&quot;/&gt;&lt;wsp:rsid wsp:val=&quot;00085B52&quot;/&gt;&lt;wsp:rsid wsp:val=&quot;00085F5F&quot;/&gt;&lt;wsp:rsid wsp:val=&quot;000866F2&quot;/&gt;&lt;wsp:rsid wsp:val=&quot;0009009F&quot;/&gt;&lt;wsp:rsid wsp:val=&quot;0009055D&quot;/&gt;&lt;wsp:rsid wsp:val=&quot;000908DF&quot;/&gt;&lt;wsp:rsid wsp:val=&quot;00090B11&quot;/&gt;&lt;wsp:rsid wsp:val=&quot;00090CCA&quot;/&gt;&lt;wsp:rsid wsp:val=&quot;00090FA4&quot;/&gt;&lt;wsp:rsid wsp:val=&quot;00091557&quot;/&gt;&lt;wsp:rsid wsp:val=&quot;00091BD2&quot;/&gt;&lt;wsp:rsid wsp:val=&quot;0009223B&quot;/&gt;&lt;wsp:rsid wsp:val=&quot;000924C1&quot;/&gt;&lt;wsp:rsid wsp:val=&quot;000924F0&quot;/&gt;&lt;wsp:rsid wsp:val=&quot;00092B87&quot;/&gt;&lt;wsp:rsid wsp:val=&quot;00092FAF&quot;/&gt;&lt;wsp:rsid wsp:val=&quot;000933E1&quot;/&gt;&lt;wsp:rsid wsp:val=&quot;00093474&quot;/&gt;&lt;wsp:rsid wsp:val=&quot;000937BD&quot;/&gt;&lt;wsp:rsid wsp:val=&quot;00093BC3&quot;/&gt;&lt;wsp:rsid wsp:val=&quot;00094092&quot;/&gt;&lt;wsp:rsid wsp:val=&quot;00094DAB&quot;/&gt;&lt;wsp:rsid wsp:val=&quot;0009510F&quot;/&gt;&lt;wsp:rsid wsp:val=&quot;00096F65&quot;/&gt;&lt;wsp:rsid wsp:val=&quot;00097902&quot;/&gt;&lt;wsp:rsid wsp:val=&quot;000A0B74&quot;/&gt;&lt;wsp:rsid wsp:val=&quot;000A1101&quot;/&gt;&lt;wsp:rsid wsp:val=&quot;000A1964&quot;/&gt;&lt;wsp:rsid wsp:val=&quot;000A1B7B&quot;/&gt;&lt;wsp:rsid wsp:val=&quot;000A1EA1&quot;/&gt;&lt;wsp:rsid wsp:val=&quot;000A27CA&quot;/&gt;&lt;wsp:rsid wsp:val=&quot;000A36C3&quot;/&gt;&lt;wsp:rsid wsp:val=&quot;000A4185&quot;/&gt;&lt;wsp:rsid wsp:val=&quot;000A56F2&quot;/&gt;&lt;wsp:rsid wsp:val=&quot;000A6A12&quot;/&gt;&lt;wsp:rsid wsp:val=&quot;000A714F&quot;/&gt;&lt;wsp:rsid wsp:val=&quot;000B02E5&quot;/&gt;&lt;wsp:rsid wsp:val=&quot;000B0DA1&quot;/&gt;&lt;wsp:rsid wsp:val=&quot;000B176A&quot;/&gt;&lt;wsp:rsid wsp:val=&quot;000B21DC&quot;/&gt;&lt;wsp:rsid wsp:val=&quot;000B2719&quot;/&gt;&lt;wsp:rsid wsp:val=&quot;000B2912&quot;/&gt;&lt;wsp:rsid wsp:val=&quot;000B34AE&quot;/&gt;&lt;wsp:rsid wsp:val=&quot;000B3A8F&quot;/&gt;&lt;wsp:rsid wsp:val=&quot;000B4AB9&quot;/&gt;&lt;wsp:rsid wsp:val=&quot;000B4E3E&quot;/&gt;&lt;wsp:rsid wsp:val=&quot;000B58C3&quot;/&gt;&lt;wsp:rsid wsp:val=&quot;000B61E9&quot;/&gt;&lt;wsp:rsid wsp:val=&quot;000B7ABA&quot;/&gt;&lt;wsp:rsid wsp:val=&quot;000C038F&quot;/&gt;&lt;wsp:rsid wsp:val=&quot;000C14ED&quot;/&gt;&lt;wsp:rsid wsp:val=&quot;000C165A&quot;/&gt;&lt;wsp:rsid wsp:val=&quot;000C21AC&quot;/&gt;&lt;wsp:rsid wsp:val=&quot;000C27C5&quot;/&gt;&lt;wsp:rsid wsp:val=&quot;000C29A4&quot;/&gt;&lt;wsp:rsid wsp:val=&quot;000C2E19&quot;/&gt;&lt;wsp:rsid wsp:val=&quot;000C3469&quot;/&gt;&lt;wsp:rsid wsp:val=&quot;000C3728&quot;/&gt;&lt;wsp:rsid wsp:val=&quot;000C3824&quot;/&gt;&lt;wsp:rsid wsp:val=&quot;000C3B9C&quot;/&gt;&lt;wsp:rsid wsp:val=&quot;000C40FA&quot;/&gt;&lt;wsp:rsid wsp:val=&quot;000C4C97&quot;/&gt;&lt;wsp:rsid wsp:val=&quot;000C69AE&quot;/&gt;&lt;wsp:rsid wsp:val=&quot;000C7397&quot;/&gt;&lt;wsp:rsid wsp:val=&quot;000D040F&quot;/&gt;&lt;wsp:rsid wsp:val=&quot;000D0D07&quot;/&gt;&lt;wsp:rsid wsp:val=&quot;000D2D69&quot;/&gt;&lt;wsp:rsid wsp:val=&quot;000D2F1D&quot;/&gt;&lt;wsp:rsid wsp:val=&quot;000D3206&quot;/&gt;&lt;wsp:rsid wsp:val=&quot;000D34AE&quot;/&gt;&lt;wsp:rsid wsp:val=&quot;000D4797&quot;/&gt;&lt;wsp:rsid wsp:val=&quot;000D61AA&quot;/&gt;&lt;wsp:rsid wsp:val=&quot;000D64AB&quot;/&gt;&lt;wsp:rsid wsp:val=&quot;000D6C88&quot;/&gt;&lt;wsp:rsid wsp:val=&quot;000E0527&quot;/&gt;&lt;wsp:rsid wsp:val=&quot;000E0AD5&quot;/&gt;&lt;wsp:rsid wsp:val=&quot;000E156A&quot;/&gt;&lt;wsp:rsid wsp:val=&quot;000E1A8E&quot;/&gt;&lt;wsp:rsid wsp:val=&quot;000E1E92&quot;/&gt;&lt;wsp:rsid wsp:val=&quot;000E30A7&quot;/&gt;&lt;wsp:rsid wsp:val=&quot;000E319A&quot;/&gt;&lt;wsp:rsid wsp:val=&quot;000E3710&quot;/&gt;&lt;wsp:rsid wsp:val=&quot;000E48E1&quot;/&gt;&lt;wsp:rsid wsp:val=&quot;000E7966&quot;/&gt;&lt;wsp:rsid wsp:val=&quot;000E7C06&quot;/&gt;&lt;wsp:rsid wsp:val=&quot;000F06D6&quot;/&gt;&lt;wsp:rsid wsp:val=&quot;000F08AE&quot;/&gt;&lt;wsp:rsid wsp:val=&quot;000F0EB1&quot;/&gt;&lt;wsp:rsid wsp:val=&quot;000F1106&quot;/&gt;&lt;wsp:rsid wsp:val=&quot;000F24D5&quot;/&gt;&lt;wsp:rsid wsp:val=&quot;000F3BE9&quot;/&gt;&lt;wsp:rsid wsp:val=&quot;000F3F6C&quot;/&gt;&lt;wsp:rsid wsp:val=&quot;000F43F8&quot;/&gt;&lt;wsp:rsid wsp:val=&quot;000F472C&quot;/&gt;&lt;wsp:rsid wsp:val=&quot;000F6B49&quot;/&gt;&lt;wsp:rsid wsp:val=&quot;000F6DF3&quot;/&gt;&lt;wsp:rsid wsp:val=&quot;00100298&quot;/&gt;&lt;wsp:rsid wsp:val=&quot;001005FF&quot;/&gt;&lt;wsp:rsid wsp:val=&quot;00100A92&quot;/&gt;&lt;wsp:rsid wsp:val=&quot;00100F45&quot;/&gt;&lt;wsp:rsid wsp:val=&quot;00105190&quot;/&gt;&lt;wsp:rsid wsp:val=&quot;0010532F&quot;/&gt;&lt;wsp:rsid wsp:val=&quot;0010610D&quot;/&gt;&lt;wsp:rsid wsp:val=&quot;001062FB&quot;/&gt;&lt;wsp:rsid wsp:val=&quot;001063E6&quot;/&gt;&lt;wsp:rsid wsp:val=&quot;00107A20&quot;/&gt;&lt;wsp:rsid wsp:val=&quot;00110233&quot;/&gt;&lt;wsp:rsid wsp:val=&quot;00110D2D&quot;/&gt;&lt;wsp:rsid wsp:val=&quot;00113CD4&quot;/&gt;&lt;wsp:rsid wsp:val=&quot;00113CF4&quot;/&gt;&lt;wsp:rsid wsp:val=&quot;00114D01&quot;/&gt;&lt;wsp:rsid wsp:val=&quot;001153EA&quot;/&gt;&lt;wsp:rsid wsp:val=&quot;001154A1&quot;/&gt;&lt;wsp:rsid wsp:val=&quot;00115643&quot;/&gt;&lt;wsp:rsid wsp:val=&quot;00115E25&quot;/&gt;&lt;wsp:rsid wsp:val=&quot;001163DE&quot;/&gt;&lt;wsp:rsid wsp:val=&quot;0011673F&quot;/&gt;&lt;wsp:rsid wsp:val=&quot;00116765&quot;/&gt;&lt;wsp:rsid wsp:val=&quot;001174B9&quot;/&gt;&lt;wsp:rsid wsp:val=&quot;001219F5&quot;/&gt;&lt;wsp:rsid wsp:val=&quot;00121A20&quot;/&gt;&lt;wsp:rsid wsp:val=&quot;00122B62&quot;/&gt;&lt;wsp:rsid wsp:val=&quot;00122C67&quot;/&gt;&lt;wsp:rsid wsp:val=&quot;0012377F&quot;/&gt;&lt;wsp:rsid wsp:val=&quot;001239F2&quot;/&gt;&lt;wsp:rsid wsp:val=&quot;00123AFA&quot;/&gt;&lt;wsp:rsid wsp:val=&quot;00124314&quot;/&gt;&lt;wsp:rsid wsp:val=&quot;00125CE0&quot;/&gt;&lt;wsp:rsid wsp:val=&quot;00126B4A&quot;/&gt;&lt;wsp:rsid wsp:val=&quot;00132656&quot;/&gt;&lt;wsp:rsid wsp:val=&quot;00132FD0&quot;/&gt;&lt;wsp:rsid wsp:val=&quot;0013301A&quot;/&gt;&lt;wsp:rsid wsp:val=&quot;0013415C&quot;/&gt;&lt;wsp:rsid wsp:val=&quot;001344C0&quot;/&gt;&lt;wsp:rsid wsp:val=&quot;001346FA&quot;/&gt;&lt;wsp:rsid wsp:val=&quot;00134C08&quot;/&gt;&lt;wsp:rsid wsp:val=&quot;00135252&quot;/&gt;&lt;wsp:rsid wsp:val=&quot;00135B3A&quot;/&gt;&lt;wsp:rsid wsp:val=&quot;001361DD&quot;/&gt;&lt;wsp:rsid wsp:val=&quot;00136B5E&quot;/&gt;&lt;wsp:rsid wsp:val=&quot;00137728&quot;/&gt;&lt;wsp:rsid wsp:val=&quot;00137AB5&quot;/&gt;&lt;wsp:rsid wsp:val=&quot;00137F0B&quot;/&gt;&lt;wsp:rsid wsp:val=&quot;00141F24&quot;/&gt;&lt;wsp:rsid wsp:val=&quot;00142083&quot;/&gt;&lt;wsp:rsid wsp:val=&quot;001420D1&quot;/&gt;&lt;wsp:rsid wsp:val=&quot;00142A99&quot;/&gt;&lt;wsp:rsid wsp:val=&quot;00142F64&quot;/&gt;&lt;wsp:rsid wsp:val=&quot;00142FF2&quot;/&gt;&lt;wsp:rsid wsp:val=&quot;00143008&quot;/&gt;&lt;wsp:rsid wsp:val=&quot;0014528C&quot;/&gt;&lt;wsp:rsid wsp:val=&quot;0014678C&quot;/&gt;&lt;wsp:rsid wsp:val=&quot;00146F12&quot;/&gt;&lt;wsp:rsid wsp:val=&quot;0014787F&quot;/&gt;&lt;wsp:rsid wsp:val=&quot;00147ED7&quot;/&gt;&lt;wsp:rsid wsp:val=&quot;00147F5B&quot;/&gt;&lt;wsp:rsid wsp:val=&quot;001519C5&quot;/&gt;&lt;wsp:rsid wsp:val=&quot;00151E23&quot;/&gt;&lt;wsp:rsid wsp:val=&quot;001526E0&quot;/&gt;&lt;wsp:rsid wsp:val=&quot;0015387F&quot;/&gt;&lt;wsp:rsid wsp:val=&quot;00153C26&quot;/&gt;&lt;wsp:rsid wsp:val=&quot;00154125&quot;/&gt;&lt;wsp:rsid wsp:val=&quot;001551B5&quot;/&gt;&lt;wsp:rsid wsp:val=&quot;0015533C&quot;/&gt;&lt;wsp:rsid wsp:val=&quot;001553F3&quot;/&gt;&lt;wsp:rsid wsp:val=&quot;00155B29&quot;/&gt;&lt;wsp:rsid wsp:val=&quot;0015799D&quot;/&gt;&lt;wsp:rsid wsp:val=&quot;00160F28&quot;/&gt;&lt;wsp:rsid wsp:val=&quot;00162C61&quot;/&gt;&lt;wsp:rsid wsp:val=&quot;00163E7D&quot;/&gt;&lt;wsp:rsid wsp:val=&quot;00164782&quot;/&gt;&lt;wsp:rsid wsp:val=&quot;001649F7&quot;/&gt;&lt;wsp:rsid wsp:val=&quot;001659C1&quot;/&gt;&lt;wsp:rsid wsp:val=&quot;00165A27&quot;/&gt;&lt;wsp:rsid wsp:val=&quot;0016637B&quot;/&gt;&lt;wsp:rsid wsp:val=&quot;001706E5&quot;/&gt;&lt;wsp:rsid wsp:val=&quot;001708E2&quot;/&gt;&lt;wsp:rsid wsp:val=&quot;00170C54&quot;/&gt;&lt;wsp:rsid wsp:val=&quot;00172842&quot;/&gt;&lt;wsp:rsid wsp:val=&quot;00173370&quot;/&gt;&lt;wsp:rsid wsp:val=&quot;00173A8E&quot;/&gt;&lt;wsp:rsid wsp:val=&quot;00173F9B&quot;/&gt;&lt;wsp:rsid wsp:val=&quot;00175063&quot;/&gt;&lt;wsp:rsid wsp:val=&quot;00175117&quot;/&gt;&lt;wsp:rsid wsp:val=&quot;00175A2C&quot;/&gt;&lt;wsp:rsid wsp:val=&quot;00175F50&quot;/&gt;&lt;wsp:rsid wsp:val=&quot;001771FC&quot;/&gt;&lt;wsp:rsid wsp:val=&quot;00177A87&quot;/&gt;&lt;wsp:rsid wsp:val=&quot;001803E9&quot;/&gt;&lt;wsp:rsid wsp:val=&quot;001804A7&quot;/&gt;&lt;wsp:rsid wsp:val=&quot;00180A63&quot;/&gt;&lt;wsp:rsid wsp:val=&quot;0018143F&quot;/&gt;&lt;wsp:rsid wsp:val=&quot;0018163D&quot;/&gt;&lt;wsp:rsid wsp:val=&quot;00183E4C&quot;/&gt;&lt;wsp:rsid wsp:val=&quot;00184209&quot;/&gt;&lt;wsp:rsid wsp:val=&quot;00184A47&quot;/&gt;&lt;wsp:rsid wsp:val=&quot;0018538A&quot;/&gt;&lt;wsp:rsid wsp:val=&quot;00186D1D&quot;/&gt;&lt;wsp:rsid wsp:val=&quot;00186E24&quot;/&gt;&lt;wsp:rsid wsp:val=&quot;0018777B&quot;/&gt;&lt;wsp:rsid wsp:val=&quot;0018777E&quot;/&gt;&lt;wsp:rsid wsp:val=&quot;001906F8&quot;/&gt;&lt;wsp:rsid wsp:val=&quot;00190AC1&quot;/&gt;&lt;wsp:rsid wsp:val=&quot;00190D58&quot;/&gt;&lt;wsp:rsid wsp:val=&quot;00190EC0&quot;/&gt;&lt;wsp:rsid wsp:val=&quot;00192423&quot;/&gt;&lt;wsp:rsid wsp:val=&quot;001924CC&quot;/&gt;&lt;wsp:rsid wsp:val=&quot;0019259A&quot;/&gt;&lt;wsp:rsid wsp:val=&quot;001928FD&quot;/&gt;&lt;wsp:rsid wsp:val=&quot;00192B97&quot;/&gt;&lt;wsp:rsid wsp:val=&quot;0019341A&quot;/&gt;&lt;wsp:rsid wsp:val=&quot;00193A16&quot;/&gt;&lt;wsp:rsid wsp:val=&quot;001951B2&quot;/&gt;&lt;wsp:rsid wsp:val=&quot;001955A4&quot;/&gt;&lt;wsp:rsid wsp:val=&quot;001958CD&quot;/&gt;&lt;wsp:rsid wsp:val=&quot;00196AF7&quot;/&gt;&lt;wsp:rsid wsp:val=&quot;00196C01&quot;/&gt;&lt;wsp:rsid wsp:val=&quot;00196CEF&quot;/&gt;&lt;wsp:rsid wsp:val=&quot;00197DF9&quot;/&gt;&lt;wsp:rsid wsp:val=&quot;001A0C3E&quot;/&gt;&lt;wsp:rsid wsp:val=&quot;001A14A3&quot;/&gt;&lt;wsp:rsid wsp:val=&quot;001A1987&quot;/&gt;&lt;wsp:rsid wsp:val=&quot;001A218B&quot;/&gt;&lt;wsp:rsid wsp:val=&quot;001A2564&quot;/&gt;&lt;wsp:rsid wsp:val=&quot;001A2813&quot;/&gt;&lt;wsp:rsid wsp:val=&quot;001A2985&quot;/&gt;&lt;wsp:rsid wsp:val=&quot;001A2B06&quot;/&gt;&lt;wsp:rsid wsp:val=&quot;001A6173&quot;/&gt;&lt;wsp:rsid wsp:val=&quot;001A62B7&quot;/&gt;&lt;wsp:rsid wsp:val=&quot;001A6CBA&quot;/&gt;&lt;wsp:rsid wsp:val=&quot;001B0579&quot;/&gt;&lt;wsp:rsid wsp:val=&quot;001B06D9&quot;/&gt;&lt;wsp:rsid wsp:val=&quot;001B0B43&quot;/&gt;&lt;wsp:rsid wsp:val=&quot;001B0D97&quot;/&gt;&lt;wsp:rsid wsp:val=&quot;001B14E7&quot;/&gt;&lt;wsp:rsid wsp:val=&quot;001B189A&quot;/&gt;&lt;wsp:rsid wsp:val=&quot;001B35C9&quot;/&gt;&lt;wsp:rsid wsp:val=&quot;001B3F76&quot;/&gt;&lt;wsp:rsid wsp:val=&quot;001B4C2A&quot;/&gt;&lt;wsp:rsid wsp:val=&quot;001B4C2C&quot;/&gt;&lt;wsp:rsid wsp:val=&quot;001B5A5D&quot;/&gt;&lt;wsp:rsid wsp:val=&quot;001B5FC4&quot;/&gt;&lt;wsp:rsid wsp:val=&quot;001C041B&quot;/&gt;&lt;wsp:rsid wsp:val=&quot;001C0ADC&quot;/&gt;&lt;wsp:rsid wsp:val=&quot;001C0D15&quot;/&gt;&lt;wsp:rsid wsp:val=&quot;001C0F0E&quot;/&gt;&lt;wsp:rsid wsp:val=&quot;001C1632&quot;/&gt;&lt;wsp:rsid wsp:val=&quot;001C1CE5&quot;/&gt;&lt;wsp:rsid wsp:val=&quot;001C2818&quot;/&gt;&lt;wsp:rsid wsp:val=&quot;001C2ED5&quot;/&gt;&lt;wsp:rsid wsp:val=&quot;001C3D2A&quot;/&gt;&lt;wsp:rsid wsp:val=&quot;001C3E15&quot;/&gt;&lt;wsp:rsid wsp:val=&quot;001C3F1D&quot;/&gt;&lt;wsp:rsid wsp:val=&quot;001C4B20&quot;/&gt;&lt;wsp:rsid wsp:val=&quot;001C6108&quot;/&gt;&lt;wsp:rsid wsp:val=&quot;001C65DE&quot;/&gt;&lt;wsp:rsid wsp:val=&quot;001C6D4A&quot;/&gt;&lt;wsp:rsid wsp:val=&quot;001D1607&quot;/&gt;&lt;wsp:rsid wsp:val=&quot;001D16D8&quot;/&gt;&lt;wsp:rsid wsp:val=&quot;001D1FE4&quot;/&gt;&lt;wsp:rsid wsp:val=&quot;001D23AE&quot;/&gt;&lt;wsp:rsid wsp:val=&quot;001D31A7&quot;/&gt;&lt;wsp:rsid wsp:val=&quot;001D3298&quot;/&gt;&lt;wsp:rsid wsp:val=&quot;001D51BA&quot;/&gt;&lt;wsp:rsid wsp:val=&quot;001D61A9&quot;/&gt;&lt;wsp:rsid wsp:val=&quot;001D6342&quot;/&gt;&lt;wsp:rsid wsp:val=&quot;001D6D49&quot;/&gt;&lt;wsp:rsid wsp:val=&quot;001D6D53&quot;/&gt;&lt;wsp:rsid wsp:val=&quot;001E0114&quot;/&gt;&lt;wsp:rsid wsp:val=&quot;001E09BB&quot;/&gt;&lt;wsp:rsid wsp:val=&quot;001E114A&quot;/&gt;&lt;wsp:rsid wsp:val=&quot;001E1DF8&quot;/&gt;&lt;wsp:rsid wsp:val=&quot;001E1DFB&quot;/&gt;&lt;wsp:rsid wsp:val=&quot;001E2382&quot;/&gt;&lt;wsp:rsid wsp:val=&quot;001E24CC&quot;/&gt;&lt;wsp:rsid wsp:val=&quot;001E2CF6&quot;/&gt;&lt;wsp:rsid wsp:val=&quot;001E49B4&quot;/&gt;&lt;wsp:rsid wsp:val=&quot;001E51DD&quot;/&gt;&lt;wsp:rsid wsp:val=&quot;001E53B5&quot;/&gt;&lt;wsp:rsid wsp:val=&quot;001E58E2&quot;/&gt;&lt;wsp:rsid wsp:val=&quot;001E5CC3&quot;/&gt;&lt;wsp:rsid wsp:val=&quot;001E5D52&quot;/&gt;&lt;wsp:rsid wsp:val=&quot;001E7AED&quot;/&gt;&lt;wsp:rsid wsp:val=&quot;001F1261&quot;/&gt;&lt;wsp:rsid wsp:val=&quot;001F25FA&quot;/&gt;&lt;wsp:rsid wsp:val=&quot;001F2689&quot;/&gt;&lt;wsp:rsid wsp:val=&quot;001F36F7&quot;/&gt;&lt;wsp:rsid wsp:val=&quot;001F3916&quot;/&gt;&lt;wsp:rsid wsp:val=&quot;001F4488&quot;/&gt;&lt;wsp:rsid wsp:val=&quot;001F4B32&quot;/&gt;&lt;wsp:rsid wsp:val=&quot;001F54C5&quot;/&gt;&lt;wsp:rsid wsp:val=&quot;001F59F7&quot;/&gt;&lt;wsp:rsid wsp:val=&quot;001F6018&quot;/&gt;&lt;wsp:rsid wsp:val=&quot;001F662C&quot;/&gt;&lt;wsp:rsid wsp:val=&quot;001F7074&quot;/&gt;&lt;wsp:rsid wsp:val=&quot;0020037C&quot;/&gt;&lt;wsp:rsid wsp:val=&quot;00200490&quot;/&gt;&lt;wsp:rsid wsp:val=&quot;00200FF6&quot;/&gt;&lt;wsp:rsid wsp:val=&quot;00201F3A&quot;/&gt;&lt;wsp:rsid wsp:val=&quot;00202D34&quot;/&gt;&lt;wsp:rsid wsp:val=&quot;00203F96&quot;/&gt;&lt;wsp:rsid wsp:val=&quot;00204E54&quot;/&gt;&lt;wsp:rsid wsp:val=&quot;0020560C&quot;/&gt;&lt;wsp:rsid wsp:val=&quot;002057A8&quot;/&gt;&lt;wsp:rsid wsp:val=&quot;00205B63&quot;/&gt;&lt;wsp:rsid wsp:val=&quot;00205B8B&quot;/&gt;&lt;wsp:rsid wsp:val=&quot;00206153&quot;/&gt;&lt;wsp:rsid wsp:val=&quot;002061D8&quot;/&gt;&lt;wsp:rsid wsp:val=&quot;002069B2&quot;/&gt;&lt;wsp:rsid wsp:val=&quot;00206B6E&quot;/&gt;&lt;wsp:rsid wsp:val=&quot;00207231&quot;/&gt;&lt;wsp:rsid wsp:val=&quot;00207FA3&quot;/&gt;&lt;wsp:rsid wsp:val=&quot;00210380&quot;/&gt;&lt;wsp:rsid wsp:val=&quot;00210F73&quot;/&gt;&lt;wsp:rsid wsp:val=&quot;0021200B&quot;/&gt;&lt;wsp:rsid wsp:val=&quot;0021281F&quot;/&gt;&lt;wsp:rsid wsp:val=&quot;00214D13&quot;/&gt;&lt;wsp:rsid wsp:val=&quot;00214DA8&quot;/&gt;&lt;wsp:rsid wsp:val=&quot;00215423&quot;/&gt;&lt;wsp:rsid wsp:val=&quot;002158FA&quot;/&gt;&lt;wsp:rsid wsp:val=&quot;00217CD2&quot;/&gt;&lt;wsp:rsid wsp:val=&quot;002204B5&quot;/&gt;&lt;wsp:rsid wsp:val=&quot;00220600&quot;/&gt;&lt;wsp:rsid wsp:val=&quot;00220888&quot;/&gt;&lt;wsp:rsid wsp:val=&quot;00220DD4&quot;/&gt;&lt;wsp:rsid wsp:val=&quot;00220FBD&quot;/&gt;&lt;wsp:rsid wsp:val=&quot;00221380&quot;/&gt;&lt;wsp:rsid wsp:val=&quot;002224DB&quot;/&gt;&lt;wsp:rsid wsp:val=&quot;002231CD&quot;/&gt;&lt;wsp:rsid wsp:val=&quot;00223FCB&quot;/&gt;&lt;wsp:rsid wsp:val=&quot;002244CE&quot;/&gt;&lt;wsp:rsid wsp:val=&quot;00224666&quot;/&gt;&lt;wsp:rsid wsp:val=&quot;002248C8&quot;/&gt;&lt;wsp:rsid wsp:val=&quot;0022504B&quot;/&gt;&lt;wsp:rsid wsp:val=&quot;00225228&quot;/&gt;&lt;wsp:rsid wsp:val=&quot;002252C3&quot;/&gt;&lt;wsp:rsid wsp:val=&quot;00225B30&quot;/&gt;&lt;wsp:rsid wsp:val=&quot;00225C54&quot;/&gt;&lt;wsp:rsid wsp:val=&quot;00225F42&quot;/&gt;&lt;wsp:rsid wsp:val=&quot;002269D4&quot;/&gt;&lt;wsp:rsid wsp:val=&quot;00226BBF&quot;/&gt;&lt;wsp:rsid wsp:val=&quot;00230765&quot;/&gt;&lt;wsp:rsid wsp:val=&quot;00231138&quot;/&gt;&lt;wsp:rsid wsp:val=&quot;002319D1&quot;/&gt;&lt;wsp:rsid wsp:val=&quot;002319E4&quot;/&gt;&lt;wsp:rsid wsp:val=&quot;00232211&quot;/&gt;&lt;wsp:rsid wsp:val=&quot;00232584&quot;/&gt;&lt;wsp:rsid wsp:val=&quot;002330A5&quot;/&gt;&lt;wsp:rsid wsp:val=&quot;00233C8B&quot;/&gt;&lt;wsp:rsid wsp:val=&quot;00233F86&quot;/&gt;&lt;wsp:rsid wsp:val=&quot;00234A81&quot;/&gt;&lt;wsp:rsid wsp:val=&quot;00234AD3&quot;/&gt;&lt;wsp:rsid wsp:val=&quot;00235632&quot;/&gt;&lt;wsp:rsid wsp:val=&quot;00235872&quot;/&gt;&lt;wsp:rsid wsp:val=&quot;002358F3&quot;/&gt;&lt;wsp:rsid wsp:val=&quot;002359CA&quot;/&gt;&lt;wsp:rsid wsp:val=&quot;00236401&quot;/&gt;&lt;wsp:rsid wsp:val=&quot;00236922&quot;/&gt;&lt;wsp:rsid wsp:val=&quot;00236AE2&quot;/&gt;&lt;wsp:rsid wsp:val=&quot;00237465&quot;/&gt;&lt;wsp:rsid wsp:val=&quot;00237FCA&quot;/&gt;&lt;wsp:rsid wsp:val=&quot;0024037F&quot;/&gt;&lt;wsp:rsid wsp:val=&quot;00240E69&quot;/&gt;&lt;wsp:rsid wsp:val=&quot;00240FFF&quot;/&gt;&lt;wsp:rsid wsp:val=&quot;00241559&quot;/&gt;&lt;wsp:rsid wsp:val=&quot;00242567&quot;/&gt;&lt;wsp:rsid wsp:val=&quot;00242E81&quot;/&gt;&lt;wsp:rsid wsp:val=&quot;002430B5&quot;/&gt;&lt;wsp:rsid wsp:val=&quot;002435B3&quot;/&gt;&lt;wsp:rsid wsp:val=&quot;00243EB7&quot;/&gt;&lt;wsp:rsid wsp:val=&quot;0024407B&quot;/&gt;&lt;wsp:rsid wsp:val=&quot;00244CA3&quot;/&gt;&lt;wsp:rsid wsp:val=&quot;002454B8&quot;/&gt;&lt;wsp:rsid wsp:val=&quot;002458EB&quot;/&gt;&lt;wsp:rsid wsp:val=&quot;002475F0&quot;/&gt;&lt;wsp:rsid wsp:val=&quot;002500C8&quot;/&gt;&lt;wsp:rsid wsp:val=&quot;00250B2A&quot;/&gt;&lt;wsp:rsid wsp:val=&quot;00250BF9&quot;/&gt;&lt;wsp:rsid wsp:val=&quot;002530B3&quot;/&gt;&lt;wsp:rsid wsp:val=&quot;002554E9&quot;/&gt;&lt;wsp:rsid wsp:val=&quot;00255D91&quot;/&gt;&lt;wsp:rsid wsp:val=&quot;0025635E&quot;/&gt;&lt;wsp:rsid wsp:val=&quot;00256528&quot;/&gt;&lt;wsp:rsid wsp:val=&quot;00257543&quot;/&gt;&lt;wsp:rsid wsp:val=&quot;00257A67&quot;/&gt;&lt;wsp:rsid wsp:val=&quot;00257B25&quot;/&gt;&lt;wsp:rsid wsp:val=&quot;00257C94&quot;/&gt;&lt;wsp:rsid wsp:val=&quot;00257FDF&quot;/&gt;&lt;wsp:rsid wsp:val=&quot;0026030A&quot;/&gt;&lt;wsp:rsid wsp:val=&quot;00260C2A&quot;/&gt;&lt;wsp:rsid wsp:val=&quot;002617E7&quot;/&gt;&lt;wsp:rsid wsp:val=&quot;00261AFD&quot;/&gt;&lt;wsp:rsid wsp:val=&quot;00262E21&quot;/&gt;&lt;wsp:rsid wsp:val=&quot;00263A3F&quot;/&gt;&lt;wsp:rsid wsp:val=&quot;00264209&quot;/&gt;&lt;wsp:rsid wsp:val=&quot;00264228&quot;/&gt;&lt;wsp:rsid wsp:val=&quot;00264334&quot;/&gt;&lt;wsp:rsid wsp:val=&quot;0026473E&quot;/&gt;&lt;wsp:rsid wsp:val=&quot;00264D79&quot;/&gt;&lt;wsp:rsid wsp:val=&quot;00266214&quot;/&gt;&lt;wsp:rsid wsp:val=&quot;00267C83&quot;/&gt;&lt;wsp:rsid wsp:val=&quot;00270C75&quot;/&gt;&lt;wsp:rsid wsp:val=&quot;00270EA2&quot;/&gt;&lt;wsp:rsid wsp:val=&quot;0027144F&quot;/&gt;&lt;wsp:rsid wsp:val=&quot;00271899&quot;/&gt;&lt;wsp:rsid wsp:val=&quot;002718D7&quot;/&gt;&lt;wsp:rsid wsp:val=&quot;00271E4C&quot;/&gt;&lt;wsp:rsid wsp:val=&quot;00271F3A&quot;/&gt;&lt;wsp:rsid wsp:val=&quot;002724CD&quot;/&gt;&lt;wsp:rsid wsp:val=&quot;00273278&quot;/&gt;&lt;wsp:rsid wsp:val=&quot;002737F4&quot;/&gt;&lt;wsp:rsid wsp:val=&quot;00273D06&quot;/&gt;&lt;wsp:rsid wsp:val=&quot;00277B80&quot;/&gt;&lt;wsp:rsid wsp:val=&quot;00277CE8&quot;/&gt;&lt;wsp:rsid wsp:val=&quot;002805F5&quot;/&gt;&lt;wsp:rsid wsp:val=&quot;00280751&quot;/&gt;&lt;wsp:rsid wsp:val=&quot;00281DC2&quot;/&gt;&lt;wsp:rsid wsp:val=&quot;002822E6&quot;/&gt;&lt;wsp:rsid wsp:val=&quot;0028280A&quot;/&gt;&lt;wsp:rsid wsp:val=&quot;002828DA&quot;/&gt;&lt;wsp:rsid wsp:val=&quot;00283606&quot;/&gt;&lt;wsp:rsid wsp:val=&quot;002850D3&quot;/&gt;&lt;wsp:rsid wsp:val=&quot;00285311&quot;/&gt;&lt;wsp:rsid wsp:val=&quot;00286176&quot;/&gt;&lt;wsp:rsid wsp:val=&quot;002869ED&quot;/&gt;&lt;wsp:rsid wsp:val=&quot;00286ACD&quot;/&gt;&lt;wsp:rsid wsp:val=&quot;00286AD1&quot;/&gt;&lt;wsp:rsid wsp:val=&quot;00287838&quot;/&gt;&lt;wsp:rsid wsp:val=&quot;002907B5&quot;/&gt;&lt;wsp:rsid wsp:val=&quot;00290CE6&quot;/&gt;&lt;wsp:rsid wsp:val=&quot;00291523&quot;/&gt;&lt;wsp:rsid wsp:val=&quot;002918A7&quot;/&gt;&lt;wsp:rsid wsp:val=&quot;00292EB7&quot;/&gt;&lt;wsp:rsid wsp:val=&quot;00294857&quot;/&gt;&lt;wsp:rsid wsp:val=&quot;00294C9B&quot;/&gt;&lt;wsp:rsid wsp:val=&quot;00295E23&quot;/&gt;&lt;wsp:rsid wsp:val=&quot;00296227&quot;/&gt;&lt;wsp:rsid wsp:val=&quot;00296915&quot;/&gt;&lt;wsp:rsid wsp:val=&quot;00296F44&quot;/&gt;&lt;wsp:rsid wsp:val=&quot;002970B0&quot;/&gt;&lt;wsp:rsid wsp:val=&quot;0029761E&quot;/&gt;&lt;wsp:rsid wsp:val=&quot;0029777D&quot;/&gt;&lt;wsp:rsid wsp:val=&quot;002A055E&quot;/&gt;&lt;wsp:rsid wsp:val=&quot;002A0723&quot;/&gt;&lt;wsp:rsid wsp:val=&quot;002A089D&quot;/&gt;&lt;wsp:rsid wsp:val=&quot;002A1479&quot;/&gt;&lt;wsp:rsid wsp:val=&quot;002A1760&quot;/&gt;&lt;wsp:rsid wsp:val=&quot;002A1D4E&quot;/&gt;&lt;wsp:rsid wsp:val=&quot;002A1FBA&quot;/&gt;&lt;wsp:rsid wsp:val=&quot;002A253E&quot;/&gt;&lt;wsp:rsid wsp:val=&quot;002A25EB&quot;/&gt;&lt;wsp:rsid wsp:val=&quot;002A2869&quot;/&gt;&lt;wsp:rsid wsp:val=&quot;002A2EA6&quot;/&gt;&lt;wsp:rsid wsp:val=&quot;002A3339&quot;/&gt;&lt;wsp:rsid wsp:val=&quot;002A3D58&quot;/&gt;&lt;wsp:rsid wsp:val=&quot;002A4CFA&quot;/&gt;&lt;wsp:rsid wsp:val=&quot;002A4EF2&quot;/&gt;&lt;wsp:rsid wsp:val=&quot;002A5529&quot;/&gt;&lt;wsp:rsid wsp:val=&quot;002A6263&quot;/&gt;&lt;wsp:rsid wsp:val=&quot;002A6CCF&quot;/&gt;&lt;wsp:rsid wsp:val=&quot;002A750D&quot;/&gt;&lt;wsp:rsid wsp:val=&quot;002A7746&quot;/&gt;&lt;wsp:rsid wsp:val=&quot;002A778C&quot;/&gt;&lt;wsp:rsid wsp:val=&quot;002A78F5&quot;/&gt;&lt;wsp:rsid wsp:val=&quot;002A7E72&quot;/&gt;&lt;wsp:rsid wsp:val=&quot;002A7ECC&quot;/&gt;&lt;wsp:rsid wsp:val=&quot;002B00D5&quot;/&gt;&lt;wsp:rsid wsp:val=&quot;002B00D7&quot;/&gt;&lt;wsp:rsid wsp:val=&quot;002B24D6&quot;/&gt;&lt;wsp:rsid wsp:val=&quot;002B3D1E&quot;/&gt;&lt;wsp:rsid wsp:val=&quot;002B4EF9&quot;/&gt;&lt;wsp:rsid wsp:val=&quot;002B5509&quot;/&gt;&lt;wsp:rsid wsp:val=&quot;002B553E&quot;/&gt;&lt;wsp:rsid wsp:val=&quot;002B7897&quot;/&gt;&lt;wsp:rsid wsp:val=&quot;002B7D17&quot;/&gt;&lt;wsp:rsid wsp:val=&quot;002C1219&quot;/&gt;&lt;wsp:rsid wsp:val=&quot;002C1653&quot;/&gt;&lt;wsp:rsid wsp:val=&quot;002C2DDA&quot;/&gt;&lt;wsp:rsid wsp:val=&quot;002C3EEB&quot;/&gt;&lt;wsp:rsid wsp:val=&quot;002C3F10&quot;/&gt;&lt;wsp:rsid wsp:val=&quot;002C41E6&quot;/&gt;&lt;wsp:rsid wsp:val=&quot;002C545D&quot;/&gt;&lt;wsp:rsid wsp:val=&quot;002D0481&quot;/&gt;&lt;wsp:rsid wsp:val=&quot;002D04B8&quot;/&gt;&lt;wsp:rsid wsp:val=&quot;002D071A&quot;/&gt;&lt;wsp:rsid wsp:val=&quot;002D1050&quot;/&gt;&lt;wsp:rsid wsp:val=&quot;002D13DA&quot;/&gt;&lt;wsp:rsid wsp:val=&quot;002D18FB&quot;/&gt;&lt;wsp:rsid wsp:val=&quot;002D229C&quot;/&gt;&lt;wsp:rsid wsp:val=&quot;002D2548&quot;/&gt;&lt;wsp:rsid wsp:val=&quot;002D2BA1&quot;/&gt;&lt;wsp:rsid wsp:val=&quot;002D2E4F&quot;/&gt;&lt;wsp:rsid wsp:val=&quot;002D34B2&quot;/&gt;&lt;wsp:rsid wsp:val=&quot;002D369A&quot;/&gt;&lt;wsp:rsid wsp:val=&quot;002D3B75&quot;/&gt;&lt;wsp:rsid wsp:val=&quot;002D3E97&quot;/&gt;&lt;wsp:rsid wsp:val=&quot;002D3F33&quot;/&gt;&lt;wsp:rsid wsp:val=&quot;002D4825&quot;/&gt;&lt;wsp:rsid wsp:val=&quot;002D48C1&quot;/&gt;&lt;wsp:rsid wsp:val=&quot;002D5ABE&quot;/&gt;&lt;wsp:rsid wsp:val=&quot;002D5F81&quot;/&gt;&lt;wsp:rsid wsp:val=&quot;002D6234&quot;/&gt;&lt;wsp:rsid wsp:val=&quot;002D6CA1&quot;/&gt;&lt;wsp:rsid wsp:val=&quot;002D6DD0&quot;/&gt;&lt;wsp:rsid wsp:val=&quot;002D7440&quot;/&gt;&lt;wsp:rsid wsp:val=&quot;002D7637&quot;/&gt;&lt;wsp:rsid wsp:val=&quot;002D798C&quot;/&gt;&lt;wsp:rsid wsp:val=&quot;002E0FF2&quot;/&gt;&lt;wsp:rsid wsp:val=&quot;002E17F2&quot;/&gt;&lt;wsp:rsid wsp:val=&quot;002E2BBC&quot;/&gt;&lt;wsp:rsid wsp:val=&quot;002E5141&quot;/&gt;&lt;wsp:rsid wsp:val=&quot;002E631C&quot;/&gt;&lt;wsp:rsid wsp:val=&quot;002E6AFE&quot;/&gt;&lt;wsp:rsid wsp:val=&quot;002E6F9E&quot;/&gt;&lt;wsp:rsid wsp:val=&quot;002E796A&quot;/&gt;&lt;wsp:rsid wsp:val=&quot;002E7CAE&quot;/&gt;&lt;wsp:rsid wsp:val=&quot;002E7E80&quot;/&gt;&lt;wsp:rsid wsp:val=&quot;002E7F84&quot;/&gt;&lt;wsp:rsid wsp:val=&quot;002F1F20&quot;/&gt;&lt;wsp:rsid wsp:val=&quot;002F2241&quot;/&gt;&lt;wsp:rsid wsp:val=&quot;002F2771&quot;/&gt;&lt;wsp:rsid wsp:val=&quot;002F306C&quot;/&gt;&lt;wsp:rsid wsp:val=&quot;002F37A9&quot;/&gt;&lt;wsp:rsid wsp:val=&quot;002F393F&quot;/&gt;&lt;wsp:rsid wsp:val=&quot;002F3FFA&quot;/&gt;&lt;wsp:rsid wsp:val=&quot;002F5E03&quot;/&gt;&lt;wsp:rsid wsp:val=&quot;002F6EE6&quot;/&gt;&lt;wsp:rsid wsp:val=&quot;002F72D6&quot;/&gt;&lt;wsp:rsid wsp:val=&quot;002F769C&quot;/&gt;&lt;wsp:rsid wsp:val=&quot;00300755&quot;/&gt;&lt;wsp:rsid wsp:val=&quot;00301CE6&quot;/&gt;&lt;wsp:rsid wsp:val=&quot;0030256B&quot;/&gt;&lt;wsp:rsid wsp:val=&quot;00302631&quot;/&gt;&lt;wsp:rsid wsp:val=&quot;00303AFB&quot;/&gt;&lt;wsp:rsid wsp:val=&quot;0030443D&quot;/&gt;&lt;wsp:rsid wsp:val=&quot;00304B6A&quot;/&gt;&lt;wsp:rsid wsp:val=&quot;0030501F&quot;/&gt;&lt;wsp:rsid wsp:val=&quot;00306134&quot;/&gt;&lt;wsp:rsid wsp:val=&quot;00307BA1&quot;/&gt;&lt;wsp:rsid wsp:val=&quot;0031050C&quot;/&gt;&lt;wsp:rsid wsp:val=&quot;00311702&quot;/&gt;&lt;wsp:rsid wsp:val=&quot;00311E82&quot;/&gt;&lt;wsp:rsid wsp:val=&quot;00313535&quot;/&gt;&lt;wsp:rsid wsp:val=&quot;00313FD6&quot;/&gt;&lt;wsp:rsid wsp:val=&quot;003140FC&quot;/&gt;&lt;wsp:rsid wsp:val=&quot;003143BD&quot;/&gt;&lt;wsp:rsid wsp:val=&quot;003147AC&quot;/&gt;&lt;wsp:rsid wsp:val=&quot;003151A8&quot;/&gt;&lt;wsp:rsid wsp:val=&quot;003170A6&quot;/&gt;&lt;wsp:rsid wsp:val=&quot;00317173&quot;/&gt;&lt;wsp:rsid wsp:val=&quot;0032019F&quot;/&gt;&lt;wsp:rsid wsp:val=&quot;003203ED&quot;/&gt;&lt;wsp:rsid wsp:val=&quot;0032072E&quot;/&gt;&lt;wsp:rsid wsp:val=&quot;0032131B&quot;/&gt;&lt;wsp:rsid wsp:val=&quot;00321C26&quot;/&gt;&lt;wsp:rsid wsp:val=&quot;00321C4F&quot;/&gt;&lt;wsp:rsid wsp:val=&quot;00322090&quot;/&gt;&lt;wsp:rsid wsp:val=&quot;00322C9F&quot;/&gt;&lt;wsp:rsid wsp:val=&quot;003236ED&quot;/&gt;&lt;wsp:rsid wsp:val=&quot;00323A12&quot;/&gt;&lt;wsp:rsid wsp:val=&quot;0032460C&quot;/&gt;&lt;wsp:rsid wsp:val=&quot;00324718&quot;/&gt;&lt;wsp:rsid wsp:val=&quot;00324D23&quot;/&gt;&lt;wsp:rsid wsp:val=&quot;00324EA6&quot;/&gt;&lt;wsp:rsid wsp:val=&quot;00325A36&quot;/&gt;&lt;wsp:rsid wsp:val=&quot;00325BC6&quot;/&gt;&lt;wsp:rsid wsp:val=&quot;00327456&quot;/&gt;&lt;wsp:rsid wsp:val=&quot;003275D3&quot;/&gt;&lt;wsp:rsid wsp:val=&quot;00330069&quot;/&gt;&lt;wsp:rsid wsp:val=&quot;00331249&quot;/&gt;&lt;wsp:rsid wsp:val=&quot;00331751&quot;/&gt;&lt;wsp:rsid wsp:val=&quot;00331C1E&quot;/&gt;&lt;wsp:rsid wsp:val=&quot;003321E7&quot;/&gt;&lt;wsp:rsid wsp:val=&quot;00332DB2&quot;/&gt;&lt;wsp:rsid wsp:val=&quot;003340F2&quot;/&gt;&lt;wsp:rsid wsp:val=&quot;00334172&quot;/&gt;&lt;wsp:rsid wsp:val=&quot;00334579&quot;/&gt;&lt;wsp:rsid wsp:val=&quot;00335858&quot;/&gt;&lt;wsp:rsid wsp:val=&quot;00335B0C&quot;/&gt;&lt;wsp:rsid wsp:val=&quot;00336BDA&quot;/&gt;&lt;wsp:rsid wsp:val=&quot;00337B9E&quot;/&gt;&lt;wsp:rsid wsp:val=&quot;00340521&quot;/&gt;&lt;wsp:rsid wsp:val=&quot;003409C4&quot;/&gt;&lt;wsp:rsid wsp:val=&quot;00340D37&quot;/&gt;&lt;wsp:rsid wsp:val=&quot;00341060&quot;/&gt;&lt;wsp:rsid wsp:val=&quot;00342681&quot;/&gt;&lt;wsp:rsid wsp:val=&quot;003429AC&quot;/&gt;&lt;wsp:rsid wsp:val=&quot;00342BD7&quot;/&gt;&lt;wsp:rsid wsp:val=&quot;0034324A&quot;/&gt;&lt;wsp:rsid wsp:val=&quot;00345054&quot;/&gt;&lt;wsp:rsid wsp:val=&quot;00346CBE&quot;/&gt;&lt;wsp:rsid wsp:val=&quot;00346DB5&quot;/&gt;&lt;wsp:rsid wsp:val=&quot;00347407&quot;/&gt;&lt;wsp:rsid wsp:val=&quot;003477B1&quot;/&gt;&lt;wsp:rsid wsp:val=&quot;00350057&quot;/&gt;&lt;wsp:rsid wsp:val=&quot;00351246&quot;/&gt;&lt;wsp:rsid wsp:val=&quot;0035129A&quot;/&gt;&lt;wsp:rsid wsp:val=&quot;00352663&quot;/&gt;&lt;wsp:rsid wsp:val=&quot;00354011&quot;/&gt;&lt;wsp:rsid wsp:val=&quot;00354428&quot;/&gt;&lt;wsp:rsid wsp:val=&quot;0035522B&quot;/&gt;&lt;wsp:rsid wsp:val=&quot;0035713C&quot;/&gt;&lt;wsp:rsid wsp:val=&quot;00357380&quot;/&gt;&lt;wsp:rsid wsp:val=&quot;00357C70&quot;/&gt;&lt;wsp:rsid wsp:val=&quot;003602D9&quot;/&gt;&lt;wsp:rsid wsp:val=&quot;003604CE&quot;/&gt;&lt;wsp:rsid wsp:val=&quot;00360F71&quot;/&gt;&lt;wsp:rsid wsp:val=&quot;00361625&quot;/&gt;&lt;wsp:rsid wsp:val=&quot;00361BED&quot;/&gt;&lt;wsp:rsid wsp:val=&quot;00362680&quot;/&gt;&lt;wsp:rsid wsp:val=&quot;00362ADF&quot;/&gt;&lt;wsp:rsid wsp:val=&quot;00363F09&quot;/&gt;&lt;wsp:rsid wsp:val=&quot;003666AD&quot;/&gt;&lt;wsp:rsid wsp:val=&quot;0036700A&quot;/&gt;&lt;wsp:rsid wsp:val=&quot;00367803&quot;/&gt;&lt;wsp:rsid wsp:val=&quot;003678DC&quot;/&gt;&lt;wsp:rsid wsp:val=&quot;00367F4C&quot;/&gt;&lt;wsp:rsid wsp:val=&quot;003702D1&quot;/&gt;&lt;wsp:rsid wsp:val=&quot;00370E47&quot;/&gt;&lt;wsp:rsid wsp:val=&quot;00371160&quot;/&gt;&lt;wsp:rsid wsp:val=&quot;003715FC&quot;/&gt;&lt;wsp:rsid wsp:val=&quot;003719B6&quot;/&gt;&lt;wsp:rsid wsp:val=&quot;00372A03&quot;/&gt;&lt;wsp:rsid wsp:val=&quot;003730EF&quot;/&gt;&lt;wsp:rsid wsp:val=&quot;0037317A&quot;/&gt;&lt;wsp:rsid wsp:val=&quot;003739AA&quot;/&gt;&lt;wsp:rsid wsp:val=&quot;003742AC&quot;/&gt;&lt;wsp:rsid wsp:val=&quot;0037443C&quot;/&gt;&lt;wsp:rsid wsp:val=&quot;003744A0&quot;/&gt;&lt;wsp:rsid wsp:val=&quot;003750E0&quot;/&gt;&lt;wsp:rsid wsp:val=&quot;00376A36&quot;/&gt;&lt;wsp:rsid wsp:val=&quot;00376A7E&quot;/&gt;&lt;wsp:rsid wsp:val=&quot;00377AFE&quot;/&gt;&lt;wsp:rsid wsp:val=&quot;00377CE1&quot;/&gt;&lt;wsp:rsid wsp:val=&quot;003828AE&quot;/&gt;&lt;wsp:rsid wsp:val=&quot;00383091&quot;/&gt;&lt;wsp:rsid wsp:val=&quot;003839A1&quot;/&gt;&lt;wsp:rsid wsp:val=&quot;00383C2E&quot;/&gt;&lt;wsp:rsid wsp:val=&quot;00383C85&quot;/&gt;&lt;wsp:rsid wsp:val=&quot;0038492A&quot;/&gt;&lt;wsp:rsid wsp:val=&quot;00385714&quot;/&gt;&lt;wsp:rsid wsp:val=&quot;00385BF0&quot;/&gt;&lt;wsp:rsid wsp:val=&quot;00387595&quot;/&gt;&lt;wsp:rsid wsp:val=&quot;00387B4F&quot;/&gt;&lt;wsp:rsid wsp:val=&quot;00390400&quot;/&gt;&lt;wsp:rsid wsp:val=&quot;0039057D&quot;/&gt;&lt;wsp:rsid wsp:val=&quot;003921EB&quot;/&gt;&lt;wsp:rsid wsp:val=&quot;00392D84&quot;/&gt;&lt;wsp:rsid wsp:val=&quot;00393323&quot;/&gt;&lt;wsp:rsid wsp:val=&quot;003939FF&quot;/&gt;&lt;wsp:rsid wsp:val=&quot;0039449B&quot;/&gt;&lt;wsp:rsid wsp:val=&quot;0039564B&quot;/&gt;&lt;wsp:rsid wsp:val=&quot;003956A7&quot;/&gt;&lt;wsp:rsid wsp:val=&quot;00397374&quot;/&gt;&lt;wsp:rsid wsp:val=&quot;003978C5&quot;/&gt;&lt;wsp:rsid wsp:val=&quot;003A0575&quot;/&gt;&lt;wsp:rsid wsp:val=&quot;003A1962&quot;/&gt;&lt;wsp:rsid wsp:val=&quot;003A2223&quot;/&gt;&lt;wsp:rsid wsp:val=&quot;003A2A0F&quot;/&gt;&lt;wsp:rsid wsp:val=&quot;003A3CEF&quot;/&gt;&lt;wsp:rsid wsp:val=&quot;003A45A1&quot;/&gt;&lt;wsp:rsid wsp:val=&quot;003A5B0A&quot;/&gt;&lt;wsp:rsid wsp:val=&quot;003A5BD4&quot;/&gt;&lt;wsp:rsid wsp:val=&quot;003A6BAC&quot;/&gt;&lt;wsp:rsid wsp:val=&quot;003A6C03&quot;/&gt;&lt;wsp:rsid wsp:val=&quot;003A701E&quot;/&gt;&lt;wsp:rsid wsp:val=&quot;003A7C42&quot;/&gt;&lt;wsp:rsid wsp:val=&quot;003A7EF3&quot;/&gt;&lt;wsp:rsid wsp:val=&quot;003B01EB&quot;/&gt;&lt;wsp:rsid wsp:val=&quot;003B0E26&quot;/&gt;&lt;wsp:rsid wsp:val=&quot;003B159C&quot;/&gt;&lt;wsp:rsid wsp:val=&quot;003B214D&quot;/&gt;&lt;wsp:rsid wsp:val=&quot;003B3655&quot;/&gt;&lt;wsp:rsid wsp:val=&quot;003B369F&quot;/&gt;&lt;wsp:rsid wsp:val=&quot;003B36A3&quot;/&gt;&lt;wsp:rsid wsp:val=&quot;003B4682&quot;/&gt;&lt;wsp:rsid wsp:val=&quot;003B616B&quot;/&gt;&lt;wsp:rsid wsp:val=&quot;003B6FEB&quot;/&gt;&lt;wsp:rsid wsp:val=&quot;003B7FE5&quot;/&gt;&lt;wsp:rsid wsp:val=&quot;003C0612&quot;/&gt;&lt;wsp:rsid wsp:val=&quot;003C11C8&quot;/&gt;&lt;wsp:rsid wsp:val=&quot;003C2702&quot;/&gt;&lt;wsp:rsid wsp:val=&quot;003C2978&quot;/&gt;&lt;wsp:rsid wsp:val=&quot;003C3384&quot;/&gt;&lt;wsp:rsid wsp:val=&quot;003C387F&quot;/&gt;&lt;wsp:rsid wsp:val=&quot;003C3D55&quot;/&gt;&lt;wsp:rsid wsp:val=&quot;003C5A0F&quot;/&gt;&lt;wsp:rsid wsp:val=&quot;003C5F2F&quot;/&gt;&lt;wsp:rsid wsp:val=&quot;003C600C&quot;/&gt;&lt;wsp:rsid wsp:val=&quot;003C672E&quot;/&gt;&lt;wsp:rsid wsp:val=&quot;003C6F5A&quot;/&gt;&lt;wsp:rsid wsp:val=&quot;003C713E&quot;/&gt;&lt;wsp:rsid wsp:val=&quot;003C7806&quot;/&gt;&lt;wsp:rsid wsp:val=&quot;003C78D3&quot;/&gt;&lt;wsp:rsid wsp:val=&quot;003C7AF4&quot;/&gt;&lt;wsp:rsid wsp:val=&quot;003D0851&quot;/&gt;&lt;wsp:rsid wsp:val=&quot;003D0F78&quot;/&gt;&lt;wsp:rsid wsp:val=&quot;003D106F&quot;/&gt;&lt;wsp:rsid wsp:val=&quot;003D109F&quot;/&gt;&lt;wsp:rsid wsp:val=&quot;003D12F6&quot;/&gt;&lt;wsp:rsid wsp:val=&quot;003D2478&quot;/&gt;&lt;wsp:rsid wsp:val=&quot;003D2D83&quot;/&gt;&lt;wsp:rsid wsp:val=&quot;003D3762&quot;/&gt;&lt;wsp:rsid wsp:val=&quot;003D3B7A&quot;/&gt;&lt;wsp:rsid wsp:val=&quot;003D3BFF&quot;/&gt;&lt;wsp:rsid wsp:val=&quot;003D3C45&quot;/&gt;&lt;wsp:rsid wsp:val=&quot;003D3D49&quot;/&gt;&lt;wsp:rsid wsp:val=&quot;003D4C9C&quot;/&gt;&lt;wsp:rsid wsp:val=&quot;003D4FB2&quot;/&gt;&lt;wsp:rsid wsp:val=&quot;003D5B1F&quot;/&gt;&lt;wsp:rsid wsp:val=&quot;003D6F70&quot;/&gt;&lt;wsp:rsid wsp:val=&quot;003D7401&quot;/&gt;&lt;wsp:rsid wsp:val=&quot;003D7591&quot;/&gt;&lt;wsp:rsid wsp:val=&quot;003D7967&quot;/&gt;&lt;wsp:rsid wsp:val=&quot;003E049A&quot;/&gt;&lt;wsp:rsid wsp:val=&quot;003E15FA&quot;/&gt;&lt;wsp:rsid wsp:val=&quot;003E1636&quot;/&gt;&lt;wsp:rsid wsp:val=&quot;003E23FF&quot;/&gt;&lt;wsp:rsid wsp:val=&quot;003E2CCC&quot;/&gt;&lt;wsp:rsid wsp:val=&quot;003E2E3A&quot;/&gt;&lt;wsp:rsid wsp:val=&quot;003E3636&quot;/&gt;&lt;wsp:rsid wsp:val=&quot;003E443C&quot;/&gt;&lt;wsp:rsid wsp:val=&quot;003E44E5&quot;/&gt;&lt;wsp:rsid wsp:val=&quot;003E55E4&quot;/&gt;&lt;wsp:rsid wsp:val=&quot;003E5BD2&quot;/&gt;&lt;wsp:rsid wsp:val=&quot;003E6212&quot;/&gt;&lt;wsp:rsid wsp:val=&quot;003E6322&quot;/&gt;&lt;wsp:rsid wsp:val=&quot;003E6E20&quot;/&gt;&lt;wsp:rsid wsp:val=&quot;003E74E3&quot;/&gt;&lt;wsp:rsid wsp:val=&quot;003E7DDC&quot;/&gt;&lt;wsp:rsid wsp:val=&quot;003F05C7&quot;/&gt;&lt;wsp:rsid wsp:val=&quot;003F091C&quot;/&gt;&lt;wsp:rsid wsp:val=&quot;003F21E7&quot;/&gt;&lt;wsp:rsid wsp:val=&quot;003F2CD4&quot;/&gt;&lt;wsp:rsid wsp:val=&quot;003F3012&quot;/&gt;&lt;wsp:rsid wsp:val=&quot;003F35F4&quot;/&gt;&lt;wsp:rsid wsp:val=&quot;003F36A4&quot;/&gt;&lt;wsp:rsid wsp:val=&quot;003F44DA&quot;/&gt;&lt;wsp:rsid wsp:val=&quot;003F6BBE&quot;/&gt;&lt;wsp:rsid wsp:val=&quot;003F6D1D&quot;/&gt;&lt;wsp:rsid wsp:val=&quot;003F70F0&quot;/&gt;&lt;wsp:rsid wsp:val=&quot;003F76C9&quot;/&gt;&lt;wsp:rsid wsp:val=&quot;003F7B2C&quot;/&gt;&lt;wsp:rsid wsp:val=&quot;004000E8&quot;/&gt;&lt;wsp:rsid wsp:val=&quot;00401231&quot;/&gt;&lt;wsp:rsid wsp:val=&quot;004017E9&quot;/&gt;&lt;wsp:rsid wsp:val=&quot;004019D1&quot;/&gt;&lt;wsp:rsid wsp:val=&quot;00402D3C&quot;/&gt;&lt;wsp:rsid wsp:val=&quot;00402E2B&quot;/&gt;&lt;wsp:rsid wsp:val=&quot;00403B7B&quot;/&gt;&lt;wsp:rsid wsp:val=&quot;00404A9E&quot;/&gt;&lt;wsp:rsid wsp:val=&quot;0040512B&quot;/&gt;&lt;wsp:rsid wsp:val=&quot;00405CA5&quot;/&gt;&lt;wsp:rsid wsp:val=&quot;00406699&quot;/&gt;&lt;wsp:rsid wsp:val=&quot;00407764&quot;/&gt;&lt;wsp:rsid wsp:val=&quot;00407AB5&quot;/&gt;&lt;wsp:rsid wsp:val=&quot;00407CD3&quot;/&gt;&lt;wsp:rsid wsp:val=&quot;00410134&quot;/&gt;&lt;wsp:rsid wsp:val=&quot;00410B72&quot;/&gt;&lt;wsp:rsid wsp:val=&quot;00410F12&quot;/&gt;&lt;wsp:rsid wsp:val=&quot;00410F18&quot;/&gt;&lt;wsp:rsid wsp:val=&quot;004117A3&quot;/&gt;&lt;wsp:rsid wsp:val=&quot;00411A80&quot;/&gt;&lt;wsp:rsid wsp:val=&quot;0041263E&quot;/&gt;&lt;wsp:rsid wsp:val=&quot;004129C9&quot;/&gt;&lt;wsp:rsid wsp:val=&quot;00413530&quot;/&gt;&lt;wsp:rsid wsp:val=&quot;0041398A&quot;/&gt;&lt;wsp:rsid wsp:val=&quot;00413AAC&quot;/&gt;&lt;wsp:rsid wsp:val=&quot;0041402E&quot;/&gt;&lt;wsp:rsid wsp:val=&quot;00414101&quot;/&gt;&lt;wsp:rsid wsp:val=&quot;00414717&quot;/&gt;&lt;wsp:rsid wsp:val=&quot;00414D7A&quot;/&gt;&lt;wsp:rsid wsp:val=&quot;00414E3B&quot;/&gt;&lt;wsp:rsid wsp:val=&quot;0041527D&quot;/&gt;&lt;wsp:rsid wsp:val=&quot;004158A2&quot;/&gt;&lt;wsp:rsid wsp:val=&quot;00415D0E&quot;/&gt;&lt;wsp:rsid wsp:val=&quot;00415D40&quot;/&gt;&lt;wsp:rsid wsp:val=&quot;00415FC5&quot;/&gt;&lt;wsp:rsid wsp:val=&quot;00416A2A&quot;/&gt;&lt;wsp:rsid wsp:val=&quot;00420D42&quot;/&gt;&lt;wsp:rsid wsp:val=&quot;00421105&quot;/&gt;&lt;wsp:rsid wsp:val=&quot;00421208&quot;/&gt;&lt;wsp:rsid wsp:val=&quot;004235B6&quot;/&gt;&lt;wsp:rsid wsp:val=&quot;00423815&quot;/&gt;&lt;wsp:rsid wsp:val=&quot;00423C5F&quot;/&gt;&lt;wsp:rsid wsp:val=&quot;004242F4&quot;/&gt;&lt;wsp:rsid wsp:val=&quot;00424A22&quot;/&gt;&lt;wsp:rsid wsp:val=&quot;00424D56&quot;/&gt;&lt;wsp:rsid wsp:val=&quot;00425428&quot;/&gt;&lt;wsp:rsid wsp:val=&quot;0042606A&quot;/&gt;&lt;wsp:rsid wsp:val=&quot;0042640B&quot;/&gt;&lt;wsp:rsid wsp:val=&quot;00426E60&quot;/&gt;&lt;wsp:rsid wsp:val=&quot;00427248&quot;/&gt;&lt;wsp:rsid wsp:val=&quot;00427DB4&quot;/&gt;&lt;wsp:rsid wsp:val=&quot;004318D6&quot;/&gt;&lt;wsp:rsid wsp:val=&quot;00432EA3&quot;/&gt;&lt;wsp:rsid wsp:val=&quot;0043324D&quot;/&gt;&lt;wsp:rsid wsp:val=&quot;0043517F&quot;/&gt;&lt;wsp:rsid wsp:val=&quot;004358F0&quot;/&gt;&lt;wsp:rsid wsp:val=&quot;00436850&quot;/&gt;&lt;wsp:rsid wsp:val=&quot;00437447&quot;/&gt;&lt;wsp:rsid wsp:val=&quot;00440A1E&quot;/&gt;&lt;wsp:rsid wsp:val=&quot;00440D39&quot;/&gt;&lt;wsp:rsid wsp:val=&quot;00441A92&quot;/&gt;&lt;wsp:rsid wsp:val=&quot;00442839&quot;/&gt;&lt;wsp:rsid wsp:val=&quot;004428EF&quot;/&gt;&lt;wsp:rsid wsp:val=&quot;00442F79&quot;/&gt;&lt;wsp:rsid wsp:val=&quot;004434D0&quot;/&gt;&lt;wsp:rsid wsp:val=&quot;00444B38&quot;/&gt;&lt;wsp:rsid wsp:val=&quot;00444F56&quot;/&gt;&lt;wsp:rsid wsp:val=&quot;0044528E&quot;/&gt;&lt;wsp:rsid wsp:val=&quot;004452F4&quot;/&gt;&lt;wsp:rsid wsp:val=&quot;00446488&quot;/&gt;&lt;wsp:rsid wsp:val=&quot;00450730&quot;/&gt;&lt;wsp:rsid wsp:val=&quot;00450D54&quot;/&gt;&lt;wsp:rsid wsp:val=&quot;0045109D&quot;/&gt;&lt;wsp:rsid wsp:val=&quot;004513CE&quot;/&gt;&lt;wsp:rsid wsp:val=&quot;004517AA&quot;/&gt;&lt;wsp:rsid wsp:val=&quot;00452209&quot;/&gt;&lt;wsp:rsid wsp:val=&quot;00452CAC&quot;/&gt;&lt;wsp:rsid wsp:val=&quot;00452E9A&quot;/&gt;&lt;wsp:rsid wsp:val=&quot;00452ED0&quot;/&gt;&lt;wsp:rsid wsp:val=&quot;00453252&quot;/&gt;&lt;wsp:rsid wsp:val=&quot;00453385&quot;/&gt;&lt;wsp:rsid wsp:val=&quot;0045395D&quot;/&gt;&lt;wsp:rsid wsp:val=&quot;00454082&quot;/&gt;&lt;wsp:rsid wsp:val=&quot;00454A19&quot;/&gt;&lt;wsp:rsid wsp:val=&quot;00454CCB&quot;/&gt;&lt;wsp:rsid wsp:val=&quot;00455381&quot;/&gt;&lt;wsp:rsid wsp:val=&quot;00456150&quot;/&gt;&lt;wsp:rsid wsp:val=&quot;00457565&quot;/&gt;&lt;wsp:rsid wsp:val=&quot;00457B71&quot;/&gt;&lt;wsp:rsid wsp:val=&quot;00457F2F&quot;/&gt;&lt;wsp:rsid wsp:val=&quot;0046001B&quot;/&gt;&lt;wsp:rsid wsp:val=&quot;0046083E&quot;/&gt;&lt;wsp:rsid wsp:val=&quot;00461D84&quot;/&gt;&lt;wsp:rsid wsp:val=&quot;00464C88&quot;/&gt;&lt;wsp:rsid wsp:val=&quot;00464E3D&quot;/&gt;&lt;wsp:rsid wsp:val=&quot;00464F99&quot;/&gt;&lt;wsp:rsid wsp:val=&quot;00465AF6&quot;/&gt;&lt;wsp:rsid wsp:val=&quot;00465E78&quot;/&gt;&lt;wsp:rsid wsp:val=&quot;004668A9&quot;/&gt;&lt;wsp:rsid wsp:val=&quot;0046693A&quot;/&gt;&lt;wsp:rsid wsp:val=&quot;004669E2&quot;/&gt;&lt;wsp:rsid wsp:val=&quot;00467B51&quot;/&gt;&lt;wsp:rsid wsp:val=&quot;004703FE&quot;/&gt;&lt;wsp:rsid wsp:val=&quot;004709AA&quot;/&gt;&lt;wsp:rsid wsp:val=&quot;00470C31&quot;/&gt;&lt;wsp:rsid wsp:val=&quot;004723A5&quot;/&gt;&lt;wsp:rsid wsp:val=&quot;004725E5&quot;/&gt;&lt;wsp:rsid wsp:val=&quot;004734D0&quot;/&gt;&lt;wsp:rsid wsp:val=&quot;00473F6C&quot;/&gt;&lt;wsp:rsid wsp:val=&quot;0047475A&quot;/&gt;&lt;wsp:rsid wsp:val=&quot;00474DB6&quot;/&gt;&lt;wsp:rsid wsp:val=&quot;0047556B&quot;/&gt;&lt;wsp:rsid wsp:val=&quot;0047578E&quot;/&gt;&lt;wsp:rsid wsp:val=&quot;00475C90&quot;/&gt;&lt;wsp:rsid wsp:val=&quot;00476793&quot;/&gt;&lt;wsp:rsid wsp:val=&quot;00477768&quot;/&gt;&lt;wsp:rsid wsp:val=&quot;00477958&quot;/&gt;&lt;wsp:rsid wsp:val=&quot;00477C46&quot;/&gt;&lt;wsp:rsid wsp:val=&quot;004805A1&quot;/&gt;&lt;wsp:rsid wsp:val=&quot;00480B0F&quot;/&gt;&lt;wsp:rsid wsp:val=&quot;00480EEA&quot;/&gt;&lt;wsp:rsid wsp:val=&quot;00481A46&quot;/&gt;&lt;wsp:rsid wsp:val=&quot;00482BC7&quot;/&gt;&lt;wsp:rsid wsp:val=&quot;00482CC5&quot;/&gt;&lt;wsp:rsid wsp:val=&quot;00483F00&quot;/&gt;&lt;wsp:rsid wsp:val=&quot;00483F3E&quot;/&gt;&lt;wsp:rsid wsp:val=&quot;00484771&quot;/&gt;&lt;wsp:rsid wsp:val=&quot;00484D83&quot;/&gt;&lt;wsp:rsid wsp:val=&quot;0048610D&quot;/&gt;&lt;wsp:rsid wsp:val=&quot;00486ACF&quot;/&gt;&lt;wsp:rsid wsp:val=&quot;00487287&quot;/&gt;&lt;wsp:rsid wsp:val=&quot;00487383&quot;/&gt;&lt;wsp:rsid wsp:val=&quot;00490255&quot;/&gt;&lt;wsp:rsid wsp:val=&quot;004915A6&quot;/&gt;&lt;wsp:rsid wsp:val=&quot;00492281&quot;/&gt;&lt;wsp:rsid wsp:val=&quot;00492BC5&quot;/&gt;&lt;wsp:rsid wsp:val=&quot;004944E4&quot;/&gt;&lt;wsp:rsid wsp:val=&quot;00494D60&quot;/&gt;&lt;wsp:rsid wsp:val=&quot;00495133&quot;/&gt;&lt;wsp:rsid wsp:val=&quot;004964F1&quot;/&gt;&lt;wsp:rsid wsp:val=&quot;004A080B&quot;/&gt;&lt;wsp:rsid wsp:val=&quot;004A0F7C&quot;/&gt;&lt;wsp:rsid wsp:val=&quot;004A149A&quot;/&gt;&lt;wsp:rsid wsp:val=&quot;004A16BC&quot;/&gt;&lt;wsp:rsid wsp:val=&quot;004A2B94&quot;/&gt;&lt;wsp:rsid wsp:val=&quot;004A4CB9&quot;/&gt;&lt;wsp:rsid wsp:val=&quot;004A5281&quot;/&gt;&lt;wsp:rsid wsp:val=&quot;004A5A29&quot;/&gt;&lt;wsp:rsid wsp:val=&quot;004A6206&quot;/&gt;&lt;wsp:rsid wsp:val=&quot;004A68C2&quot;/&gt;&lt;wsp:rsid wsp:val=&quot;004A7010&quot;/&gt;&lt;wsp:rsid wsp:val=&quot;004A71A6&quot;/&gt;&lt;wsp:rsid wsp:val=&quot;004A7360&quot;/&gt;&lt;wsp:rsid wsp:val=&quot;004A7419&quot;/&gt;&lt;wsp:rsid wsp:val=&quot;004A7D56&quot;/&gt;&lt;wsp:rsid wsp:val=&quot;004B0099&quot;/&gt;&lt;wsp:rsid wsp:val=&quot;004B0FDF&quot;/&gt;&lt;wsp:rsid wsp:val=&quot;004B16EA&quot;/&gt;&lt;wsp:rsid wsp:val=&quot;004B1F9A&quot;/&gt;&lt;wsp:rsid wsp:val=&quot;004B1F9D&quot;/&gt;&lt;wsp:rsid wsp:val=&quot;004B2174&quot;/&gt;&lt;wsp:rsid wsp:val=&quot;004B30BD&quot;/&gt;&lt;wsp:rsid wsp:val=&quot;004B5080&quot;/&gt;&lt;wsp:rsid wsp:val=&quot;004B640B&quot;/&gt;&lt;wsp:rsid wsp:val=&quot;004B72BA&quot;/&gt;&lt;wsp:rsid wsp:val=&quot;004B7C0C&quot;/&gt;&lt;wsp:rsid wsp:val=&quot;004C1C0D&quot;/&gt;&lt;wsp:rsid wsp:val=&quot;004C24AF&quot;/&gt;&lt;wsp:rsid wsp:val=&quot;004C2772&quot;/&gt;&lt;wsp:rsid wsp:val=&quot;004C379F&quot;/&gt;&lt;wsp:rsid wsp:val=&quot;004C3898&quot;/&gt;&lt;wsp:rsid wsp:val=&quot;004C3CBC&quot;/&gt;&lt;wsp:rsid wsp:val=&quot;004C4101&quot;/&gt;&lt;wsp:rsid wsp:val=&quot;004C5F02&quot;/&gt;&lt;wsp:rsid wsp:val=&quot;004C6DEF&quot;/&gt;&lt;wsp:rsid wsp:val=&quot;004C6E43&quot;/&gt;&lt;wsp:rsid wsp:val=&quot;004C7E2C&quot;/&gt;&lt;wsp:rsid wsp:val=&quot;004D00F2&quot;/&gt;&lt;wsp:rsid wsp:val=&quot;004D1313&quot;/&gt;&lt;wsp:rsid wsp:val=&quot;004D212A&quot;/&gt;&lt;wsp:rsid wsp:val=&quot;004D2F40&quot;/&gt;&lt;wsp:rsid wsp:val=&quot;004D36B1&quot;/&gt;&lt;wsp:rsid wsp:val=&quot;004D7E37&quot;/&gt;&lt;wsp:rsid wsp:val=&quot;004D7EBD&quot;/&gt;&lt;wsp:rsid wsp:val=&quot;004E081D&quot;/&gt;&lt;wsp:rsid wsp:val=&quot;004E23FD&quot;/&gt;&lt;wsp:rsid wsp:val=&quot;004E2680&quot;/&gt;&lt;wsp:rsid wsp:val=&quot;004E28F9&quot;/&gt;&lt;wsp:rsid wsp:val=&quot;004E3051&quot;/&gt;&lt;wsp:rsid wsp:val=&quot;004E3176&quot;/&gt;&lt;wsp:rsid wsp:val=&quot;004E365E&quot;/&gt;&lt;wsp:rsid wsp:val=&quot;004E3D13&quot;/&gt;&lt;wsp:rsid wsp:val=&quot;004E3E52&quot;/&gt;&lt;wsp:rsid wsp:val=&quot;004E3F61&quot;/&gt;&lt;wsp:rsid wsp:val=&quot;004E462E&quot;/&gt;&lt;wsp:rsid wsp:val=&quot;004E56DC&quot;/&gt;&lt;wsp:rsid wsp:val=&quot;004E6092&quot;/&gt;&lt;wsp:rsid wsp:val=&quot;004E6727&quot;/&gt;&lt;wsp:rsid wsp:val=&quot;004E72C3&quot;/&gt;&lt;wsp:rsid wsp:val=&quot;004E76F4&quot;/&gt;&lt;wsp:rsid wsp:val=&quot;004E79C6&quot;/&gt;&lt;wsp:rsid wsp:val=&quot;004E7BFA&quot;/&gt;&lt;wsp:rsid wsp:val=&quot;004E7E83&quot;/&gt;&lt;wsp:rsid wsp:val=&quot;004E7EB2&quot;/&gt;&lt;wsp:rsid wsp:val=&quot;004F0B4E&quot;/&gt;&lt;wsp:rsid wsp:val=&quot;004F0B6C&quot;/&gt;&lt;wsp:rsid wsp:val=&quot;004F0CAB&quot;/&gt;&lt;wsp:rsid wsp:val=&quot;004F1091&quot;/&gt;&lt;wsp:rsid wsp:val=&quot;004F1B9F&quot;/&gt;&lt;wsp:rsid wsp:val=&quot;004F2078&quot;/&gt;&lt;wsp:rsid wsp:val=&quot;004F2A81&quot;/&gt;&lt;wsp:rsid wsp:val=&quot;004F3935&quot;/&gt;&lt;wsp:rsid wsp:val=&quot;004F39B2&quot;/&gt;&lt;wsp:rsid wsp:val=&quot;004F4DA3&quot;/&gt;&lt;wsp:rsid wsp:val=&quot;004F5B41&quot;/&gt;&lt;wsp:rsid wsp:val=&quot;004F5D8D&quot;/&gt;&lt;wsp:rsid wsp:val=&quot;004F69DF&quot;/&gt;&lt;wsp:rsid wsp:val=&quot;004F7653&quot;/&gt;&lt;wsp:rsid wsp:val=&quot;0050039F&quot;/&gt;&lt;wsp:rsid wsp:val=&quot;00500884&quot;/&gt;&lt;wsp:rsid wsp:val=&quot;0050160A&quot;/&gt;&lt;wsp:rsid wsp:val=&quot;00501D8D&quot;/&gt;&lt;wsp:rsid wsp:val=&quot;0050278A&quot;/&gt;&lt;wsp:rsid wsp:val=&quot;00502B30&quot;/&gt;&lt;wsp:rsid wsp:val=&quot;005036F5&quot;/&gt;&lt;wsp:rsid wsp:val=&quot;00503A85&quot;/&gt;&lt;wsp:rsid wsp:val=&quot;00504452&quot;/&gt;&lt;wsp:rsid wsp:val=&quot;005044C5&quot;/&gt;&lt;wsp:rsid wsp:val=&quot;00505DD3&quot;/&gt;&lt;wsp:rsid wsp:val=&quot;00506557&quot;/&gt;&lt;wsp:rsid wsp:val=&quot;0050677A&quot;/&gt;&lt;wsp:rsid wsp:val=&quot;00506F4A&quot;/&gt;&lt;wsp:rsid wsp:val=&quot;005108D8&quot;/&gt;&lt;wsp:rsid wsp:val=&quot;005116F9&quot;/&gt;&lt;wsp:rsid wsp:val=&quot;00511A2E&quot;/&gt;&lt;wsp:rsid wsp:val=&quot;005121CC&quot;/&gt;&lt;wsp:rsid wsp:val=&quot;005148FB&quot;/&gt;&lt;wsp:rsid wsp:val=&quot;005153A7&quot;/&gt;&lt;wsp:rsid wsp:val=&quot;00517AD0&quot;/&gt;&lt;wsp:rsid wsp:val=&quot;0052037E&quot;/&gt;&lt;wsp:rsid wsp:val=&quot;00520D36&quot;/&gt;&lt;wsp:rsid wsp:val=&quot;00521593&quot;/&gt;&lt;wsp:rsid wsp:val=&quot;005215DD&quot;/&gt;&lt;wsp:rsid wsp:val=&quot;00521721&quot;/&gt;&lt;wsp:rsid wsp:val=&quot;005219CF&quot;/&gt;&lt;wsp:rsid wsp:val=&quot;00521C86&quot;/&gt;&lt;wsp:rsid wsp:val=&quot;00521CA6&quot;/&gt;&lt;wsp:rsid wsp:val=&quot;00522501&quot;/&gt;&lt;wsp:rsid wsp:val=&quot;0052257E&quot;/&gt;&lt;wsp:rsid wsp:val=&quot;005225FD&quot;/&gt;&lt;wsp:rsid wsp:val=&quot;00522842&quot;/&gt;&lt;wsp:rsid wsp:val=&quot;005232D6&quot;/&gt;&lt;wsp:rsid wsp:val=&quot;005238BB&quot;/&gt;&lt;wsp:rsid wsp:val=&quot;00523F57&quot;/&gt;&lt;wsp:rsid wsp:val=&quot;00525C4B&quot;/&gt;&lt;wsp:rsid wsp:val=&quot;00525C56&quot;/&gt;&lt;wsp:rsid wsp:val=&quot;00527027&quot;/&gt;&lt;wsp:rsid wsp:val=&quot;005272C3&quot;/&gt;&lt;wsp:rsid wsp:val=&quot;00527DF4&quot;/&gt;&lt;wsp:rsid wsp:val=&quot;00530228&quot;/&gt;&lt;wsp:rsid wsp:val=&quot;00530FD1&quot;/&gt;&lt;wsp:rsid wsp:val=&quot;0053174D&quot;/&gt;&lt;wsp:rsid wsp:val=&quot;00531A4E&quot;/&gt;&lt;wsp:rsid wsp:val=&quot;00532C7F&quot;/&gt;&lt;wsp:rsid wsp:val=&quot;00534B59&quot;/&gt;&lt;wsp:rsid wsp:val=&quot;005356DB&quot;/&gt;&lt;wsp:rsid wsp:val=&quot;00535A57&quot;/&gt;&lt;wsp:rsid wsp:val=&quot;00536036&quot;/&gt;&lt;wsp:rsid wsp:val=&quot;00536759&quot;/&gt;&lt;wsp:rsid wsp:val=&quot;005377A5&quot;/&gt;&lt;wsp:rsid wsp:val=&quot;00537C62&quot;/&gt;&lt;wsp:rsid wsp:val=&quot;005408AE&quot;/&gt;&lt;wsp:rsid wsp:val=&quot;00540966&quot;/&gt;&lt;wsp:rsid wsp:val=&quot;005421A9&quot;/&gt;&lt;wsp:rsid wsp:val=&quot;005421DC&quot;/&gt;&lt;wsp:rsid wsp:val=&quot;0054258D&quot;/&gt;&lt;wsp:rsid wsp:val=&quot;00542E05&quot;/&gt;&lt;wsp:rsid wsp:val=&quot;00543EA7&quot;/&gt;&lt;wsp:rsid wsp:val=&quot;00544436&quot;/&gt;&lt;wsp:rsid wsp:val=&quot;00545536&quot;/&gt;&lt;wsp:rsid wsp:val=&quot;0054596E&quot;/&gt;&lt;wsp:rsid wsp:val=&quot;005464F7&quot;/&gt;&lt;wsp:rsid wsp:val=&quot;00546970&quot;/&gt;&lt;wsp:rsid wsp:val=&quot;00547ED4&quot;/&gt;&lt;wsp:rsid wsp:val=&quot;0055057F&quot;/&gt;&lt;wsp:rsid wsp:val=&quot;00552203&quot;/&gt;&lt;wsp:rsid wsp:val=&quot;0055231F&quot;/&gt;&lt;wsp:rsid wsp:val=&quot;00553829&quot;/&gt;&lt;wsp:rsid wsp:val=&quot;00554E19&quot;/&gt;&lt;wsp:rsid wsp:val=&quot;00554EF7&quot;/&gt;&lt;wsp:rsid wsp:val=&quot;0055539D&quot;/&gt;&lt;wsp:rsid wsp:val=&quot;005561A7&quot;/&gt;&lt;wsp:rsid wsp:val=&quot;0055649A&quot;/&gt;&lt;wsp:rsid wsp:val=&quot;00557ECC&quot;/&gt;&lt;wsp:rsid wsp:val=&quot;0056121F&quot;/&gt;&lt;wsp:rsid wsp:val=&quot;00561375&quot;/&gt;&lt;wsp:rsid wsp:val=&quot;0056189C&quot;/&gt;&lt;wsp:rsid wsp:val=&quot;00562727&quot;/&gt;&lt;wsp:rsid wsp:val=&quot;005651B4&quot;/&gt;&lt;wsp:rsid wsp:val=&quot;00565488&quot;/&gt;&lt;wsp:rsid wsp:val=&quot;00565F25&quot;/&gt;&lt;wsp:rsid wsp:val=&quot;0056688B&quot;/&gt;&lt;wsp:rsid wsp:val=&quot;00566B36&quot;/&gt;&lt;wsp:rsid wsp:val=&quot;005678D4&quot;/&gt;&lt;wsp:rsid wsp:val=&quot;0056795E&quot;/&gt;&lt;wsp:rsid wsp:val=&quot;005709E3&quot;/&gt;&lt;wsp:rsid wsp:val=&quot;005713F7&quot;/&gt;&lt;wsp:rsid wsp:val=&quot;00572505&quot;/&gt;&lt;wsp:rsid wsp:val=&quot;00573FDA&quot;/&gt;&lt;wsp:rsid wsp:val=&quot;005745A4&quot;/&gt;&lt;wsp:rsid wsp:val=&quot;00575D07&quot;/&gt;&lt;wsp:rsid wsp:val=&quot;00576329&quot;/&gt;&lt;wsp:rsid wsp:val=&quot;0058001B&quot;/&gt;&lt;wsp:rsid wsp:val=&quot;0058206C&quot;/&gt;&lt;wsp:rsid wsp:val=&quot;005821F1&quot;/&gt;&lt;wsp:rsid wsp:val=&quot;00582809&quot;/&gt;&lt;wsp:rsid wsp:val=&quot;00584DCE&quot;/&gt;&lt;wsp:rsid wsp:val=&quot;0058798C&quot;/&gt;&lt;wsp:rsid wsp:val=&quot;00587FA9&quot;/&gt;&lt;wsp:rsid wsp:val=&quot;005900FA&quot;/&gt;&lt;wsp:rsid wsp:val=&quot;00590DC9&quot;/&gt;&lt;wsp:rsid wsp:val=&quot;0059175A&quot;/&gt;&lt;wsp:rsid wsp:val=&quot;00591876&quot;/&gt;&lt;wsp:rsid wsp:val=&quot;005919F9&quot;/&gt;&lt;wsp:rsid wsp:val=&quot;00591F8C&quot;/&gt;&lt;wsp:rsid wsp:val=&quot;0059218F&quot;/&gt;&lt;wsp:rsid wsp:val=&quot;00592A88&quot;/&gt;&lt;wsp:rsid wsp:val=&quot;00593264&quot;/&gt;&lt;wsp:rsid wsp:val=&quot;005935A4&quot;/&gt;&lt;wsp:rsid wsp:val=&quot;00593C39&quot;/&gt;&lt;wsp:rsid wsp:val=&quot;0059472E&quot;/&gt;&lt;wsp:rsid wsp:val=&quot;005948C2&quot;/&gt;&lt;wsp:rsid wsp:val=&quot;00594D60&quot;/&gt;&lt;wsp:rsid wsp:val=&quot;00595DCA&quot;/&gt;&lt;wsp:rsid wsp:val=&quot;005967E4&quot;/&gt;&lt;wsp:rsid wsp:val=&quot;0059779B&quot;/&gt;&lt;wsp:rsid wsp:val=&quot;005A0136&quot;/&gt;&lt;wsp:rsid wsp:val=&quot;005A1ECE&quot;/&gt;&lt;wsp:rsid wsp:val=&quot;005A209A&quot;/&gt;&lt;wsp:rsid wsp:val=&quot;005A3557&quot;/&gt;&lt;wsp:rsid wsp:val=&quot;005A3F00&quot;/&gt;&lt;wsp:rsid wsp:val=&quot;005A54E9&quot;/&gt;&lt;wsp:rsid wsp:val=&quot;005A649B&quot;/&gt;&lt;wsp:rsid wsp:val=&quot;005A662D&quot;/&gt;&lt;wsp:rsid wsp:val=&quot;005A68BA&quot;/&gt;&lt;wsp:rsid wsp:val=&quot;005A6A5B&quot;/&gt;&lt;wsp:rsid wsp:val=&quot;005A6D09&quot;/&gt;&lt;wsp:rsid wsp:val=&quot;005A6DE2&quot;/&gt;&lt;wsp:rsid wsp:val=&quot;005A77E5&quot;/&gt;&lt;wsp:rsid wsp:val=&quot;005A7985&quot;/&gt;&lt;wsp:rsid wsp:val=&quot;005B04A1&quot;/&gt;&lt;wsp:rsid wsp:val=&quot;005B080B&quot;/&gt;&lt;wsp:rsid wsp:val=&quot;005B1CDF&quot;/&gt;&lt;wsp:rsid wsp:val=&quot;005B2D32&quot;/&gt;&lt;wsp:rsid wsp:val=&quot;005B35D7&quot;/&gt;&lt;wsp:rsid wsp:val=&quot;005B392A&quot;/&gt;&lt;wsp:rsid wsp:val=&quot;005B3AA3&quot;/&gt;&lt;wsp:rsid wsp:val=&quot;005B6F83&quot;/&gt;&lt;wsp:rsid wsp:val=&quot;005B74C4&quot;/&gt;&lt;wsp:rsid wsp:val=&quot;005B787F&quot;/&gt;&lt;wsp:rsid wsp:val=&quot;005C1729&quot;/&gt;&lt;wsp:rsid wsp:val=&quot;005C21C8&quot;/&gt;&lt;wsp:rsid wsp:val=&quot;005C5D07&quot;/&gt;&lt;wsp:rsid wsp:val=&quot;005C74FB&quot;/&gt;&lt;wsp:rsid wsp:val=&quot;005C7503&quot;/&gt;&lt;wsp:rsid wsp:val=&quot;005C7660&quot;/&gt;&lt;wsp:rsid wsp:val=&quot;005C7946&quot;/&gt;&lt;wsp:rsid wsp:val=&quot;005C797B&quot;/&gt;&lt;wsp:rsid wsp:val=&quot;005C7F53&quot;/&gt;&lt;wsp:rsid wsp:val=&quot;005D1069&quot;/&gt;&lt;wsp:rsid wsp:val=&quot;005D1602&quot;/&gt;&lt;wsp:rsid wsp:val=&quot;005D1E87&quot;/&gt;&lt;wsp:rsid wsp:val=&quot;005D246B&quot;/&gt;&lt;wsp:rsid wsp:val=&quot;005D2B0B&quot;/&gt;&lt;wsp:rsid wsp:val=&quot;005D2D4E&quot;/&gt;&lt;wsp:rsid wsp:val=&quot;005D3966&quot;/&gt;&lt;wsp:rsid wsp:val=&quot;005D3C13&quot;/&gt;&lt;wsp:rsid wsp:val=&quot;005D4AA7&quot;/&gt;&lt;wsp:rsid wsp:val=&quot;005D4C89&quot;/&gt;&lt;wsp:rsid wsp:val=&quot;005D4E33&quot;/&gt;&lt;wsp:rsid wsp:val=&quot;005D4FFA&quot;/&gt;&lt;wsp:rsid wsp:val=&quot;005D6F32&quot;/&gt;&lt;wsp:rsid wsp:val=&quot;005D7606&quot;/&gt;&lt;wsp:rsid wsp:val=&quot;005E385F&quot;/&gt;&lt;wsp:rsid wsp:val=&quot;005E4A90&quot;/&gt;&lt;wsp:rsid wsp:val=&quot;005E4DC7&quot;/&gt;&lt;wsp:rsid wsp:val=&quot;005E53B2&quot;/&gt;&lt;wsp:rsid wsp:val=&quot;005E5834&quot;/&gt;&lt;wsp:rsid wsp:val=&quot;005E5B81&quot;/&gt;&lt;wsp:rsid wsp:val=&quot;005E653F&quot;/&gt;&lt;wsp:rsid wsp:val=&quot;005E7545&quot;/&gt;&lt;wsp:rsid wsp:val=&quot;005F2CB1&quot;/&gt;&lt;wsp:rsid wsp:val=&quot;005F3025&quot;/&gt;&lt;wsp:rsid wsp:val=&quot;005F33A8&quot;/&gt;&lt;wsp:rsid wsp:val=&quot;005F4C23&quot;/&gt;&lt;wsp:rsid wsp:val=&quot;005F618C&quot;/&gt;&lt;wsp:rsid wsp:val=&quot;005F70BD&quot;/&gt;&lt;wsp:rsid wsp:val=&quot;005F7E70&quot;/&gt;&lt;wsp:rsid wsp:val=&quot;00600F6A&quot;/&gt;&lt;wsp:rsid wsp:val=&quot;00600FE7&quot;/&gt;&lt;wsp:rsid wsp:val=&quot;0060111E&quot;/&gt;&lt;wsp:rsid wsp:val=&quot;006013C1&quot;/&gt;&lt;wsp:rsid wsp:val=&quot;0060275D&quot;/&gt;&lt;wsp:rsid wsp:val=&quot;0060283C&quot;/&gt;&lt;wsp:rsid wsp:val=&quot;00602ACA&quot;/&gt;&lt;wsp:rsid wsp:val=&quot;00603BC5&quot;/&gt;&lt;wsp:rsid wsp:val=&quot;00604F14&quot;/&gt;&lt;wsp:rsid wsp:val=&quot;0060627A&quot;/&gt;&lt;wsp:rsid wsp:val=&quot;00607D93&quot;/&gt;&lt;wsp:rsid wsp:val=&quot;006113BA&quot;/&gt;&lt;wsp:rsid wsp:val=&quot;006113BB&quot;/&gt;&lt;wsp:rsid wsp:val=&quot;00611681&quot;/&gt;&lt;wsp:rsid wsp:val=&quot;006119EF&quot;/&gt;&lt;wsp:rsid wsp:val=&quot;00611B83&quot;/&gt;&lt;wsp:rsid wsp:val=&quot;00612F83&quot;/&gt;&lt;wsp:rsid wsp:val=&quot;00613257&quot;/&gt;&lt;wsp:rsid wsp:val=&quot;00613365&quot;/&gt;&lt;wsp:rsid wsp:val=&quot;0061392D&quot;/&gt;&lt;wsp:rsid wsp:val=&quot;00615B9D&quot;/&gt;&lt;wsp:rsid wsp:val=&quot;00616882&quot;/&gt;&lt;wsp:rsid wsp:val=&quot;006204DC&quot;/&gt;&lt;wsp:rsid wsp:val=&quot;00620A71&quot;/&gt;&lt;wsp:rsid wsp:val=&quot;00620D78&quot;/&gt;&lt;wsp:rsid wsp:val=&quot;00620D80&quot;/&gt;&lt;wsp:rsid wsp:val=&quot;00620E90&quot;/&gt;&lt;wsp:rsid wsp:val=&quot;00621098&quot;/&gt;&lt;wsp:rsid wsp:val=&quot;00622F21&quot;/&gt;&lt;wsp:rsid wsp:val=&quot;006234A6&quot;/&gt;&lt;wsp:rsid wsp:val=&quot;00623923&quot;/&gt;&lt;wsp:rsid wsp:val=&quot;00623B8E&quot;/&gt;&lt;wsp:rsid wsp:val=&quot;006257BB&quot;/&gt;&lt;wsp:rsid wsp:val=&quot;0062687C&quot;/&gt;&lt;wsp:rsid wsp:val=&quot;00630001&quot;/&gt;&lt;wsp:rsid wsp:val=&quot;006301F4&quot;/&gt;&lt;wsp:rsid wsp:val=&quot;006311B3&quot;/&gt;&lt;wsp:rsid wsp:val=&quot;00631F81&quot;/&gt;&lt;wsp:rsid wsp:val=&quot;00631FE5&quot;/&gt;&lt;wsp:rsid wsp:val=&quot;006325E4&quot;/&gt;&lt;wsp:rsid wsp:val=&quot;0063284C&quot;/&gt;&lt;wsp:rsid wsp:val=&quot;00633F5A&quot;/&gt;&lt;wsp:rsid wsp:val=&quot;00633FFA&quot;/&gt;&lt;wsp:rsid wsp:val=&quot;0063438E&quot;/&gt;&lt;wsp:rsid wsp:val=&quot;0063469C&quot;/&gt;&lt;wsp:rsid wsp:val=&quot;00635693&quot;/&gt;&lt;wsp:rsid wsp:val=&quot;00636398&quot;/&gt;&lt;wsp:rsid wsp:val=&quot;006364D8&quot;/&gt;&lt;wsp:rsid wsp:val=&quot;006368D3&quot;/&gt;&lt;wsp:rsid wsp:val=&quot;006377EC&quot;/&gt;&lt;wsp:rsid wsp:val=&quot;00640715&quot;/&gt;&lt;wsp:rsid wsp:val=&quot;00640D33&quot;/&gt;&lt;wsp:rsid wsp:val=&quot;00641135&quot;/&gt;&lt;wsp:rsid wsp:val=&quot;0064151F&quot;/&gt;&lt;wsp:rsid wsp:val=&quot;00641533&quot;/&gt;&lt;wsp:rsid wsp:val=&quot;00641D36&quot;/&gt;&lt;wsp:rsid wsp:val=&quot;0064208D&quot;/&gt;&lt;wsp:rsid wsp:val=&quot;0064318D&quot;/&gt;&lt;wsp:rsid wsp:val=&quot;00643418&quot;/&gt;&lt;wsp:rsid wsp:val=&quot;00643475&quot;/&gt;&lt;wsp:rsid wsp:val=&quot;006435F2&quot;/&gt;&lt;wsp:rsid wsp:val=&quot;00643969&quot;/&gt;&lt;wsp:rsid wsp:val=&quot;0064396A&quot;/&gt;&lt;wsp:rsid wsp:val=&quot;00644348&quot;/&gt;&lt;wsp:rsid wsp:val=&quot;00644514&quot;/&gt;&lt;wsp:rsid wsp:val=&quot;006447BA&quot;/&gt;&lt;wsp:rsid wsp:val=&quot;006447BD&quot;/&gt;&lt;wsp:rsid wsp:val=&quot;00644BBD&quot;/&gt;&lt;wsp:rsid wsp:val=&quot;00644F4C&quot;/&gt;&lt;wsp:rsid wsp:val=&quot;0064502E&quot;/&gt;&lt;wsp:rsid wsp:val=&quot;00645491&quot;/&gt;&lt;wsp:rsid wsp:val=&quot;00645715&quot;/&gt;&lt;wsp:rsid wsp:val=&quot;00645C43&quot;/&gt;&lt;wsp:rsid wsp:val=&quot;0064624E&quot;/&gt;&lt;wsp:rsid wsp:val=&quot;00647629&quot;/&gt;&lt;wsp:rsid wsp:val=&quot;0065029D&quot;/&gt;&lt;wsp:rsid wsp:val=&quot;00650AB9&quot;/&gt;&lt;wsp:rsid wsp:val=&quot;006511C8&quot;/&gt;&lt;wsp:rsid wsp:val=&quot;0065121E&quot;/&gt;&lt;wsp:rsid wsp:val=&quot;00653C48&quot;/&gt;&lt;wsp:rsid wsp:val=&quot;00654E94&quot;/&gt;&lt;wsp:rsid wsp:val=&quot;006551E4&quot;/&gt;&lt;wsp:rsid wsp:val=&quot;00655733&quot;/&gt;&lt;wsp:rsid wsp:val=&quot;00655ACD&quot;/&gt;&lt;wsp:rsid wsp:val=&quot;006561FD&quot;/&gt;&lt;wsp:rsid wsp:val=&quot;00656A92&quot;/&gt;&lt;wsp:rsid wsp:val=&quot;00656DDE&quot;/&gt;&lt;wsp:rsid wsp:val=&quot;0066011D&quot;/&gt;&lt;wsp:rsid wsp:val=&quot;0066012B&quot;/&gt;&lt;wsp:rsid wsp:val=&quot;006607C0&quot;/&gt;&lt;wsp:rsid wsp:val=&quot;00660841&quot;/&gt;&lt;wsp:rsid wsp:val=&quot;0066094F&quot;/&gt;&lt;wsp:rsid wsp:val=&quot;006613A6&quot;/&gt;&lt;wsp:rsid wsp:val=&quot;006613C8&quot;/&gt;&lt;wsp:rsid wsp:val=&quot;00661866&quot;/&gt;&lt;wsp:rsid wsp:val=&quot;0066279A&quot;/&gt;&lt;wsp:rsid wsp:val=&quot;006627A2&quot;/&gt;&lt;wsp:rsid wsp:val=&quot;00663317&quot;/&gt;&lt;wsp:rsid wsp:val=&quot;006634E6&quot;/&gt;&lt;wsp:rsid wsp:val=&quot;00663B88&quot;/&gt;&lt;wsp:rsid wsp:val=&quot;00664E44&quot;/&gt;&lt;wsp:rsid wsp:val=&quot;006655EE&quot;/&gt;&lt;wsp:rsid wsp:val=&quot;00665882&quot;/&gt;&lt;wsp:rsid wsp:val=&quot;006659AA&quot;/&gt;&lt;wsp:rsid wsp:val=&quot;00665B99&quot;/&gt;&lt;wsp:rsid wsp:val=&quot;00665EDC&quot;/&gt;&lt;wsp:rsid wsp:val=&quot;006662F5&quot;/&gt;&lt;wsp:rsid wsp:val=&quot;006671C3&quot;/&gt;&lt;wsp:rsid wsp:val=&quot;00667933&quot;/&gt;&lt;wsp:rsid wsp:val=&quot;00667EE7&quot;/&gt;&lt;wsp:rsid wsp:val=&quot;006706FD&quot;/&gt;&lt;wsp:rsid wsp:val=&quot;00670922&quot;/&gt;&lt;wsp:rsid wsp:val=&quot;00670A12&quot;/&gt;&lt;wsp:rsid wsp:val=&quot;00670BE1&quot;/&gt;&lt;wsp:rsid wsp:val=&quot;00671234&quot;/&gt;&lt;wsp:rsid wsp:val=&quot;0067218F&quot;/&gt;&lt;wsp:rsid wsp:val=&quot;00673BC2&quot;/&gt;&lt;wsp:rsid wsp:val=&quot;00673DEE&quot;/&gt;&lt;wsp:rsid wsp:val=&quot;0067406A&quot;/&gt;&lt;wsp:rsid wsp:val=&quot;006741F2&quot;/&gt;&lt;wsp:rsid wsp:val=&quot;0067423A&quot;/&gt;&lt;wsp:rsid wsp:val=&quot;006743FE&quot;/&gt;&lt;wsp:rsid wsp:val=&quot;00674C38&quot;/&gt;&lt;wsp:rsid wsp:val=&quot;00674CC3&quot;/&gt;&lt;wsp:rsid wsp:val=&quot;00675695&quot;/&gt;&lt;wsp:rsid wsp:val=&quot;006758FB&quot;/&gt;&lt;wsp:rsid wsp:val=&quot;00675C72&quot;/&gt;&lt;wsp:rsid wsp:val=&quot;006771F9&quot;/&gt;&lt;wsp:rsid wsp:val=&quot;006776D7&quot;/&gt;&lt;wsp:rsid wsp:val=&quot;00680060&quot;/&gt;&lt;wsp:rsid wsp:val=&quot;00681003&quot;/&gt;&lt;wsp:rsid wsp:val=&quot;006817C9&quot;/&gt;&lt;wsp:rsid wsp:val=&quot;00681867&quot;/&gt;&lt;wsp:rsid wsp:val=&quot;00682658&quot;/&gt;&lt;wsp:rsid wsp:val=&quot;00683ECE&quot;/&gt;&lt;wsp:rsid wsp:val=&quot;00684202&quot;/&gt;&lt;wsp:rsid wsp:val=&quot;0068666C&quot;/&gt;&lt;wsp:rsid wsp:val=&quot;00690172&quot;/&gt;&lt;wsp:rsid wsp:val=&quot;006905F8&quot;/&gt;&lt;wsp:rsid wsp:val=&quot;00691DAE&quot;/&gt;&lt;wsp:rsid wsp:val=&quot;00692EDE&quot;/&gt;&lt;wsp:rsid wsp:val=&quot;00694F78&quot;/&gt;&lt;wsp:rsid wsp:val=&quot;00695FC2&quot;/&gt;&lt;wsp:rsid wsp:val=&quot;00696949&quot;/&gt;&lt;wsp:rsid wsp:val=&quot;00697052&quot;/&gt;&lt;wsp:rsid wsp:val=&quot;00697A13&quot;/&gt;&lt;wsp:rsid wsp:val=&quot;006A0E9B&quot;/&gt;&lt;wsp:rsid wsp:val=&quot;006A18D5&quot;/&gt;&lt;wsp:rsid wsp:val=&quot;006A1B0C&quot;/&gt;&lt;wsp:rsid wsp:val=&quot;006A261C&quot;/&gt;&lt;wsp:rsid wsp:val=&quot;006A46FB&quot;/&gt;&lt;wsp:rsid wsp:val=&quot;006A4A63&quot;/&gt;&lt;wsp:rsid wsp:val=&quot;006A4DB5&quot;/&gt;&lt;wsp:rsid wsp:val=&quot;006A5742&quot;/&gt;&lt;wsp:rsid wsp:val=&quot;006A582E&quot;/&gt;&lt;wsp:rsid wsp:val=&quot;006A5E1E&quot;/&gt;&lt;wsp:rsid wsp:val=&quot;006A5E28&quot;/&gt;&lt;wsp:rsid wsp:val=&quot;006A6034&quot;/&gt;&lt;wsp:rsid wsp:val=&quot;006A697B&quot;/&gt;&lt;wsp:rsid wsp:val=&quot;006A7AFF&quot;/&gt;&lt;wsp:rsid wsp:val=&quot;006B0BB5&quot;/&gt;&lt;wsp:rsid wsp:val=&quot;006B0CFA&quot;/&gt;&lt;wsp:rsid wsp:val=&quot;006B1816&quot;/&gt;&lt;wsp:rsid wsp:val=&quot;006B2099&quot;/&gt;&lt;wsp:rsid wsp:val=&quot;006B3476&quot;/&gt;&lt;wsp:rsid wsp:val=&quot;006B426C&quot;/&gt;&lt;wsp:rsid wsp:val=&quot;006B449F&quot;/&gt;&lt;wsp:rsid wsp:val=&quot;006B4665&quot;/&gt;&lt;wsp:rsid wsp:val=&quot;006B4854&quot;/&gt;&lt;wsp:rsid wsp:val=&quot;006B4D24&quot;/&gt;&lt;wsp:rsid wsp:val=&quot;006B50CF&quot;/&gt;&lt;wsp:rsid wsp:val=&quot;006B50F8&quot;/&gt;&lt;wsp:rsid wsp:val=&quot;006B5235&quot;/&gt;&lt;wsp:rsid wsp:val=&quot;006B578E&quot;/&gt;&lt;wsp:rsid wsp:val=&quot;006B6152&quot;/&gt;&lt;wsp:rsid wsp:val=&quot;006B6BE9&quot;/&gt;&lt;wsp:rsid wsp:val=&quot;006B72D9&quot;/&gt;&lt;wsp:rsid wsp:val=&quot;006B7427&quot;/&gt;&lt;wsp:rsid wsp:val=&quot;006B76D2&quot;/&gt;&lt;wsp:rsid wsp:val=&quot;006C018F&quot;/&gt;&lt;wsp:rsid wsp:val=&quot;006C03B8&quot;/&gt;&lt;wsp:rsid wsp:val=&quot;006C0870&quot;/&gt;&lt;wsp:rsid wsp:val=&quot;006C16DB&quot;/&gt;&lt;wsp:rsid wsp:val=&quot;006C23E5&quot;/&gt;&lt;wsp:rsid wsp:val=&quot;006C3D55&quot;/&gt;&lt;wsp:rsid wsp:val=&quot;006C54C6&quot;/&gt;&lt;wsp:rsid wsp:val=&quot;006C5EC9&quot;/&gt;&lt;wsp:rsid wsp:val=&quot;006C6059&quot;/&gt;&lt;wsp:rsid wsp:val=&quot;006C6940&quot;/&gt;&lt;wsp:rsid wsp:val=&quot;006C6955&quot;/&gt;&lt;wsp:rsid wsp:val=&quot;006C7522&quot;/&gt;&lt;wsp:rsid wsp:val=&quot;006C7A68&quot;/&gt;&lt;wsp:rsid wsp:val=&quot;006D20F6&quot;/&gt;&lt;wsp:rsid wsp:val=&quot;006D2683&quot;/&gt;&lt;wsp:rsid wsp:val=&quot;006D4ED9&quot;/&gt;&lt;wsp:rsid wsp:val=&quot;006D5B70&quot;/&gt;&lt;wsp:rsid wsp:val=&quot;006D5D33&quot;/&gt;&lt;wsp:rsid wsp:val=&quot;006D65B4&quot;/&gt;&lt;wsp:rsid wsp:val=&quot;006D6F08&quot;/&gt;&lt;wsp:rsid wsp:val=&quot;006D7FFB&quot;/&gt;&lt;wsp:rsid wsp:val=&quot;006E017A&quot;/&gt;&lt;wsp:rsid wsp:val=&quot;006E062C&quot;/&gt;&lt;wsp:rsid wsp:val=&quot;006E1407&quot;/&gt;&lt;wsp:rsid wsp:val=&quot;006E28B7&quot;/&gt;&lt;wsp:rsid wsp:val=&quot;006E2AA2&quot;/&gt;&lt;wsp:rsid wsp:val=&quot;006E3310&quot;/&gt;&lt;wsp:rsid wsp:val=&quot;006E4AAA&quot;/&gt;&lt;wsp:rsid wsp:val=&quot;006E4E39&quot;/&gt;&lt;wsp:rsid wsp:val=&quot;006E565E&quot;/&gt;&lt;wsp:rsid wsp:val=&quot;006E673D&quot;/&gt;&lt;wsp:rsid wsp:val=&quot;006E7D3B&quot;/&gt;&lt;wsp:rsid wsp:val=&quot;006F0446&quot;/&gt;&lt;wsp:rsid wsp:val=&quot;006F09C9&quot;/&gt;&lt;wsp:rsid wsp:val=&quot;006F0F8A&quot;/&gt;&lt;wsp:rsid wsp:val=&quot;006F0FBF&quot;/&gt;&lt;wsp:rsid wsp:val=&quot;006F1ABD&quot;/&gt;&lt;wsp:rsid wsp:val=&quot;006F1B70&quot;/&gt;&lt;wsp:rsid wsp:val=&quot;006F1C70&quot;/&gt;&lt;wsp:rsid wsp:val=&quot;006F1F06&quot;/&gt;&lt;wsp:rsid wsp:val=&quot;006F2C7B&quot;/&gt;&lt;wsp:rsid wsp:val=&quot;006F32A4&quot;/&gt;&lt;wsp:rsid wsp:val=&quot;006F341D&quot;/&gt;&lt;wsp:rsid wsp:val=&quot;006F3CDE&quot;/&gt;&lt;wsp:rsid wsp:val=&quot;006F417D&quot;/&gt;&lt;wsp:rsid wsp:val=&quot;006F432A&quot;/&gt;&lt;wsp:rsid wsp:val=&quot;006F4893&quot;/&gt;&lt;wsp:rsid wsp:val=&quot;006F4A94&quot;/&gt;&lt;wsp:rsid wsp:val=&quot;006F55E3&quot;/&gt;&lt;wsp:rsid wsp:val=&quot;006F58D4&quot;/&gt;&lt;wsp:rsid wsp:val=&quot;006F5BB9&quot;/&gt;&lt;wsp:rsid wsp:val=&quot;006F65E7&quot;/&gt;&lt;wsp:rsid wsp:val=&quot;006F72EE&quot;/&gt;&lt;wsp:rsid wsp:val=&quot;007004EF&quot;/&gt;&lt;wsp:rsid wsp:val=&quot;007006BE&quot;/&gt;&lt;wsp:rsid wsp:val=&quot;00701091&quot;/&gt;&lt;wsp:rsid wsp:val=&quot;007012DB&quot;/&gt;&lt;wsp:rsid wsp:val=&quot;00701977&quot;/&gt;&lt;wsp:rsid wsp:val=&quot;00702511&quot;/&gt;&lt;wsp:rsid wsp:val=&quot;00702E19&quot;/&gt;&lt;wsp:rsid wsp:val=&quot;0070346E&quot;/&gt;&lt;wsp:rsid wsp:val=&quot;007038FA&quot;/&gt;&lt;wsp:rsid wsp:val=&quot;00703FCE&quot;/&gt;&lt;wsp:rsid wsp:val=&quot;007043DD&quot;/&gt;&lt;wsp:rsid wsp:val=&quot;00704EDB&quot;/&gt;&lt;wsp:rsid wsp:val=&quot;00706101&quot;/&gt;&lt;wsp:rsid wsp:val=&quot;0070691F&quot;/&gt;&lt;wsp:rsid wsp:val=&quot;00706ECB&quot;/&gt;&lt;wsp:rsid wsp:val=&quot;00707072&quot;/&gt;&lt;wsp:rsid wsp:val=&quot;00707287&quot;/&gt;&lt;wsp:rsid wsp:val=&quot;007073C8&quot;/&gt;&lt;wsp:rsid wsp:val=&quot;00707D61&quot;/&gt;&lt;wsp:rsid wsp:val=&quot;00710627&quot;/&gt;&lt;wsp:rsid wsp:val=&quot;00710DF4&quot;/&gt;&lt;wsp:rsid wsp:val=&quot;00712287&quot;/&gt;&lt;wsp:rsid wsp:val=&quot;00712772&quot;/&gt;&lt;wsp:rsid wsp:val=&quot;00713A69&quot;/&gt;&lt;wsp:rsid wsp:val=&quot;007145C4&quot;/&gt;&lt;wsp:rsid wsp:val=&quot;00714676&quot;/&gt;&lt;wsp:rsid wsp:val=&quot;007148D3&quot;/&gt;&lt;wsp:rsid wsp:val=&quot;00715B9A&quot;/&gt;&lt;wsp:rsid wsp:val=&quot;00715F1C&quot;/&gt;&lt;wsp:rsid wsp:val=&quot;00717718&quot;/&gt;&lt;wsp:rsid wsp:val=&quot;007178C1&quot;/&gt;&lt;wsp:rsid wsp:val=&quot;00720817&quot;/&gt;&lt;wsp:rsid wsp:val=&quot;007218E9&quot;/&gt;&lt;wsp:rsid wsp:val=&quot;00725F9C&quot;/&gt;&lt;wsp:rsid wsp:val=&quot;00726EA6&quot;/&gt;&lt;wsp:rsid wsp:val=&quot;00727208&quot;/&gt;&lt;wsp:rsid wsp:val=&quot;00727344&quot;/&gt;&lt;wsp:rsid wsp:val=&quot;00727680&quot;/&gt;&lt;wsp:rsid wsp:val=&quot;0073225D&quot;/&gt;&lt;wsp:rsid wsp:val=&quot;0073381F&quot;/&gt;&lt;wsp:rsid wsp:val=&quot;00733D25&quot;/&gt;&lt;wsp:rsid wsp:val=&quot;00734343&quot;/&gt;&lt;wsp:rsid wsp:val=&quot;007348B1&quot;/&gt;&lt;wsp:rsid wsp:val=&quot;00734A8B&quot;/&gt;&lt;wsp:rsid wsp:val=&quot;00734D84&quot;/&gt;&lt;wsp:rsid wsp:val=&quot;00735268&quot;/&gt;&lt;wsp:rsid wsp:val=&quot;007355C4&quot;/&gt;&lt;wsp:rsid wsp:val=&quot;00735F96&quot;/&gt;&lt;wsp:rsid wsp:val=&quot;007362A6&quot;/&gt;&lt;wsp:rsid wsp:val=&quot;00736D7D&quot;/&gt;&lt;wsp:rsid wsp:val=&quot;00740E58&quot;/&gt;&lt;wsp:rsid wsp:val=&quot;007410D6&quot;/&gt;&lt;wsp:rsid wsp:val=&quot;007416B4&quot;/&gt;&lt;wsp:rsid wsp:val=&quot;00741F19&quot;/&gt;&lt;wsp:rsid wsp:val=&quot;00742624&quot;/&gt;&lt;wsp:rsid wsp:val=&quot;007438CE&quot;/&gt;&lt;wsp:rsid wsp:val=&quot;00744394&quot;/&gt;&lt;wsp:rsid wsp:val=&quot;00744440&quot;/&gt;&lt;wsp:rsid wsp:val=&quot;007445A0&quot;/&gt;&lt;wsp:rsid wsp:val=&quot;007447EF&quot;/&gt;&lt;wsp:rsid wsp:val=&quot;00744D6B&quot;/&gt;&lt;wsp:rsid wsp:val=&quot;0074524B&quot;/&gt;&lt;wsp:rsid wsp:val=&quot;00746183&quot;/&gt;&lt;wsp:rsid wsp:val=&quot;00747D8B&quot;/&gt;&lt;wsp:rsid wsp:val=&quot;007508A2&quot;/&gt;&lt;wsp:rsid wsp:val=&quot;0075093C&quot;/&gt;&lt;wsp:rsid wsp:val=&quot;00751228&quot;/&gt;&lt;wsp:rsid wsp:val=&quot;00752710&quot;/&gt;&lt;wsp:rsid wsp:val=&quot;00752D74&quot;/&gt;&lt;wsp:rsid wsp:val=&quot;00754E35&quot;/&gt;&lt;wsp:rsid wsp:val=&quot;00754E49&quot;/&gt;&lt;wsp:rsid wsp:val=&quot;00755200&quot;/&gt;&lt;wsp:rsid wsp:val=&quot;007559D1&quot;/&gt;&lt;wsp:rsid wsp:val=&quot;007571E1&quot;/&gt;&lt;wsp:rsid wsp:val=&quot;007604B2&quot;/&gt;&lt;wsp:rsid wsp:val=&quot;00760883&quot;/&gt;&lt;wsp:rsid wsp:val=&quot;00760BF6&quot;/&gt;&lt;wsp:rsid wsp:val=&quot;007614C4&quot;/&gt;&lt;wsp:rsid wsp:val=&quot;007616FD&quot;/&gt;&lt;wsp:rsid wsp:val=&quot;00762500&quot;/&gt;&lt;wsp:rsid wsp:val=&quot;00762BDD&quot;/&gt;&lt;wsp:rsid wsp:val=&quot;007650C5&quot;/&gt;&lt;wsp:rsid wsp:val=&quot;00765281&quot;/&gt;&lt;wsp:rsid wsp:val=&quot;007655FD&quot;/&gt;&lt;wsp:rsid wsp:val=&quot;007661BA&quot;/&gt;&lt;wsp:rsid wsp:val=&quot;0076641D&quot;/&gt;&lt;wsp:rsid wsp:val=&quot;00766BAD&quot;/&gt;&lt;wsp:rsid wsp:val=&quot;0076708C&quot;/&gt;&lt;wsp:rsid wsp:val=&quot;00771C35&quot;/&gt;&lt;wsp:rsid wsp:val=&quot;00773940&quot;/&gt;&lt;wsp:rsid wsp:val=&quot;00773AD7&quot;/&gt;&lt;wsp:rsid wsp:val=&quot;00773F82&quot;/&gt;&lt;wsp:rsid wsp:val=&quot;007747F3&quot;/&gt;&lt;wsp:rsid wsp:val=&quot;007755F2&quot;/&gt;&lt;wsp:rsid wsp:val=&quot;00776766&quot;/&gt;&lt;wsp:rsid wsp:val=&quot;00776971&quot;/&gt;&lt;wsp:rsid wsp:val=&quot;00777AC8&quot;/&gt;&lt;wsp:rsid wsp:val=&quot;007803C1&quot;/&gt;&lt;wsp:rsid wsp:val=&quot;007804AB&quot;/&gt;&lt;wsp:rsid wsp:val=&quot;00780DFE&quot;/&gt;&lt;wsp:rsid wsp:val=&quot;0078177E&quot;/&gt;&lt;wsp:rsid wsp:val=&quot;00781891&quot;/&gt;&lt;wsp:rsid wsp:val=&quot;00781AB7&quot;/&gt;&lt;wsp:rsid wsp:val=&quot;00782E24&quot;/&gt;&lt;wsp:rsid wsp:val=&quot;0078304C&quot;/&gt;&lt;wsp:rsid wsp:val=&quot;00783673&quot;/&gt;&lt;wsp:rsid wsp:val=&quot;00785490&quot;/&gt;&lt;wsp:rsid wsp:val=&quot;007856D1&quot;/&gt;&lt;wsp:rsid wsp:val=&quot;00785BC6&quot;/&gt;&lt;wsp:rsid wsp:val=&quot;00786C86&quot;/&gt;&lt;wsp:rsid wsp:val=&quot;007900E4&quot;/&gt;&lt;wsp:rsid wsp:val=&quot;00791FBB&quot;/&gt;&lt;wsp:rsid wsp:val=&quot;00792030&quot;/&gt;&lt;wsp:rsid wsp:val=&quot;007925EA&quot;/&gt;&lt;wsp:rsid wsp:val=&quot;00792A09&quot;/&gt;&lt;wsp:rsid wsp:val=&quot;00792D05&quot;/&gt;&lt;wsp:rsid wsp:val=&quot;007935D9&quot;/&gt;&lt;wsp:rsid wsp:val=&quot;0079382D&quot;/&gt;&lt;wsp:rsid wsp:val=&quot;00793CD8&quot;/&gt;&lt;wsp:rsid wsp:val=&quot;00793D31&quot;/&gt;&lt;wsp:rsid wsp:val=&quot;00794201&quot;/&gt;&lt;wsp:rsid wsp:val=&quot;007950A8&quot;/&gt;&lt;wsp:rsid wsp:val=&quot;00795C92&quot;/&gt;&lt;wsp:rsid wsp:val=&quot;00796231&quot;/&gt;&lt;wsp:rsid wsp:val=&quot;007966F9&quot;/&gt;&lt;wsp:rsid wsp:val=&quot;00796F94&quot;/&gt;&lt;wsp:rsid wsp:val=&quot;007976D5&quot;/&gt;&lt;wsp:rsid wsp:val=&quot;007A1CB3&quot;/&gt;&lt;wsp:rsid wsp:val=&quot;007A1D17&quot;/&gt;&lt;wsp:rsid wsp:val=&quot;007A1D90&quot;/&gt;&lt;wsp:rsid wsp:val=&quot;007A306F&quot;/&gt;&lt;wsp:rsid wsp:val=&quot;007A43A6&quot;/&gt;&lt;wsp:rsid wsp:val=&quot;007A4D15&quot;/&gt;&lt;wsp:rsid wsp:val=&quot;007A58A6&quot;/&gt;&lt;wsp:rsid wsp:val=&quot;007A6281&quot;/&gt;&lt;wsp:rsid wsp:val=&quot;007A6776&quot;/&gt;&lt;wsp:rsid wsp:val=&quot;007A6AD0&quot;/&gt;&lt;wsp:rsid wsp:val=&quot;007A719B&quot;/&gt;&lt;wsp:rsid wsp:val=&quot;007B18DD&quot;/&gt;&lt;wsp:rsid wsp:val=&quot;007B1C5F&quot;/&gt;&lt;wsp:rsid wsp:val=&quot;007B1DAF&quot;/&gt;&lt;wsp:rsid wsp:val=&quot;007B32C9&quot;/&gt;&lt;wsp:rsid wsp:val=&quot;007B3D2D&quot;/&gt;&lt;wsp:rsid wsp:val=&quot;007B48C7&quot;/&gt;&lt;wsp:rsid wsp:val=&quot;007B4F9A&quot;/&gt;&lt;wsp:rsid wsp:val=&quot;007B50AE&quot;/&gt;&lt;wsp:rsid wsp:val=&quot;007B51DF&quot;/&gt;&lt;wsp:rsid wsp:val=&quot;007B5213&quot;/&gt;&lt;wsp:rsid wsp:val=&quot;007B68C1&quot;/&gt;&lt;wsp:rsid wsp:val=&quot;007B7765&quot;/&gt;&lt;wsp:rsid wsp:val=&quot;007C05DD&quot;/&gt;&lt;wsp:rsid wsp:val=&quot;007C08C4&quot;/&gt;&lt;wsp:rsid wsp:val=&quot;007C09D3&quot;/&gt;&lt;wsp:rsid wsp:val=&quot;007C0EC3&quot;/&gt;&lt;wsp:rsid wsp:val=&quot;007C1EF9&quot;/&gt;&lt;wsp:rsid wsp:val=&quot;007C3B8C&quot;/&gt;&lt;wsp:rsid wsp:val=&quot;007C3D18&quot;/&gt;&lt;wsp:rsid wsp:val=&quot;007C44E9&quot;/&gt;&lt;wsp:rsid wsp:val=&quot;007C60BF&quot;/&gt;&lt;wsp:rsid wsp:val=&quot;007C6A07&quot;/&gt;&lt;wsp:rsid wsp:val=&quot;007C6C3E&quot;/&gt;&lt;wsp:rsid wsp:val=&quot;007C6CB3&quot;/&gt;&lt;wsp:rsid wsp:val=&quot;007C75A1&quot;/&gt;&lt;wsp:rsid wsp:val=&quot;007C77A5&quot;/&gt;&lt;wsp:rsid wsp:val=&quot;007D04E5&quot;/&gt;&lt;wsp:rsid wsp:val=&quot;007D1E1D&quot;/&gt;&lt;wsp:rsid wsp:val=&quot;007D2F63&quot;/&gt;&lt;wsp:rsid wsp:val=&quot;007D3A05&quot;/&gt;&lt;wsp:rsid wsp:val=&quot;007D3A69&quot;/&gt;&lt;wsp:rsid wsp:val=&quot;007D42B9&quot;/&gt;&lt;wsp:rsid wsp:val=&quot;007D5901&quot;/&gt;&lt;wsp:rsid wsp:val=&quot;007D5E85&quot;/&gt;&lt;wsp:rsid wsp:val=&quot;007D685B&quot;/&gt;&lt;wsp:rsid wsp:val=&quot;007D6D60&quot;/&gt;&lt;wsp:rsid wsp:val=&quot;007D71CC&quot;/&gt;&lt;wsp:rsid wsp:val=&quot;007D7526&quot;/&gt;&lt;wsp:rsid wsp:val=&quot;007E0BAF&quot;/&gt;&lt;wsp:rsid wsp:val=&quot;007E1132&quot;/&gt;&lt;wsp:rsid wsp:val=&quot;007E15FE&quot;/&gt;&lt;wsp:rsid wsp:val=&quot;007E2E4A&quot;/&gt;&lt;wsp:rsid wsp:val=&quot;007E3974&quot;/&gt;&lt;wsp:rsid wsp:val=&quot;007E43AD&quot;/&gt;&lt;wsp:rsid wsp:val=&quot;007E4610&quot;/&gt;&lt;wsp:rsid wsp:val=&quot;007E4715&quot;/&gt;&lt;wsp:rsid wsp:val=&quot;007E505B&quot;/&gt;&lt;wsp:rsid wsp:val=&quot;007E5160&quot;/&gt;&lt;wsp:rsid wsp:val=&quot;007E683C&quot;/&gt;&lt;wsp:rsid wsp:val=&quot;007E6945&quot;/&gt;&lt;wsp:rsid wsp:val=&quot;007E7091&quot;/&gt;&lt;wsp:rsid wsp:val=&quot;007E73FF&quot;/&gt;&lt;wsp:rsid wsp:val=&quot;007E784D&quot;/&gt;&lt;wsp:rsid wsp:val=&quot;007F02D0&quot;/&gt;&lt;wsp:rsid wsp:val=&quot;007F05C3&quot;/&gt;&lt;wsp:rsid wsp:val=&quot;007F3617&quot;/&gt;&lt;wsp:rsid wsp:val=&quot;007F3D8A&quot;/&gt;&lt;wsp:rsid wsp:val=&quot;007F72F1&quot;/&gt;&lt;wsp:rsid wsp:val=&quot;007F7587&quot;/&gt;&lt;wsp:rsid wsp:val=&quot;00800A23&quot;/&gt;&lt;wsp:rsid wsp:val=&quot;0080187D&quot;/&gt;&lt;wsp:rsid wsp:val=&quot;00802515&quot;/&gt;&lt;wsp:rsid wsp:val=&quot;008032B7&quot;/&gt;&lt;wsp:rsid wsp:val=&quot;00803716&quot;/&gt;&lt;wsp:rsid wsp:val=&quot;00803FAE&quot;/&gt;&lt;wsp:rsid wsp:val=&quot;0080548B&quot;/&gt;&lt;wsp:rsid wsp:val=&quot;0080605F&quot;/&gt;&lt;wsp:rsid wsp:val=&quot;008061C5&quot;/&gt;&lt;wsp:rsid wsp:val=&quot;00806E14&quot;/&gt;&lt;wsp:rsid wsp:val=&quot;008076AB&quot;/&gt;&lt;wsp:rsid wsp:val=&quot;00807786&quot;/&gt;&lt;wsp:rsid wsp:val=&quot;008114A7&quot;/&gt;&lt;wsp:rsid wsp:val=&quot;008115B5&quot;/&gt;&lt;wsp:rsid wsp:val=&quot;00811B5E&quot;/&gt;&lt;wsp:rsid wsp:val=&quot;00811FCB&quot;/&gt;&lt;wsp:rsid wsp:val=&quot;008125C7&quot;/&gt;&lt;wsp:rsid wsp:val=&quot;008128D0&quot;/&gt;&lt;wsp:rsid wsp:val=&quot;00812CC6&quot;/&gt;&lt;wsp:rsid wsp:val=&quot;00812D44&quot;/&gt;&lt;wsp:rsid wsp:val=&quot;0081387E&quot;/&gt;&lt;wsp:rsid wsp:val=&quot;0081579D&quot;/&gt;&lt;wsp:rsid wsp:val=&quot;008158A6&quot;/&gt;&lt;wsp:rsid wsp:val=&quot;008158D6&quot;/&gt;&lt;wsp:rsid wsp:val=&quot;00815CF7&quot;/&gt;&lt;wsp:rsid wsp:val=&quot;00815E12&quot;/&gt;&lt;wsp:rsid wsp:val=&quot;00817196&quot;/&gt;&lt;wsp:rsid wsp:val=&quot;008175A3&quot;/&gt;&lt;wsp:rsid wsp:val=&quot;00817924&quot;/&gt;&lt;wsp:rsid wsp:val=&quot;00820630&quot;/&gt;&lt;wsp:rsid wsp:val=&quot;00820F11&quot;/&gt;&lt;wsp:rsid wsp:val=&quot;0082106D&quot;/&gt;&lt;wsp:rsid wsp:val=&quot;00822754&quot;/&gt;&lt;wsp:rsid wsp:val=&quot;00822B2C&quot;/&gt;&lt;wsp:rsid wsp:val=&quot;00822EF9&quot;/&gt;&lt;wsp:rsid wsp:val=&quot;008235DB&quot;/&gt;&lt;wsp:rsid wsp:val=&quot;00824AB4&quot;/&gt;&lt;wsp:rsid wsp:val=&quot;00825600&quot;/&gt;&lt;wsp:rsid wsp:val=&quot;00825C42&quot;/&gt;&lt;wsp:rsid wsp:val=&quot;00825D25&quot;/&gt;&lt;wsp:rsid wsp:val=&quot;0082644F&quot;/&gt;&lt;wsp:rsid wsp:val=&quot;008264C3&quot;/&gt;&lt;wsp:rsid wsp:val=&quot;008265B8&quot;/&gt;&lt;wsp:rsid wsp:val=&quot;0082670F&quot;/&gt;&lt;wsp:rsid wsp:val=&quot;00827746&quot;/&gt;&lt;wsp:rsid wsp:val=&quot;00827D6F&quot;/&gt;&lt;wsp:rsid wsp:val=&quot;008302A1&quot;/&gt;&lt;wsp:rsid wsp:val=&quot;00830CB5&quot;/&gt;&lt;wsp:rsid wsp:val=&quot;00830D99&quot;/&gt;&lt;wsp:rsid wsp:val=&quot;008322E8&quot;/&gt;&lt;wsp:rsid wsp:val=&quot;008324A6&quot;/&gt;&lt;wsp:rsid wsp:val=&quot;00833A21&quot;/&gt;&lt;wsp:rsid wsp:val=&quot;008341D6&quot;/&gt;&lt;wsp:rsid wsp:val=&quot;00834297&quot;/&gt;&lt;wsp:rsid wsp:val=&quot;008359E7&quot;/&gt;&lt;wsp:rsid wsp:val=&quot;0083700D&quot;/&gt;&lt;wsp:rsid wsp:val=&quot;008376AC&quot;/&gt;&lt;wsp:rsid wsp:val=&quot;00837787&quot;/&gt;&lt;wsp:rsid wsp:val=&quot;00837C67&quot;/&gt;&lt;wsp:rsid wsp:val=&quot;0084028E&quot;/&gt;&lt;wsp:rsid wsp:val=&quot;008430EA&quot;/&gt;&lt;wsp:rsid wsp:val=&quot;00843190&quot;/&gt;&lt;wsp:rsid wsp:val=&quot;00843CC0&quot;/&gt;&lt;wsp:rsid wsp:val=&quot;008444E8&quot;/&gt;&lt;wsp:rsid wsp:val=&quot;00844E80&quot;/&gt;&lt;wsp:rsid wsp:val=&quot;008459EF&quot;/&gt;&lt;wsp:rsid wsp:val=&quot;00845A0E&quot;/&gt;&lt;wsp:rsid wsp:val=&quot;00845E6B&quot;/&gt;&lt;wsp:rsid wsp:val=&quot;00845F05&quot;/&gt;&lt;wsp:rsid wsp:val=&quot;00846CDF&quot;/&gt;&lt;wsp:rsid wsp:val=&quot;00846FE7&quot;/&gt;&lt;wsp:rsid wsp:val=&quot;008529B9&quot;/&gt;&lt;wsp:rsid wsp:val=&quot;00853D72&quot;/&gt;&lt;wsp:rsid wsp:val=&quot;0085412B&quot;/&gt;&lt;wsp:rsid wsp:val=&quot;0085423B&quot;/&gt;&lt;wsp:rsid wsp:val=&quot;00855BF2&quot;/&gt;&lt;wsp:rsid wsp:val=&quot;008566B2&quot;/&gt;&lt;wsp:rsid wsp:val=&quot;00856911&quot;/&gt;&lt;wsp:rsid wsp:val=&quot;008575AD&quot;/&gt;&lt;wsp:rsid wsp:val=&quot;0086079F&quot;/&gt;&lt;wsp:rsid wsp:val=&quot;008621C4&quot;/&gt;&lt;wsp:rsid wsp:val=&quot;00863863&quot;/&gt;&lt;wsp:rsid wsp:val=&quot;00865397&quot;/&gt;&lt;wsp:rsid wsp:val=&quot;00865EAC&quot;/&gt;&lt;wsp:rsid wsp:val=&quot;00866B08&quot;/&gt;&lt;wsp:rsid wsp:val=&quot;008677FD&quot;/&gt;&lt;wsp:rsid wsp:val=&quot;00870034&quot;/&gt;&lt;wsp:rsid wsp:val=&quot;008706D4&quot;/&gt;&lt;wsp:rsid wsp:val=&quot;00870F8A&quot;/&gt;&lt;wsp:rsid wsp:val=&quot;008715D0&quot;/&gt;&lt;wsp:rsid wsp:val=&quot;008719A4&quot;/&gt;&lt;wsp:rsid wsp:val=&quot;00871D23&quot;/&gt;&lt;wsp:rsid wsp:val=&quot;00871F18&quot;/&gt;&lt;wsp:rsid wsp:val=&quot;00872391&quot;/&gt;&lt;wsp:rsid wsp:val=&quot;008729BC&quot;/&gt;&lt;wsp:rsid wsp:val=&quot;008740CC&quot;/&gt;&lt;wsp:rsid wsp:val=&quot;00874312&quot;/&gt;&lt;wsp:rsid wsp:val=&quot;0087437C&quot;/&gt;&lt;wsp:rsid wsp:val=&quot;00874437&quot;/&gt;&lt;wsp:rsid wsp:val=&quot;008759C6&quot;/&gt;&lt;wsp:rsid wsp:val=&quot;00875AD6&quot;/&gt;&lt;wsp:rsid wsp:val=&quot;00875CD7&quot;/&gt;&lt;wsp:rsid wsp:val=&quot;00876517&quot;/&gt;&lt;wsp:rsid wsp:val=&quot;00876756&quot;/&gt;&lt;wsp:rsid wsp:val=&quot;00876B4D&quot;/&gt;&lt;wsp:rsid wsp:val=&quot;00877960&quot;/&gt;&lt;wsp:rsid wsp:val=&quot;00877B8D&quot;/&gt;&lt;wsp:rsid wsp:val=&quot;00877F18&quot;/&gt;&lt;wsp:rsid wsp:val=&quot;00882674&quot;/&gt;&lt;wsp:rsid wsp:val=&quot;00882863&quot;/&gt;&lt;wsp:rsid wsp:val=&quot;00882E09&quot;/&gt;&lt;wsp:rsid wsp:val=&quot;00883A23&quot;/&gt;&lt;wsp:rsid wsp:val=&quot;00884021&quot;/&gt;&lt;wsp:rsid wsp:val=&quot;00884772&quot;/&gt;&lt;wsp:rsid wsp:val=&quot;00884BB3&quot;/&gt;&lt;wsp:rsid wsp:val=&quot;0088566B&quot;/&gt;&lt;wsp:rsid wsp:val=&quot;00887F9A&quot;/&gt;&lt;wsp:rsid wsp:val=&quot;00890403&quot;/&gt;&lt;wsp:rsid wsp:val=&quot;00893720&quot;/&gt;&lt;wsp:rsid wsp:val=&quot;00893A03&quot;/&gt;&lt;wsp:rsid wsp:val=&quot;00893A13&quot;/&gt;&lt;wsp:rsid wsp:val=&quot;008949D2&quot;/&gt;&lt;wsp:rsid wsp:val=&quot;00894A88&quot;/&gt;&lt;wsp:rsid wsp:val=&quot;00895386&quot;/&gt;&lt;wsp:rsid wsp:val=&quot;00895A93&quot;/&gt;&lt;wsp:rsid wsp:val=&quot;008963CE&quot;/&gt;&lt;wsp:rsid wsp:val=&quot;00896419&quot;/&gt;&lt;wsp:rsid wsp:val=&quot;008970F3&quot;/&gt;&lt;wsp:rsid wsp:val=&quot;008972E4&quot;/&gt;&lt;wsp:rsid wsp:val=&quot;008973F4&quot;/&gt;&lt;wsp:rsid wsp:val=&quot;008A00B3&quot;/&gt;&lt;wsp:rsid wsp:val=&quot;008A0418&quot;/&gt;&lt;wsp:rsid wsp:val=&quot;008A058D&quot;/&gt;&lt;wsp:rsid wsp:val=&quot;008A0FDB&quot;/&gt;&lt;wsp:rsid wsp:val=&quot;008A213E&quot;/&gt;&lt;wsp:rsid wsp:val=&quot;008A21FF&quot;/&gt;&lt;wsp:rsid wsp:val=&quot;008A2CE2&quot;/&gt;&lt;wsp:rsid wsp:val=&quot;008A2EA5&quot;/&gt;&lt;wsp:rsid wsp:val=&quot;008A30AC&quot;/&gt;&lt;wsp:rsid wsp:val=&quot;008A3798&quot;/&gt;&lt;wsp:rsid wsp:val=&quot;008A44B8&quot;/&gt;&lt;wsp:rsid wsp:val=&quot;008A4D2B&quot;/&gt;&lt;wsp:rsid wsp:val=&quot;008A51A8&quot;/&gt;&lt;wsp:rsid wsp:val=&quot;008A54C7&quot;/&gt;&lt;wsp:rsid wsp:val=&quot;008A6324&quot;/&gt;&lt;wsp:rsid wsp:val=&quot;008A77D8&quot;/&gt;&lt;wsp:rsid wsp:val=&quot;008B0483&quot;/&gt;&lt;wsp:rsid wsp:val=&quot;008B120C&quot;/&gt;&lt;wsp:rsid wsp:val=&quot;008B22F6&quot;/&gt;&lt;wsp:rsid wsp:val=&quot;008B2713&quot;/&gt;&lt;wsp:rsid wsp:val=&quot;008B4063&quot;/&gt;&lt;wsp:rsid wsp:val=&quot;008B43B5&quot;/&gt;&lt;wsp:rsid wsp:val=&quot;008B51A0&quot;/&gt;&lt;wsp:rsid wsp:val=&quot;008B592A&quot;/&gt;&lt;wsp:rsid wsp:val=&quot;008B5D1E&quot;/&gt;&lt;wsp:rsid wsp:val=&quot;008B5DCD&quot;/&gt;&lt;wsp:rsid wsp:val=&quot;008B6058&quot;/&gt;&lt;wsp:rsid wsp:val=&quot;008B6509&quot;/&gt;&lt;wsp:rsid wsp:val=&quot;008B6EEA&quot;/&gt;&lt;wsp:rsid wsp:val=&quot;008B7B5C&quot;/&gt;&lt;wsp:rsid wsp:val=&quot;008C0C06&quot;/&gt;&lt;wsp:rsid wsp:val=&quot;008C0C99&quot;/&gt;&lt;wsp:rsid wsp:val=&quot;008C12B8&quot;/&gt;&lt;wsp:rsid wsp:val=&quot;008C18AA&quot;/&gt;&lt;wsp:rsid wsp:val=&quot;008C18CE&quot;/&gt;&lt;wsp:rsid wsp:val=&quot;008C1DD7&quot;/&gt;&lt;wsp:rsid wsp:val=&quot;008C2017&quot;/&gt;&lt;wsp:rsid wsp:val=&quot;008C4341&quot;/&gt;&lt;wsp:rsid wsp:val=&quot;008C44DA&quot;/&gt;&lt;wsp:rsid wsp:val=&quot;008C4958&quot;/&gt;&lt;wsp:rsid wsp:val=&quot;008C4BAA&quot;/&gt;&lt;wsp:rsid wsp:val=&quot;008C53D2&quot;/&gt;&lt;wsp:rsid wsp:val=&quot;008C5F40&quot;/&gt;&lt;wsp:rsid wsp:val=&quot;008C6AE8&quot;/&gt;&lt;wsp:rsid wsp:val=&quot;008C7573&quot;/&gt;&lt;wsp:rsid wsp:val=&quot;008D02ED&quot;/&gt;&lt;wsp:rsid wsp:val=&quot;008D05BC&quot;/&gt;&lt;wsp:rsid wsp:val=&quot;008D1229&quot;/&gt;&lt;wsp:rsid wsp:val=&quot;008D191C&quot;/&gt;&lt;wsp:rsid wsp:val=&quot;008D34F1&quot;/&gt;&lt;wsp:rsid wsp:val=&quot;008D386B&quot;/&gt;&lt;wsp:rsid wsp:val=&quot;008D39D8&quot;/&gt;&lt;wsp:rsid wsp:val=&quot;008D47E3&quot;/&gt;&lt;wsp:rsid wsp:val=&quot;008D50D8&quot;/&gt;&lt;wsp:rsid wsp:val=&quot;008D5516&quot;/&gt;&lt;wsp:rsid wsp:val=&quot;008D5B73&quot;/&gt;&lt;wsp:rsid wsp:val=&quot;008D6D1A&quot;/&gt;&lt;wsp:rsid wsp:val=&quot;008D74B4&quot;/&gt;&lt;wsp:rsid wsp:val=&quot;008E0211&quot;/&gt;&lt;wsp:rsid wsp:val=&quot;008E065E&quot;/&gt;&lt;wsp:rsid wsp:val=&quot;008E0927&quot;/&gt;&lt;wsp:rsid wsp:val=&quot;008E153D&quot;/&gt;&lt;wsp:rsid wsp:val=&quot;008E1909&quot;/&gt;&lt;wsp:rsid wsp:val=&quot;008E1D5E&quot;/&gt;&lt;wsp:rsid wsp:val=&quot;008E2E84&quot;/&gt;&lt;wsp:rsid wsp:val=&quot;008E3B84&quot;/&gt;&lt;wsp:rsid wsp:val=&quot;008E5D53&quot;/&gt;&lt;wsp:rsid wsp:val=&quot;008E5E0D&quot;/&gt;&lt;wsp:rsid wsp:val=&quot;008E66DA&quot;/&gt;&lt;wsp:rsid wsp:val=&quot;008E6EFC&quot;/&gt;&lt;wsp:rsid wsp:val=&quot;008F0496&quot;/&gt;&lt;wsp:rsid wsp:val=&quot;008F130D&quot;/&gt;&lt;wsp:rsid wsp:val=&quot;008F1EAB&quot;/&gt;&lt;wsp:rsid wsp:val=&quot;008F22E5&quot;/&gt;&lt;wsp:rsid wsp:val=&quot;008F33DC&quot;/&gt;&lt;wsp:rsid wsp:val=&quot;008F35FC&quot;/&gt;&lt;wsp:rsid wsp:val=&quot;008F36A6&quot;/&gt;&lt;wsp:rsid wsp:val=&quot;008F40D6&quot;/&gt;&lt;wsp:rsid wsp:val=&quot;008F40DE&quot;/&gt;&lt;wsp:rsid wsp:val=&quot;008F477F&quot;/&gt;&lt;wsp:rsid wsp:val=&quot;008F523A&quot;/&gt;&lt;wsp:rsid wsp:val=&quot;008F5648&quot;/&gt;&lt;wsp:rsid wsp:val=&quot;008F620C&quot;/&gt;&lt;wsp:rsid wsp:val=&quot;008F6232&quot;/&gt;&lt;wsp:rsid wsp:val=&quot;008F699A&quot;/&gt;&lt;wsp:rsid wsp:val=&quot;008F7805&quot;/&gt;&lt;wsp:rsid wsp:val=&quot;00900B03&quot;/&gt;&lt;wsp:rsid wsp:val=&quot;00900F39&quot;/&gt;&lt;wsp:rsid wsp:val=&quot;009018FD&quot;/&gt;&lt;wsp:rsid wsp:val=&quot;00902350&quot;/&gt;&lt;wsp:rsid wsp:val=&quot;0090331A&quot;/&gt;&lt;wsp:rsid wsp:val=&quot;0090336B&quot;/&gt;&lt;wsp:rsid wsp:val=&quot;009041DF&quot;/&gt;&lt;wsp:rsid wsp:val=&quot;009053AA&quot;/&gt;&lt;wsp:rsid wsp:val=&quot;0090581D&quot;/&gt;&lt;wsp:rsid wsp:val=&quot;00905B95&quot;/&gt;&lt;wsp:rsid wsp:val=&quot;00906939&quot;/&gt;&lt;wsp:rsid wsp:val=&quot;00906D2F&quot;/&gt;&lt;wsp:rsid wsp:val=&quot;009105E8&quot;/&gt;&lt;wsp:rsid wsp:val=&quot;00910A5A&quot;/&gt;&lt;wsp:rsid wsp:val=&quot;00910B7D&quot;/&gt;&lt;wsp:rsid wsp:val=&quot;0091162E&quot;/&gt;&lt;wsp:rsid wsp:val=&quot;00911DFB&quot;/&gt;&lt;wsp:rsid wsp:val=&quot;00911F36&quot;/&gt;&lt;wsp:rsid wsp:val=&quot;009120D3&quot;/&gt;&lt;wsp:rsid wsp:val=&quot;00912D2D&quot;/&gt;&lt;wsp:rsid wsp:val=&quot;009139D9&quot;/&gt;&lt;wsp:rsid wsp:val=&quot;00913E7C&quot;/&gt;&lt;wsp:rsid wsp:val=&quot;00914AD8&quot;/&gt;&lt;wsp:rsid wsp:val=&quot;00914C56&quot;/&gt;&lt;wsp:rsid wsp:val=&quot;009157DD&quot;/&gt;&lt;wsp:rsid wsp:val=&quot;00915D61&quot;/&gt;&lt;wsp:rsid wsp:val=&quot;00916046&quot;/&gt;&lt;wsp:rsid wsp:val=&quot;00916079&quot;/&gt;&lt;wsp:rsid wsp:val=&quot;0091643F&quot;/&gt;&lt;wsp:rsid wsp:val=&quot;00916E71&quot;/&gt;&lt;wsp:rsid wsp:val=&quot;0091759B&quot;/&gt;&lt;wsp:rsid wsp:val=&quot;00917CE9&quot;/&gt;&lt;wsp:rsid wsp:val=&quot;00917DE5&quot;/&gt;&lt;wsp:rsid wsp:val=&quot;00920BF2&quot;/&gt;&lt;wsp:rsid wsp:val=&quot;00920D5E&quot;/&gt;&lt;wsp:rsid wsp:val=&quot;00921FA6&quot;/&gt;&lt;wsp:rsid wsp:val=&quot;00922010&quot;/&gt;&lt;wsp:rsid wsp:val=&quot;00922E42&quot;/&gt;&lt;wsp:rsid wsp:val=&quot;00925C42&quot;/&gt;&lt;wsp:rsid wsp:val=&quot;009266BA&quot;/&gt;&lt;wsp:rsid wsp:val=&quot;0092761C&quot;/&gt;&lt;wsp:rsid wsp:val=&quot;00927915&quot;/&gt;&lt;wsp:rsid wsp:val=&quot;0092795E&quot;/&gt;&lt;wsp:rsid wsp:val=&quot;00931BD9&quot;/&gt;&lt;wsp:rsid wsp:val=&quot;00933E19&quot;/&gt;&lt;wsp:rsid wsp:val=&quot;0093523B&quot;/&gt;&lt;wsp:rsid wsp:val=&quot;00936403&quot;/&gt;&lt;wsp:rsid wsp:val=&quot;009368F3&quot;/&gt;&lt;wsp:rsid wsp:val=&quot;00937755&quot;/&gt;&lt;wsp:rsid wsp:val=&quot;00937B5A&quot;/&gt;&lt;wsp:rsid wsp:val=&quot;00941203&quot;/&gt;&lt;wsp:rsid wsp:val=&quot;00941636&quot;/&gt;&lt;wsp:rsid wsp:val=&quot;00942CF1&quot;/&gt;&lt;wsp:rsid wsp:val=&quot;00943742&quot;/&gt;&lt;wsp:rsid wsp:val=&quot;00945C05&quot;/&gt;&lt;wsp:rsid wsp:val=&quot;00946238&quot;/&gt;&lt;wsp:rsid wsp:val=&quot;0094628C&quot;/&gt;&lt;wsp:rsid wsp:val=&quot;00946945&quot;/&gt;&lt;wsp:rsid wsp:val=&quot;009470ED&quot;/&gt;&lt;wsp:rsid wsp:val=&quot;00947713&quot;/&gt;&lt;wsp:rsid wsp:val=&quot;00950DE7&quot;/&gt;&lt;wsp:rsid wsp:val=&quot;00951559&quot;/&gt;&lt;wsp:rsid wsp:val=&quot;00953920&quot;/&gt;&lt;wsp:rsid wsp:val=&quot;00953D47&quot;/&gt;&lt;wsp:rsid wsp:val=&quot;009540B8&quot;/&gt;&lt;wsp:rsid wsp:val=&quot;009546C1&quot;/&gt;&lt;wsp:rsid wsp:val=&quot;00954AD0&quot;/&gt;&lt;wsp:rsid wsp:val=&quot;0095681E&quot;/&gt;&lt;wsp:rsid wsp:val=&quot;0095708D&quot;/&gt;&lt;wsp:rsid wsp:val=&quot;009572D4&quot;/&gt;&lt;wsp:rsid wsp:val=&quot;00957571&quot;/&gt;&lt;wsp:rsid wsp:val=&quot;00957641&quot;/&gt;&lt;wsp:rsid wsp:val=&quot;00960E1D&quot;/&gt;&lt;wsp:rsid wsp:val=&quot;00961921&quot;/&gt;&lt;wsp:rsid wsp:val=&quot;009639C4&quot;/&gt;&lt;wsp:rsid wsp:val=&quot;00963CAF&quot;/&gt;&lt;wsp:rsid wsp:val=&quot;0096430A&quot;/&gt;&lt;wsp:rsid wsp:val=&quot;009653C6&quot;/&gt;&lt;wsp:rsid wsp:val=&quot;0096554B&quot;/&gt;&lt;wsp:rsid wsp:val=&quot;0096584A&quot;/&gt;&lt;wsp:rsid wsp:val=&quot;009659BA&quot;/&gt;&lt;wsp:rsid wsp:val=&quot;009666CE&quot;/&gt;&lt;wsp:rsid wsp:val=&quot;009666D0&quot;/&gt;&lt;wsp:rsid wsp:val=&quot;009669BD&quot;/&gt;&lt;wsp:rsid wsp:val=&quot;00966D79&quot;/&gt;&lt;wsp:rsid wsp:val=&quot;00967210&quot;/&gt;&lt;wsp:rsid wsp:val=&quot;009675AA&quot;/&gt;&lt;wsp:rsid wsp:val=&quot;009678B0&quot;/&gt;&lt;wsp:rsid wsp:val=&quot;009709C0&quot;/&gt;&lt;wsp:rsid wsp:val=&quot;009716C1&quot;/&gt;&lt;wsp:rsid wsp:val=&quot;00971E93&quot;/&gt;&lt;wsp:rsid wsp:val=&quot;00971F08&quot;/&gt;&lt;wsp:rsid wsp:val=&quot;0097202A&quot;/&gt;&lt;wsp:rsid wsp:val=&quot;00972F2F&quot;/&gt;&lt;wsp:rsid wsp:val=&quot;00973274&quot;/&gt;&lt;wsp:rsid wsp:val=&quot;00973B20&quot;/&gt;&lt;wsp:rsid wsp:val=&quot;00973E35&quot;/&gt;&lt;wsp:rsid wsp:val=&quot;009740A9&quot;/&gt;&lt;wsp:rsid wsp:val=&quot;00974DF7&quot;/&gt;&lt;wsp:rsid wsp:val=&quot;00975610&quot;/&gt;&lt;wsp:rsid wsp:val=&quot;0097603D&quot;/&gt;&lt;wsp:rsid wsp:val=&quot;009767C5&quot;/&gt;&lt;wsp:rsid wsp:val=&quot;00976949&quot;/&gt;&lt;wsp:rsid wsp:val=&quot;00976B4A&quot;/&gt;&lt;wsp:rsid wsp:val=&quot;00976CCA&quot;/&gt;&lt;wsp:rsid wsp:val=&quot;00980477&quot;/&gt;&lt;wsp:rsid wsp:val=&quot;00980580&quot;/&gt;&lt;wsp:rsid wsp:val=&quot;00980F2B&quot;/&gt;&lt;wsp:rsid wsp:val=&quot;00981E4C&quot;/&gt;&lt;wsp:rsid wsp:val=&quot;0098302D&quot;/&gt;&lt;wsp:rsid wsp:val=&quot;00983C3C&quot;/&gt;&lt;wsp:rsid wsp:val=&quot;00984174&quot;/&gt;&lt;wsp:rsid wsp:val=&quot;00984953&quot;/&gt;&lt;wsp:rsid wsp:val=&quot;00984ACF&quot;/&gt;&lt;wsp:rsid wsp:val=&quot;00985253&quot;/&gt;&lt;wsp:rsid wsp:val=&quot;009853B3&quot;/&gt;&lt;wsp:rsid wsp:val=&quot;009860D2&quot;/&gt;&lt;wsp:rsid wsp:val=&quot;00986D25&quot;/&gt;&lt;wsp:rsid wsp:val=&quot;009874B6&quot;/&gt;&lt;wsp:rsid wsp:val=&quot;00987773&quot;/&gt;&lt;wsp:rsid wsp:val=&quot;00990630&quot;/&gt;&lt;wsp:rsid wsp:val=&quot;00990A8B&quot;/&gt;&lt;wsp:rsid wsp:val=&quot;00990E53&quot;/&gt;&lt;wsp:rsid wsp:val=&quot;00991761&quot;/&gt;&lt;wsp:rsid wsp:val=&quot;00991B53&quot;/&gt;&lt;wsp:rsid wsp:val=&quot;00991EBE&quot;/&gt;&lt;wsp:rsid wsp:val=&quot;009940CF&quot;/&gt;&lt;wsp:rsid wsp:val=&quot;00994DCA&quot;/&gt;&lt;wsp:rsid wsp:val=&quot;009951B5&quot;/&gt;&lt;wsp:rsid wsp:val=&quot;009960EC&quot;/&gt;&lt;wsp:rsid wsp:val=&quot;00996124&quot;/&gt;&lt;wsp:rsid wsp:val=&quot;00996722&quot;/&gt;&lt;wsp:rsid wsp:val=&quot;00996B43&quot;/&gt;&lt;wsp:rsid wsp:val=&quot;009970DD&quot;/&gt;&lt;wsp:rsid wsp:val=&quot;00997997&quot;/&gt;&lt;wsp:rsid wsp:val=&quot;009A0948&quot;/&gt;&lt;wsp:rsid wsp:val=&quot;009A0952&quot;/&gt;&lt;wsp:rsid wsp:val=&quot;009A0C31&quot;/&gt;&lt;wsp:rsid wsp:val=&quot;009A0DA8&quot;/&gt;&lt;wsp:rsid wsp:val=&quot;009A0FB8&quot;/&gt;&lt;wsp:rsid wsp:val=&quot;009A0FBA&quot;/&gt;&lt;wsp:rsid wsp:val=&quot;009A1601&quot;/&gt;&lt;wsp:rsid wsp:val=&quot;009A1ED0&quot;/&gt;&lt;wsp:rsid wsp:val=&quot;009A2BD6&quot;/&gt;&lt;wsp:rsid wsp:val=&quot;009A35D6&quot;/&gt;&lt;wsp:rsid wsp:val=&quot;009A3CA6&quot;/&gt;&lt;wsp:rsid wsp:val=&quot;009A3E0D&quot;/&gt;&lt;wsp:rsid wsp:val=&quot;009A462D&quot;/&gt;&lt;wsp:rsid wsp:val=&quot;009A4CF2&quot;/&gt;&lt;wsp:rsid wsp:val=&quot;009A5A8D&quot;/&gt;&lt;wsp:rsid wsp:val=&quot;009A5CBA&quot;/&gt;&lt;wsp:rsid wsp:val=&quot;009A5D98&quot;/&gt;&lt;wsp:rsid wsp:val=&quot;009A6476&quot;/&gt;&lt;wsp:rsid wsp:val=&quot;009A70CC&quot;/&gt;&lt;wsp:rsid wsp:val=&quot;009A7145&quot;/&gt;&lt;wsp:rsid wsp:val=&quot;009A7298&quot;/&gt;&lt;wsp:rsid wsp:val=&quot;009A742D&quot;/&gt;&lt;wsp:rsid wsp:val=&quot;009A7566&quot;/&gt;&lt;wsp:rsid wsp:val=&quot;009A7879&quot;/&gt;&lt;wsp:rsid wsp:val=&quot;009A7E78&quot;/&gt;&lt;wsp:rsid wsp:val=&quot;009B0DA0&quot;/&gt;&lt;wsp:rsid wsp:val=&quot;009B1F30&quot;/&gt;&lt;wsp:rsid wsp:val=&quot;009B2B15&quot;/&gt;&lt;wsp:rsid wsp:val=&quot;009B2D0C&quot;/&gt;&lt;wsp:rsid wsp:val=&quot;009B3AC2&quot;/&gt;&lt;wsp:rsid wsp:val=&quot;009B465F&quot;/&gt;&lt;wsp:rsid wsp:val=&quot;009B4DF4&quot;/&gt;&lt;wsp:rsid wsp:val=&quot;009B509A&quot;/&gt;&lt;wsp:rsid wsp:val=&quot;009B564E&quot;/&gt;&lt;wsp:rsid wsp:val=&quot;009B57BB&quot;/&gt;&lt;wsp:rsid wsp:val=&quot;009B59AD&quot;/&gt;&lt;wsp:rsid wsp:val=&quot;009B621F&quot;/&gt;&lt;wsp:rsid wsp:val=&quot;009B74DD&quot;/&gt;&lt;wsp:rsid wsp:val=&quot;009B77FD&quot;/&gt;&lt;wsp:rsid wsp:val=&quot;009B7E87&quot;/&gt;&lt;wsp:rsid wsp:val=&quot;009C0FF2&quot;/&gt;&lt;wsp:rsid wsp:val=&quot;009C403E&quot;/&gt;&lt;wsp:rsid wsp:val=&quot;009C4DD5&quot;/&gt;&lt;wsp:rsid wsp:val=&quot;009C5221&quot;/&gt;&lt;wsp:rsid wsp:val=&quot;009C5543&quot;/&gt;&lt;wsp:rsid wsp:val=&quot;009C5919&quot;/&gt;&lt;wsp:rsid wsp:val=&quot;009C5BF9&quot;/&gt;&lt;wsp:rsid wsp:val=&quot;009C5D9A&quot;/&gt;&lt;wsp:rsid wsp:val=&quot;009C6B2E&quot;/&gt;&lt;wsp:rsid wsp:val=&quot;009C723B&quot;/&gt;&lt;wsp:rsid wsp:val=&quot;009C75C9&quot;/&gt;&lt;wsp:rsid wsp:val=&quot;009C7B6B&quot;/&gt;&lt;wsp:rsid wsp:val=&quot;009D0218&quot;/&gt;&lt;wsp:rsid wsp:val=&quot;009D048B&quot;/&gt;&lt;wsp:rsid wsp:val=&quot;009D228B&quot;/&gt;&lt;wsp:rsid wsp:val=&quot;009D28AD&quot;/&gt;&lt;wsp:rsid wsp:val=&quot;009D2B43&quot;/&gt;&lt;wsp:rsid wsp:val=&quot;009D4364&quot;/&gt;&lt;wsp:rsid wsp:val=&quot;009D484C&quot;/&gt;&lt;wsp:rsid wsp:val=&quot;009D4FF0&quot;/&gt;&lt;wsp:rsid wsp:val=&quot;009D5929&quot;/&gt;&lt;wsp:rsid wsp:val=&quot;009D703C&quot;/&gt;&lt;wsp:rsid wsp:val=&quot;009D718F&quot;/&gt;&lt;wsp:rsid wsp:val=&quot;009D7394&quot;/&gt;&lt;wsp:rsid wsp:val=&quot;009E053B&quot;/&gt;&lt;wsp:rsid wsp:val=&quot;009E068F&quot;/&gt;&lt;wsp:rsid wsp:val=&quot;009E06B7&quot;/&gt;&lt;wsp:rsid wsp:val=&quot;009E1146&quot;/&gt;&lt;wsp:rsid wsp:val=&quot;009E14E0&quot;/&gt;&lt;wsp:rsid wsp:val=&quot;009E17A7&quot;/&gt;&lt;wsp:rsid wsp:val=&quot;009E254E&quot;/&gt;&lt;wsp:rsid wsp:val=&quot;009E2A0A&quot;/&gt;&lt;wsp:rsid wsp:val=&quot;009E2A13&quot;/&gt;&lt;wsp:rsid wsp:val=&quot;009E2DF3&quot;/&gt;&lt;wsp:rsid wsp:val=&quot;009E35DB&quot;/&gt;&lt;wsp:rsid wsp:val=&quot;009E3929&quot;/&gt;&lt;wsp:rsid wsp:val=&quot;009E3992&quot;/&gt;&lt;wsp:rsid wsp:val=&quot;009E437C&quot;/&gt;&lt;wsp:rsid wsp:val=&quot;009E47A3&quot;/&gt;&lt;wsp:rsid wsp:val=&quot;009E4E19&quot;/&gt;&lt;wsp:rsid wsp:val=&quot;009E5B6B&quot;/&gt;&lt;wsp:rsid wsp:val=&quot;009E5F9E&quot;/&gt;&lt;wsp:rsid wsp:val=&quot;009E7B23&quot;/&gt;&lt;wsp:rsid wsp:val=&quot;009F08F3&quot;/&gt;&lt;wsp:rsid wsp:val=&quot;009F1196&quot;/&gt;&lt;wsp:rsid wsp:val=&quot;009F1CC4&quot;/&gt;&lt;wsp:rsid wsp:val=&quot;009F2CF2&quot;/&gt;&lt;wsp:rsid wsp:val=&quot;009F344F&quot;/&gt;&lt;wsp:rsid wsp:val=&quot;009F3F6E&quot;/&gt;&lt;wsp:rsid wsp:val=&quot;009F5696&quot;/&gt;&lt;wsp:rsid wsp:val=&quot;009F61D7&quot;/&gt;&lt;wsp:rsid wsp:val=&quot;009F6544&quot;/&gt;&lt;wsp:rsid wsp:val=&quot;009F7BBB&quot;/&gt;&lt;wsp:rsid wsp:val=&quot;009F7EC6&quot;/&gt;&lt;wsp:rsid wsp:val=&quot;00A010C7&quot;/&gt;&lt;wsp:rsid wsp:val=&quot;00A01963&quot;/&gt;&lt;wsp:rsid wsp:val=&quot;00A01E44&quot;/&gt;&lt;wsp:rsid wsp:val=&quot;00A01E87&quot;/&gt;&lt;wsp:rsid wsp:val=&quot;00A02B18&quot;/&gt;&lt;wsp:rsid wsp:val=&quot;00A03B4E&quot;/&gt;&lt;wsp:rsid wsp:val=&quot;00A0439F&quot;/&gt;&lt;wsp:rsid wsp:val=&quot;00A048A8&quot;/&gt;&lt;wsp:rsid wsp:val=&quot;00A049D4&quot;/&gt;&lt;wsp:rsid wsp:val=&quot;00A04C24&quot;/&gt;&lt;wsp:rsid wsp:val=&quot;00A04C77&quot;/&gt;&lt;wsp:rsid wsp:val=&quot;00A04F49&quot;/&gt;&lt;wsp:rsid wsp:val=&quot;00A05231&quot;/&gt;&lt;wsp:rsid wsp:val=&quot;00A078AA&quot;/&gt;&lt;wsp:rsid wsp:val=&quot;00A07A3D&quot;/&gt;&lt;wsp:rsid wsp:val=&quot;00A07DDA&quot;/&gt;&lt;wsp:rsid wsp:val=&quot;00A1069A&quot;/&gt;&lt;wsp:rsid wsp:val=&quot;00A10D08&quot;/&gt;&lt;wsp:rsid wsp:val=&quot;00A11339&quot;/&gt;&lt;wsp:rsid wsp:val=&quot;00A11E51&quot;/&gt;&lt;wsp:rsid wsp:val=&quot;00A11F22&quot;/&gt;&lt;wsp:rsid wsp:val=&quot;00A121BB&quot;/&gt;&lt;wsp:rsid wsp:val=&quot;00A1220E&quot;/&gt;&lt;wsp:rsid wsp:val=&quot;00A123C1&quot;/&gt;&lt;wsp:rsid wsp:val=&quot;00A126D0&quot;/&gt;&lt;wsp:rsid wsp:val=&quot;00A13E54&quot;/&gt;&lt;wsp:rsid wsp:val=&quot;00A14603&quot;/&gt;&lt;wsp:rsid wsp:val=&quot;00A15040&quot;/&gt;&lt;wsp:rsid wsp:val=&quot;00A15B70&quot;/&gt;&lt;wsp:rsid wsp:val=&quot;00A17F63&quot;/&gt;&lt;wsp:rsid wsp:val=&quot;00A20529&quot;/&gt;&lt;wsp:rsid wsp:val=&quot;00A20E0C&quot;/&gt;&lt;wsp:rsid wsp:val=&quot;00A2193B&quot;/&gt;&lt;wsp:rsid wsp:val=&quot;00A21C36&quot;/&gt;&lt;wsp:rsid wsp:val=&quot;00A2351A&quot;/&gt;&lt;wsp:rsid wsp:val=&quot;00A23FAD&quot;/&gt;&lt;wsp:rsid wsp:val=&quot;00A24F70&quot;/&gt;&lt;wsp:rsid wsp:val=&quot;00A25F47&quot;/&gt;&lt;wsp:rsid wsp:val=&quot;00A264A9&quot;/&gt;&lt;wsp:rsid wsp:val=&quot;00A26C26&quot;/&gt;&lt;wsp:rsid wsp:val=&quot;00A27785&quot;/&gt;&lt;wsp:rsid wsp:val=&quot;00A30187&quot;/&gt;&lt;wsp:rsid wsp:val=&quot;00A30AB6&quot;/&gt;&lt;wsp:rsid wsp:val=&quot;00A31C10&quot;/&gt;&lt;wsp:rsid wsp:val=&quot;00A32510&quot;/&gt;&lt;wsp:rsid wsp:val=&quot;00A32EFC&quot;/&gt;&lt;wsp:rsid wsp:val=&quot;00A332AC&quot;/&gt;&lt;wsp:rsid wsp:val=&quot;00A3448A&quot;/&gt;&lt;wsp:rsid wsp:val=&quot;00A36297&quot;/&gt;&lt;wsp:rsid wsp:val=&quot;00A365EB&quot;/&gt;&lt;wsp:rsid wsp:val=&quot;00A37063&quot;/&gt;&lt;wsp:rsid wsp:val=&quot;00A37937&quot;/&gt;&lt;wsp:rsid wsp:val=&quot;00A3793A&quot;/&gt;&lt;wsp:rsid wsp:val=&quot;00A37B58&quot;/&gt;&lt;wsp:rsid wsp:val=&quot;00A403B2&quot;/&gt;&lt;wsp:rsid wsp:val=&quot;00A40DA1&quot;/&gt;&lt;wsp:rsid wsp:val=&quot;00A4180D&quot;/&gt;&lt;wsp:rsid wsp:val=&quot;00A41B3C&quot;/&gt;&lt;wsp:rsid wsp:val=&quot;00A41E2B&quot;/&gt;&lt;wsp:rsid wsp:val=&quot;00A422A9&quot;/&gt;&lt;wsp:rsid wsp:val=&quot;00A423AE&quot;/&gt;&lt;wsp:rsid wsp:val=&quot;00A42CD8&quot;/&gt;&lt;wsp:rsid wsp:val=&quot;00A43CC2&quot;/&gt;&lt;wsp:rsid wsp:val=&quot;00A444E5&quot;/&gt;&lt;wsp:rsid wsp:val=&quot;00A45A29&quot;/&gt;&lt;wsp:rsid wsp:val=&quot;00A45A9D&quot;/&gt;&lt;wsp:rsid wsp:val=&quot;00A45B0B&quot;/&gt;&lt;wsp:rsid wsp:val=&quot;00A45B74&quot;/&gt;&lt;wsp:rsid wsp:val=&quot;00A465FC&quot;/&gt;&lt;wsp:rsid wsp:val=&quot;00A47566&quot;/&gt;&lt;wsp:rsid wsp:val=&quot;00A47891&quot;/&gt;&lt;wsp:rsid wsp:val=&quot;00A47D3E&quot;/&gt;&lt;wsp:rsid wsp:val=&quot;00A5021C&quot;/&gt;&lt;wsp:rsid wsp:val=&quot;00A5102A&quot;/&gt;&lt;wsp:rsid wsp:val=&quot;00A51B80&quot;/&gt;&lt;wsp:rsid wsp:val=&quot;00A52E1D&quot;/&gt;&lt;wsp:rsid wsp:val=&quot;00A53653&quot;/&gt;&lt;wsp:rsid wsp:val=&quot;00A53CB2&quot;/&gt;&lt;wsp:rsid wsp:val=&quot;00A54027&quot;/&gt;&lt;wsp:rsid wsp:val=&quot;00A555D3&quot;/&gt;&lt;wsp:rsid wsp:val=&quot;00A55FD2&quot;/&gt;&lt;wsp:rsid wsp:val=&quot;00A56BB4&quot;/&gt;&lt;wsp:rsid wsp:val=&quot;00A61301&quot;/&gt;&lt;wsp:rsid wsp:val=&quot;00A61499&quot;/&gt;&lt;wsp:rsid wsp:val=&quot;00A62318&quot;/&gt;&lt;wsp:rsid wsp:val=&quot;00A62A77&quot;/&gt;&lt;wsp:rsid wsp:val=&quot;00A63483&quot;/&gt;&lt;wsp:rsid wsp:val=&quot;00A64268&quot;/&gt;&lt;wsp:rsid wsp:val=&quot;00A64E18&quot;/&gt;&lt;wsp:rsid wsp:val=&quot;00A64F7C&quot;/&gt;&lt;wsp:rsid wsp:val=&quot;00A654AB&quot;/&gt;&lt;wsp:rsid wsp:val=&quot;00A657D7&quot;/&gt;&lt;wsp:rsid wsp:val=&quot;00A6607A&quot;/&gt;&lt;wsp:rsid wsp:val=&quot;00A660AC&quot;/&gt;&lt;wsp:rsid wsp:val=&quot;00A67E6C&quot;/&gt;&lt;wsp:rsid wsp:val=&quot;00A67E79&quot;/&gt;&lt;wsp:rsid wsp:val=&quot;00A701EF&quot;/&gt;&lt;wsp:rsid wsp:val=&quot;00A7147C&quot;/&gt;&lt;wsp:rsid wsp:val=&quot;00A71B99&quot;/&gt;&lt;wsp:rsid wsp:val=&quot;00A71EAB&quot;/&gt;&lt;wsp:rsid wsp:val=&quot;00A72883&quot;/&gt;&lt;wsp:rsid wsp:val=&quot;00A73256&quot;/&gt;&lt;wsp:rsid wsp:val=&quot;00A739D0&quot;/&gt;&lt;wsp:rsid wsp:val=&quot;00A74012&quot;/&gt;&lt;wsp:rsid wsp:val=&quot;00A74B03&quot;/&gt;&lt;wsp:rsid wsp:val=&quot;00A761D4&quot;/&gt;&lt;wsp:rsid wsp:val=&quot;00A7740B&quot;/&gt;&lt;wsp:rsid wsp:val=&quot;00A7798A&quot;/&gt;&lt;wsp:rsid wsp:val=&quot;00A77DC3&quot;/&gt;&lt;wsp:rsid wsp:val=&quot;00A77DD6&quot;/&gt;&lt;wsp:rsid wsp:val=&quot;00A77EC4&quot;/&gt;&lt;wsp:rsid wsp:val=&quot;00A80760&quot;/&gt;&lt;wsp:rsid wsp:val=&quot;00A81BD6&quot;/&gt;&lt;wsp:rsid wsp:val=&quot;00A8213C&quot;/&gt;&lt;wsp:rsid wsp:val=&quot;00A84219&quot;/&gt;&lt;wsp:rsid wsp:val=&quot;00A868E1&quot;/&gt;&lt;wsp:rsid wsp:val=&quot;00A8701B&quot;/&gt;&lt;wsp:rsid wsp:val=&quot;00A91370&quot;/&gt;&lt;wsp:rsid wsp:val=&quot;00A924AB&quot;/&gt;&lt;wsp:rsid wsp:val=&quot;00A92879&quot;/&gt;&lt;wsp:rsid wsp:val=&quot;00A9350E&quot;/&gt;&lt;wsp:rsid wsp:val=&quot;00A937F3&quot;/&gt;&lt;wsp:rsid wsp:val=&quot;00A9442A&quot;/&gt;&lt;wsp:rsid wsp:val=&quot;00A948F0&quot;/&gt;&lt;wsp:rsid wsp:val=&quot;00A94DFC&quot;/&gt;&lt;wsp:rsid wsp:val=&quot;00A94EC5&quot;/&gt;&lt;wsp:rsid wsp:val=&quot;00A95184&quot;/&gt;&lt;wsp:rsid wsp:val=&quot;00A95E16&quot;/&gt;&lt;wsp:rsid wsp:val=&quot;00A95ED4&quot;/&gt;&lt;wsp:rsid wsp:val=&quot;00A9635E&quot;/&gt;&lt;wsp:rsid wsp:val=&quot;00A96508&quot;/&gt;&lt;wsp:rsid wsp:val=&quot;00AA016F&quot;/&gt;&lt;wsp:rsid wsp:val=&quot;00AA117C&quot;/&gt;&lt;wsp:rsid wsp:val=&quot;00AA1E89&quot;/&gt;&lt;wsp:rsid wsp:val=&quot;00AA1ED6&quot;/&gt;&lt;wsp:rsid wsp:val=&quot;00AA4091&quot;/&gt;&lt;wsp:rsid wsp:val=&quot;00AA40A0&quot;/&gt;&lt;wsp:rsid wsp:val=&quot;00AA45F0&quot;/&gt;&lt;wsp:rsid wsp:val=&quot;00AA497A&quot;/&gt;&lt;wsp:rsid wsp:val=&quot;00AA4F83&quot;/&gt;&lt;wsp:rsid wsp:val=&quot;00AA51D6&quot;/&gt;&lt;wsp:rsid wsp:val=&quot;00AA60EE&quot;/&gt;&lt;wsp:rsid wsp:val=&quot;00AA6F92&quot;/&gt;&lt;wsp:rsid wsp:val=&quot;00AA7466&quot;/&gt;&lt;wsp:rsid wsp:val=&quot;00AA7770&quot;/&gt;&lt;wsp:rsid wsp:val=&quot;00AB03DB&quot;/&gt;&lt;wsp:rsid wsp:val=&quot;00AB046E&quot;/&gt;&lt;wsp:rsid wsp:val=&quot;00AB0BC8&quot;/&gt;&lt;wsp:rsid wsp:val=&quot;00AB0D89&quot;/&gt;&lt;wsp:rsid wsp:val=&quot;00AB0E41&quot;/&gt;&lt;wsp:rsid wsp:val=&quot;00AB11CA&quot;/&gt;&lt;wsp:rsid wsp:val=&quot;00AB14D9&quot;/&gt;&lt;wsp:rsid wsp:val=&quot;00AB3A79&quot;/&gt;&lt;wsp:rsid wsp:val=&quot;00AB3FAC&quot;/&gt;&lt;wsp:rsid wsp:val=&quot;00AB4633&quot;/&gt;&lt;wsp:rsid wsp:val=&quot;00AB4AB8&quot;/&gt;&lt;wsp:rsid wsp:val=&quot;00AB5B4A&quot;/&gt;&lt;wsp:rsid wsp:val=&quot;00AB655E&quot;/&gt;&lt;wsp:rsid wsp:val=&quot;00AB7122&quot;/&gt;&lt;wsp:rsid wsp:val=&quot;00AB7AAD&quot;/&gt;&lt;wsp:rsid wsp:val=&quot;00AB7C4F&quot;/&gt;&lt;wsp:rsid wsp:val=&quot;00AC007F&quot;/&gt;&lt;wsp:rsid wsp:val=&quot;00AC065C&quot;/&gt;&lt;wsp:rsid wsp:val=&quot;00AC1419&quot;/&gt;&lt;wsp:rsid wsp:val=&quot;00AC1E0A&quot;/&gt;&lt;wsp:rsid wsp:val=&quot;00AC1FF4&quot;/&gt;&lt;wsp:rsid wsp:val=&quot;00AC2E1D&quot;/&gt;&lt;wsp:rsid wsp:val=&quot;00AC2ECD&quot;/&gt;&lt;wsp:rsid wsp:val=&quot;00AC3119&quot;/&gt;&lt;wsp:rsid wsp:val=&quot;00AC33A0&quot;/&gt;&lt;wsp:rsid wsp:val=&quot;00AC37AB&quot;/&gt;&lt;wsp:rsid wsp:val=&quot;00AC414C&quot;/&gt;&lt;wsp:rsid wsp:val=&quot;00AC49FB&quot;/&gt;&lt;wsp:rsid wsp:val=&quot;00AC4CBF&quot;/&gt;&lt;wsp:rsid wsp:val=&quot;00AC500C&quot;/&gt;&lt;wsp:rsid wsp:val=&quot;00AC506E&quot;/&gt;&lt;wsp:rsid wsp:val=&quot;00AC5A10&quot;/&gt;&lt;wsp:rsid wsp:val=&quot;00AC5DD1&quot;/&gt;&lt;wsp:rsid wsp:val=&quot;00AC66BE&quot;/&gt;&lt;wsp:rsid wsp:val=&quot;00AC734F&quot;/&gt;&lt;wsp:rsid wsp:val=&quot;00AC7D88&quot;/&gt;&lt;wsp:rsid wsp:val=&quot;00AD0905&quot;/&gt;&lt;wsp:rsid wsp:val=&quot;00AD0AA3&quot;/&gt;&lt;wsp:rsid wsp:val=&quot;00AD0F45&quot;/&gt;&lt;wsp:rsid wsp:val=&quot;00AD109B&quot;/&gt;&lt;wsp:rsid wsp:val=&quot;00AD10A8&quot;/&gt;&lt;wsp:rsid wsp:val=&quot;00AD1D0F&quot;/&gt;&lt;wsp:rsid wsp:val=&quot;00AD1D66&quot;/&gt;&lt;wsp:rsid wsp:val=&quot;00AD22A7&quot;/&gt;&lt;wsp:rsid wsp:val=&quot;00AD3222&quot;/&gt;&lt;wsp:rsid wsp:val=&quot;00AD3F94&quot;/&gt;&lt;wsp:rsid wsp:val=&quot;00AD4A5A&quot;/&gt;&lt;wsp:rsid wsp:val=&quot;00AD5681&quot;/&gt;&lt;wsp:rsid wsp:val=&quot;00AD5947&quot;/&gt;&lt;wsp:rsid wsp:val=&quot;00AD6998&quot;/&gt;&lt;wsp:rsid wsp:val=&quot;00AE1541&quot;/&gt;&lt;wsp:rsid wsp:val=&quot;00AE27AC&quot;/&gt;&lt;wsp:rsid wsp:val=&quot;00AE2F7E&quot;/&gt;&lt;wsp:rsid wsp:val=&quot;00AE40E0&quot;/&gt;&lt;wsp:rsid wsp:val=&quot;00AE4136&quot;/&gt;&lt;wsp:rsid wsp:val=&quot;00AE43A0&quot;/&gt;&lt;wsp:rsid wsp:val=&quot;00AE4DBA&quot;/&gt;&lt;wsp:rsid wsp:val=&quot;00AE4F07&quot;/&gt;&lt;wsp:rsid wsp:val=&quot;00AE4F92&quot;/&gt;&lt;wsp:rsid wsp:val=&quot;00AE5B45&quot;/&gt;&lt;wsp:rsid wsp:val=&quot;00AE6EFC&quot;/&gt;&lt;wsp:rsid wsp:val=&quot;00AE7BD1&quot;/&gt;&lt;wsp:rsid wsp:val=&quot;00AE7C50&quot;/&gt;&lt;wsp:rsid wsp:val=&quot;00AF168D&quot;/&gt;&lt;wsp:rsid wsp:val=&quot;00AF1C5D&quot;/&gt;&lt;wsp:rsid wsp:val=&quot;00AF2608&quot;/&gt;&lt;wsp:rsid wsp:val=&quot;00AF2B46&quot;/&gt;&lt;wsp:rsid wsp:val=&quot;00AF2D03&quot;/&gt;&lt;wsp:rsid wsp:val=&quot;00AF3358&quot;/&gt;&lt;wsp:rsid wsp:val=&quot;00AF3D63&quot;/&gt;&lt;wsp:rsid wsp:val=&quot;00AF42D7&quot;/&gt;&lt;wsp:rsid wsp:val=&quot;00AF5F6B&quot;/&gt;&lt;wsp:rsid wsp:val=&quot;00AF658A&quot;/&gt;&lt;wsp:rsid wsp:val=&quot;00AF6AB8&quot;/&gt;&lt;wsp:rsid wsp:val=&quot;00AF70B2&quot;/&gt;&lt;wsp:rsid wsp:val=&quot;00AF7982&quot;/&gt;&lt;wsp:rsid wsp:val=&quot;00B00067&quot;/&gt;&lt;wsp:rsid wsp:val=&quot;00B006FE&quot;/&gt;&lt;wsp:rsid wsp:val=&quot;00B007CB&quot;/&gt;&lt;wsp:rsid wsp:val=&quot;00B00C0C&quot;/&gt;&lt;wsp:rsid wsp:val=&quot;00B02AA9&quot;/&gt;&lt;wsp:rsid wsp:val=&quot;00B02FA3&quot;/&gt;&lt;wsp:rsid wsp:val=&quot;00B03A18&quot;/&gt;&lt;wsp:rsid wsp:val=&quot;00B05084&quot;/&gt;&lt;wsp:rsid wsp:val=&quot;00B069E1&quot;/&gt;&lt;wsp:rsid wsp:val=&quot;00B069F1&quot;/&gt;&lt;wsp:rsid wsp:val=&quot;00B06E54&quot;/&gt;&lt;wsp:rsid wsp:val=&quot;00B11E1B&quot;/&gt;&lt;wsp:rsid wsp:val=&quot;00B11F39&quot;/&gt;&lt;wsp:rsid wsp:val=&quot;00B127B3&quot;/&gt;&lt;wsp:rsid wsp:val=&quot;00B157F9&quot;/&gt;&lt;wsp:rsid wsp:val=&quot;00B17DF8&quot;/&gt;&lt;wsp:rsid wsp:val=&quot;00B20256&quot;/&gt;&lt;wsp:rsid wsp:val=&quot;00B20672&quot;/&gt;&lt;wsp:rsid wsp:val=&quot;00B20D09&quot;/&gt;&lt;wsp:rsid wsp:val=&quot;00B21264&quot;/&gt;&lt;wsp:rsid wsp:val=&quot;00B22452&quot;/&gt;&lt;wsp:rsid wsp:val=&quot;00B225A5&quot;/&gt;&lt;wsp:rsid wsp:val=&quot;00B23120&quot;/&gt;&lt;wsp:rsid wsp:val=&quot;00B23206&quot;/&gt;&lt;wsp:rsid wsp:val=&quot;00B23E28&quot;/&gt;&lt;wsp:rsid wsp:val=&quot;00B248C4&quot;/&gt;&lt;wsp:rsid wsp:val=&quot;00B252F9&quot;/&gt;&lt;wsp:rsid wsp:val=&quot;00B25849&quot;/&gt;&lt;wsp:rsid wsp:val=&quot;00B2686F&quot;/&gt;&lt;wsp:rsid wsp:val=&quot;00B273F9&quot;/&gt;&lt;wsp:rsid wsp:val=&quot;00B2763F&quot;/&gt;&lt;wsp:rsid wsp:val=&quot;00B27AAC&quot;/&gt;&lt;wsp:rsid wsp:val=&quot;00B303B7&quot;/&gt;&lt;wsp:rsid wsp:val=&quot;00B30431&quot;/&gt;&lt;wsp:rsid wsp:val=&quot;00B3057C&quot;/&gt;&lt;wsp:rsid wsp:val=&quot;00B30929&quot;/&gt;&lt;wsp:rsid wsp:val=&quot;00B3114E&quot;/&gt;&lt;wsp:rsid wsp:val=&quot;00B3166A&quot;/&gt;&lt;wsp:rsid wsp:val=&quot;00B3242A&quot;/&gt;&lt;wsp:rsid wsp:val=&quot;00B3328B&quot;/&gt;&lt;wsp:rsid wsp:val=&quot;00B33D37&quot;/&gt;&lt;wsp:rsid wsp:val=&quot;00B33F95&quot;/&gt;&lt;wsp:rsid wsp:val=&quot;00B34A10&quot;/&gt;&lt;wsp:rsid wsp:val=&quot;00B34D55&quot;/&gt;&lt;wsp:rsid wsp:val=&quot;00B35CA3&quot;/&gt;&lt;wsp:rsid wsp:val=&quot;00B35D65&quot;/&gt;&lt;wsp:rsid wsp:val=&quot;00B370FB&quot;/&gt;&lt;wsp:rsid wsp:val=&quot;00B372AA&quot;/&gt;&lt;wsp:rsid wsp:val=&quot;00B373FD&quot;/&gt;&lt;wsp:rsid wsp:val=&quot;00B37748&quot;/&gt;&lt;wsp:rsid wsp:val=&quot;00B40445&quot;/&gt;&lt;wsp:rsid wsp:val=&quot;00B404AA&quot;/&gt;&lt;wsp:rsid wsp:val=&quot;00B40622&quot;/&gt;&lt;wsp:rsid wsp:val=&quot;00B40A5E&quot;/&gt;&lt;wsp:rsid wsp:val=&quot;00B410DE&quot;/&gt;&lt;wsp:rsid wsp:val=&quot;00B41888&quot;/&gt;&lt;wsp:rsid wsp:val=&quot;00B423F2&quot;/&gt;&lt;wsp:rsid wsp:val=&quot;00B45A52&quot;/&gt;&lt;wsp:rsid wsp:val=&quot;00B46175&quot;/&gt;&lt;wsp:rsid wsp:val=&quot;00B503A6&quot;/&gt;&lt;wsp:rsid wsp:val=&quot;00B5100C&quot;/&gt;&lt;wsp:rsid wsp:val=&quot;00B53384&quot;/&gt;&lt;wsp:rsid wsp:val=&quot;00B5418C&quot;/&gt;&lt;wsp:rsid wsp:val=&quot;00B55392&quot;/&gt;&lt;wsp:rsid wsp:val=&quot;00B55537&quot;/&gt;&lt;wsp:rsid wsp:val=&quot;00B56E43&quot;/&gt;&lt;wsp:rsid wsp:val=&quot;00B570D4&quot;/&gt;&lt;wsp:rsid wsp:val=&quot;00B579D7&quot;/&gt;&lt;wsp:rsid wsp:val=&quot;00B57F89&quot;/&gt;&lt;wsp:rsid wsp:val=&quot;00B61D8B&quot;/&gt;&lt;wsp:rsid wsp:val=&quot;00B61F93&quot;/&gt;&lt;wsp:rsid wsp:val=&quot;00B621FC&quot;/&gt;&lt;wsp:rsid wsp:val=&quot;00B62CC2&quot;/&gt;&lt;wsp:rsid wsp:val=&quot;00B63280&quot;/&gt;&lt;wsp:rsid wsp:val=&quot;00B635FA&quot;/&gt;&lt;wsp:rsid wsp:val=&quot;00B64ABA&quot;/&gt;&lt;wsp:rsid wsp:val=&quot;00B64CE0&quot;/&gt;&lt;wsp:rsid wsp:val=&quot;00B64D8F&quot;/&gt;&lt;wsp:rsid wsp:val=&quot;00B65131&quot;/&gt;&lt;wsp:rsid wsp:val=&quot;00B6566A&quot;/&gt;&lt;wsp:rsid wsp:val=&quot;00B66262&quot;/&gt;&lt;wsp:rsid wsp:val=&quot;00B664C7&quot;/&gt;&lt;wsp:rsid wsp:val=&quot;00B66A36&quot;/&gt;&lt;wsp:rsid wsp:val=&quot;00B67627&quot;/&gt;&lt;wsp:rsid wsp:val=&quot;00B70074&quot;/&gt;&lt;wsp:rsid wsp:val=&quot;00B739F6&quot;/&gt;&lt;wsp:rsid wsp:val=&quot;00B75EBA&quot;/&gt;&lt;wsp:rsid wsp:val=&quot;00B7618F&quot;/&gt;&lt;wsp:rsid wsp:val=&quot;00B7693E&quot;/&gt;&lt;wsp:rsid wsp:val=&quot;00B7735D&quot;/&gt;&lt;wsp:rsid wsp:val=&quot;00B8088E&quot;/&gt;&lt;wsp:rsid wsp:val=&quot;00B815C4&quot;/&gt;&lt;wsp:rsid wsp:val=&quot;00B816EA&quot;/&gt;&lt;wsp:rsid wsp:val=&quot;00B81A6C&quot;/&gt;&lt;wsp:rsid wsp:val=&quot;00B81B0D&quot;/&gt;&lt;wsp:rsid wsp:val=&quot;00B82B98&quot;/&gt;&lt;wsp:rsid wsp:val=&quot;00B82C37&quot;/&gt;&lt;wsp:rsid wsp:val=&quot;00B832F1&quot;/&gt;&lt;wsp:rsid wsp:val=&quot;00B836EC&quot;/&gt;&lt;wsp:rsid wsp:val=&quot;00B83BC0&quot;/&gt;&lt;wsp:rsid wsp:val=&quot;00B856E1&quot;/&gt;&lt;wsp:rsid wsp:val=&quot;00B85B7E&quot;/&gt;&lt;wsp:rsid wsp:val=&quot;00B85DE5&quot;/&gt;&lt;wsp:rsid wsp:val=&quot;00B85EB0&quot;/&gt;&lt;wsp:rsid wsp:val=&quot;00B860A0&quot;/&gt;&lt;wsp:rsid wsp:val=&quot;00B87391&quot;/&gt;&lt;wsp:rsid wsp:val=&quot;00B90301&quot;/&gt;&lt;wsp:rsid wsp:val=&quot;00B9077F&quot;/&gt;&lt;wsp:rsid wsp:val=&quot;00B90F73&quot;/&gt;&lt;wsp:rsid wsp:val=&quot;00B9234A&quot;/&gt;&lt;wsp:rsid wsp:val=&quot;00B92AFD&quot;/&gt;&lt;wsp:rsid wsp:val=&quot;00B92EA3&quot;/&gt;&lt;wsp:rsid wsp:val=&quot;00B93B59&quot;/&gt;&lt;wsp:rsid wsp:val=&quot;00B93EE0&quot;/&gt;&lt;wsp:rsid wsp:val=&quot;00B9406A&quot;/&gt;&lt;wsp:rsid wsp:val=&quot;00B95277&quot;/&gt;&lt;wsp:rsid wsp:val=&quot;00B978E9&quot;/&gt;&lt;wsp:rsid wsp:val=&quot;00BA07BA&quot;/&gt;&lt;wsp:rsid wsp:val=&quot;00BA2280&quot;/&gt;&lt;wsp:rsid wsp:val=&quot;00BA2864&quot;/&gt;&lt;wsp:rsid wsp:val=&quot;00BA2A08&quot;/&gt;&lt;wsp:rsid wsp:val=&quot;00BA5319&quot;/&gt;&lt;wsp:rsid wsp:val=&quot;00BA5421&quot;/&gt;&lt;wsp:rsid wsp:val=&quot;00BA56D2&quot;/&gt;&lt;wsp:rsid wsp:val=&quot;00BA76E0&quot;/&gt;&lt;wsp:rsid wsp:val=&quot;00BA7AA4&quot;/&gt;&lt;wsp:rsid wsp:val=&quot;00BB1371&quot;/&gt;&lt;wsp:rsid wsp:val=&quot;00BB19ED&quot;/&gt;&lt;wsp:rsid wsp:val=&quot;00BB1C39&quot;/&gt;&lt;wsp:rsid wsp:val=&quot;00BB246D&quot;/&gt;&lt;wsp:rsid wsp:val=&quot;00BB2551&quot;/&gt;&lt;wsp:rsid wsp:val=&quot;00BB2A25&quot;/&gt;&lt;wsp:rsid wsp:val=&quot;00BB51E9&quot;/&gt;&lt;wsp:rsid wsp:val=&quot;00BB52C3&quot;/&gt;&lt;wsp:rsid wsp:val=&quot;00BB59A7&quot;/&gt;&lt;wsp:rsid wsp:val=&quot;00BB5C8F&quot;/&gt;&lt;wsp:rsid wsp:val=&quot;00BB601E&quot;/&gt;&lt;wsp:rsid wsp:val=&quot;00BB62F3&quot;/&gt;&lt;wsp:rsid wsp:val=&quot;00BB7AFF&quot;/&gt;&lt;wsp:rsid wsp:val=&quot;00BC00E8&quot;/&gt;&lt;wsp:rsid wsp:val=&quot;00BC0881&quot;/&gt;&lt;wsp:rsid wsp:val=&quot;00BC0FDC&quot;/&gt;&lt;wsp:rsid wsp:val=&quot;00BC128B&quot;/&gt;&lt;wsp:rsid wsp:val=&quot;00BC15A2&quot;/&gt;&lt;wsp:rsid wsp:val=&quot;00BC3053&quot;/&gt;&lt;wsp:rsid wsp:val=&quot;00BC34D2&quot;/&gt;&lt;wsp:rsid wsp:val=&quot;00BC3B15&quot;/&gt;&lt;wsp:rsid wsp:val=&quot;00BC4D2E&quot;/&gt;&lt;wsp:rsid wsp:val=&quot;00BC4DB2&quot;/&gt;&lt;wsp:rsid wsp:val=&quot;00BC704D&quot;/&gt;&lt;wsp:rsid wsp:val=&quot;00BC7A33&quot;/&gt;&lt;wsp:rsid wsp:val=&quot;00BC7E05&quot;/&gt;&lt;wsp:rsid wsp:val=&quot;00BD0057&quot;/&gt;&lt;wsp:rsid wsp:val=&quot;00BD06A1&quot;/&gt;&lt;wsp:rsid wsp:val=&quot;00BD09F7&quot;/&gt;&lt;wsp:rsid wsp:val=&quot;00BD0E47&quot;/&gt;&lt;wsp:rsid wsp:val=&quot;00BD1804&quot;/&gt;&lt;wsp:rsid wsp:val=&quot;00BD184A&quot;/&gt;&lt;wsp:rsid wsp:val=&quot;00BD1D00&quot;/&gt;&lt;wsp:rsid wsp:val=&quot;00BD227E&quot;/&gt;&lt;wsp:rsid wsp:val=&quot;00BD42D4&quot;/&gt;&lt;wsp:rsid wsp:val=&quot;00BD48AC&quot;/&gt;&lt;wsp:rsid wsp:val=&quot;00BD54DE&quot;/&gt;&lt;wsp:rsid wsp:val=&quot;00BD5F1A&quot;/&gt;&lt;wsp:rsid wsp:val=&quot;00BD6117&quot;/&gt;&lt;wsp:rsid wsp:val=&quot;00BD6A78&quot;/&gt;&lt;wsp:rsid wsp:val=&quot;00BD7E37&quot;/&gt;&lt;wsp:rsid wsp:val=&quot;00BE05C2&quot;/&gt;&lt;wsp:rsid wsp:val=&quot;00BE0BB9&quot;/&gt;&lt;wsp:rsid wsp:val=&quot;00BE1234&quot;/&gt;&lt;wsp:rsid wsp:val=&quot;00BE19D0&quot;/&gt;&lt;wsp:rsid wsp:val=&quot;00BE2F7C&quot;/&gt;&lt;wsp:rsid wsp:val=&quot;00BE2FA6&quot;/&gt;&lt;wsp:rsid wsp:val=&quot;00BE333F&quot;/&gt;&lt;wsp:rsid wsp:val=&quot;00BE449F&quot;/&gt;&lt;wsp:rsid wsp:val=&quot;00BE7406&quot;/&gt;&lt;wsp:rsid wsp:val=&quot;00BE7603&quot;/&gt;&lt;wsp:rsid wsp:val=&quot;00BE7E1B&quot;/&gt;&lt;wsp:rsid wsp:val=&quot;00BF190E&quot;/&gt;&lt;wsp:rsid wsp:val=&quot;00BF1C90&quot;/&gt;&lt;wsp:rsid wsp:val=&quot;00BF2431&quot;/&gt;&lt;wsp:rsid wsp:val=&quot;00BF288F&quot;/&gt;&lt;wsp:rsid wsp:val=&quot;00BF2E38&quot;/&gt;&lt;wsp:rsid wsp:val=&quot;00BF3279&quot;/&gt;&lt;wsp:rsid wsp:val=&quot;00BF41C5&quot;/&gt;&lt;wsp:rsid wsp:val=&quot;00BF4B60&quot;/&gt;&lt;wsp:rsid wsp:val=&quot;00BF4CF0&quot;/&gt;&lt;wsp:rsid wsp:val=&quot;00BF4ECF&quot;/&gt;&lt;wsp:rsid wsp:val=&quot;00BF5070&quot;/&gt;&lt;wsp:rsid wsp:val=&quot;00BF74C7&quot;/&gt;&lt;wsp:rsid wsp:val=&quot;00BF7FAD&quot;/&gt;&lt;wsp:rsid wsp:val=&quot;00C015F1&quot;/&gt;&lt;wsp:rsid wsp:val=&quot;00C01F33&quot;/&gt;&lt;wsp:rsid wsp:val=&quot;00C01F59&quot;/&gt;&lt;wsp:rsid wsp:val=&quot;00C02CC6&quot;/&gt;&lt;wsp:rsid wsp:val=&quot;00C03BBC&quot;/&gt;&lt;wsp:rsid wsp:val=&quot;00C040F7&quot;/&gt;&lt;wsp:rsid wsp:val=&quot;00C044AB&quot;/&gt;&lt;wsp:rsid wsp:val=&quot;00C04824&quot;/&gt;&lt;wsp:rsid wsp:val=&quot;00C04DD2&quot;/&gt;&lt;wsp:rsid wsp:val=&quot;00C04F22&quot;/&gt;&lt;wsp:rsid wsp:val=&quot;00C05199&quot;/&gt;&lt;wsp:rsid wsp:val=&quot;00C053BC&quot;/&gt;&lt;wsp:rsid wsp:val=&quot;00C05706&quot;/&gt;&lt;wsp:rsid wsp:val=&quot;00C0624B&quot;/&gt;&lt;wsp:rsid wsp:val=&quot;00C063C0&quot;/&gt;&lt;wsp:rsid wsp:val=&quot;00C0690A&quot;/&gt;&lt;wsp:rsid wsp:val=&quot;00C07377&quot;/&gt;&lt;wsp:rsid wsp:val=&quot;00C079E8&quot;/&gt;&lt;wsp:rsid wsp:val=&quot;00C10478&quot;/&gt;&lt;wsp:rsid wsp:val=&quot;00C10F3D&quot;/&gt;&lt;wsp:rsid wsp:val=&quot;00C112C4&quot;/&gt;&lt;wsp:rsid wsp:val=&quot;00C12107&quot;/&gt;&lt;wsp:rsid wsp:val=&quot;00C1236B&quot;/&gt;&lt;wsp:rsid wsp:val=&quot;00C12473&quot;/&gt;&lt;wsp:rsid wsp:val=&quot;00C12EDF&quot;/&gt;&lt;wsp:rsid wsp:val=&quot;00C138D1&quot;/&gt;&lt;wsp:rsid wsp:val=&quot;00C13E3D&quot;/&gt;&lt;wsp:rsid wsp:val=&quot;00C13F62&quot;/&gt;&lt;wsp:rsid wsp:val=&quot;00C14AEC&quot;/&gt;&lt;wsp:rsid wsp:val=&quot;00C14B2C&quot;/&gt;&lt;wsp:rsid wsp:val=&quot;00C14D4B&quot;/&gt;&lt;wsp:rsid wsp:val=&quot;00C15485&quot;/&gt;&lt;wsp:rsid wsp:val=&quot;00C154BB&quot;/&gt;&lt;wsp:rsid wsp:val=&quot;00C15EA1&quot;/&gt;&lt;wsp:rsid wsp:val=&quot;00C17B3E&quot;/&gt;&lt;wsp:rsid wsp:val=&quot;00C17D05&quot;/&gt;&lt;wsp:rsid wsp:val=&quot;00C20923&quot;/&gt;&lt;wsp:rsid wsp:val=&quot;00C20B11&quot;/&gt;&lt;wsp:rsid wsp:val=&quot;00C22738&quot;/&gt;&lt;wsp:rsid wsp:val=&quot;00C23FE3&quot;/&gt;&lt;wsp:rsid wsp:val=&quot;00C25A1F&quot;/&gt;&lt;wsp:rsid wsp:val=&quot;00C25B67&quot;/&gt;&lt;wsp:rsid wsp:val=&quot;00C26B19&quot;/&gt;&lt;wsp:rsid wsp:val=&quot;00C279B5&quot;/&gt;&lt;wsp:rsid wsp:val=&quot;00C27C45&quot;/&gt;&lt;wsp:rsid wsp:val=&quot;00C30827&quot;/&gt;&lt;wsp:rsid wsp:val=&quot;00C3253D&quot;/&gt;&lt;wsp:rsid wsp:val=&quot;00C3347C&quot;/&gt;&lt;wsp:rsid wsp:val=&quot;00C33836&quot;/&gt;&lt;wsp:rsid wsp:val=&quot;00C35CC8&quot;/&gt;&lt;wsp:rsid wsp:val=&quot;00C36612&quot;/&gt;&lt;wsp:rsid wsp:val=&quot;00C36C34&quot;/&gt;&lt;wsp:rsid wsp:val=&quot;00C3719D&quot;/&gt;&lt;wsp:rsid wsp:val=&quot;00C428CF&quot;/&gt;&lt;wsp:rsid wsp:val=&quot;00C43902&quot;/&gt;&lt;wsp:rsid wsp:val=&quot;00C44187&quot;/&gt;&lt;wsp:rsid wsp:val=&quot;00C45571&quot;/&gt;&lt;wsp:rsid wsp:val=&quot;00C4642B&quot;/&gt;&lt;wsp:rsid wsp:val=&quot;00C465CE&quot;/&gt;&lt;wsp:rsid wsp:val=&quot;00C4713E&quot;/&gt;&lt;wsp:rsid wsp:val=&quot;00C4771A&quot;/&gt;&lt;wsp:rsid wsp:val=&quot;00C477D1&quot;/&gt;&lt;wsp:rsid wsp:val=&quot;00C47A08&quot;/&gt;&lt;wsp:rsid wsp:val=&quot;00C47A41&quot;/&gt;&lt;wsp:rsid wsp:val=&quot;00C5181E&quot;/&gt;&lt;wsp:rsid wsp:val=&quot;00C51E22&quot;/&gt;&lt;wsp:rsid wsp:val=&quot;00C521A1&quot;/&gt;&lt;wsp:rsid wsp:val=&quot;00C54094&quot;/&gt;&lt;wsp:rsid wsp:val=&quot;00C54995&quot;/&gt;&lt;wsp:rsid wsp:val=&quot;00C54D41&quot;/&gt;&lt;wsp:rsid wsp:val=&quot;00C54E55&quot;/&gt;&lt;wsp:rsid wsp:val=&quot;00C55E52&quot;/&gt;&lt;wsp:rsid wsp:val=&quot;00C5754D&quot;/&gt;&lt;wsp:rsid wsp:val=&quot;00C57D20&quot;/&gt;&lt;wsp:rsid wsp:val=&quot;00C57EDD&quot;/&gt;&lt;wsp:rsid wsp:val=&quot;00C6030C&quot;/&gt;&lt;wsp:rsid wsp:val=&quot;00C60783&quot;/&gt;&lt;wsp:rsid wsp:val=&quot;00C60C16&quot;/&gt;&lt;wsp:rsid wsp:val=&quot;00C60D03&quot;/&gt;&lt;wsp:rsid wsp:val=&quot;00C612F8&quot;/&gt;&lt;wsp:rsid wsp:val=&quot;00C61FD4&quot;/&gt;&lt;wsp:rsid wsp:val=&quot;00C6255D&quot;/&gt;&lt;wsp:rsid wsp:val=&quot;00C6320F&quot;/&gt;&lt;wsp:rsid wsp:val=&quot;00C63680&quot;/&gt;&lt;wsp:rsid wsp:val=&quot;00C63BA2&quot;/&gt;&lt;wsp:rsid wsp:val=&quot;00C643FC&quot;/&gt;&lt;wsp:rsid wsp:val=&quot;00C64672&quot;/&gt;&lt;wsp:rsid wsp:val=&quot;00C65A22&quot;/&gt;&lt;wsp:rsid wsp:val=&quot;00C6636F&quot;/&gt;&lt;wsp:rsid wsp:val=&quot;00C66D2D&quot;/&gt;&lt;wsp:rsid wsp:val=&quot;00C67765&quot;/&gt;&lt;wsp:rsid wsp:val=&quot;00C67DD1&quot;/&gt;&lt;wsp:rsid wsp:val=&quot;00C70697&quot;/&gt;&lt;wsp:rsid wsp:val=&quot;00C70803&quot;/&gt;&lt;wsp:rsid wsp:val=&quot;00C71AD0&quot;/&gt;&lt;wsp:rsid wsp:val=&quot;00C72EF4&quot;/&gt;&lt;wsp:rsid wsp:val=&quot;00C73395&quot;/&gt;&lt;wsp:rsid wsp:val=&quot;00C74071&quot;/&gt;&lt;wsp:rsid wsp:val=&quot;00C75741&quot;/&gt;&lt;wsp:rsid wsp:val=&quot;00C75D2F&quot;/&gt;&lt;wsp:rsid wsp:val=&quot;00C76164&quot;/&gt;&lt;wsp:rsid wsp:val=&quot;00C7617B&quot;/&gt;&lt;wsp:rsid wsp:val=&quot;00C767BE&quot;/&gt;&lt;wsp:rsid wsp:val=&quot;00C76E3C&quot;/&gt;&lt;wsp:rsid wsp:val=&quot;00C770DA&quot;/&gt;&lt;wsp:rsid wsp:val=&quot;00C8004C&quot;/&gt;&lt;wsp:rsid wsp:val=&quot;00C8063A&quot;/&gt;&lt;wsp:rsid wsp:val=&quot;00C81214&quot;/&gt;&lt;wsp:rsid wsp:val=&quot;00C814EB&quot;/&gt;&lt;wsp:rsid wsp:val=&quot;00C81568&quot;/&gt;&lt;wsp:rsid wsp:val=&quot;00C815C7&quot;/&gt;&lt;wsp:rsid wsp:val=&quot;00C81938&quot;/&gt;&lt;wsp:rsid wsp:val=&quot;00C8398A&quot;/&gt;&lt;wsp:rsid wsp:val=&quot;00C8452F&quot;/&gt;&lt;wsp:rsid wsp:val=&quot;00C851B1&quot;/&gt;&lt;wsp:rsid wsp:val=&quot;00C8588B&quot;/&gt;&lt;wsp:rsid wsp:val=&quot;00C861AD&quot;/&gt;&lt;wsp:rsid wsp:val=&quot;00C86690&quot;/&gt;&lt;wsp:rsid wsp:val=&quot;00C8725C&quot;/&gt;&lt;wsp:rsid wsp:val=&quot;00C8739A&quot;/&gt;&lt;wsp:rsid wsp:val=&quot;00C9027A&quot;/&gt;&lt;wsp:rsid wsp:val=&quot;00C9055F&quot;/&gt;&lt;wsp:rsid wsp:val=&quot;00C9068E&quot;/&gt;&lt;wsp:rsid wsp:val=&quot;00C909B3&quot;/&gt;&lt;wsp:rsid wsp:val=&quot;00C91C62&quot;/&gt;&lt;wsp:rsid wsp:val=&quot;00C92664&quot;/&gt;&lt;wsp:rsid wsp:val=&quot;00C93599&quot;/&gt;&lt;wsp:rsid wsp:val=&quot;00C93C4B&quot;/&gt;&lt;wsp:rsid wsp:val=&quot;00C94308&quot;/&gt;&lt;wsp:rsid wsp:val=&quot;00C944AB&quot;/&gt;&lt;wsp:rsid wsp:val=&quot;00C949D6&quot;/&gt;&lt;wsp:rsid wsp:val=&quot;00C9581F&quot;/&gt;&lt;wsp:rsid wsp:val=&quot;00C95B40&quot;/&gt;&lt;wsp:rsid wsp:val=&quot;00C97E6C&quot;/&gt;&lt;wsp:rsid wsp:val=&quot;00CA0282&quot;/&gt;&lt;wsp:rsid wsp:val=&quot;00CA0740&quot;/&gt;&lt;wsp:rsid wsp:val=&quot;00CA0EF9&quot;/&gt;&lt;wsp:rsid wsp:val=&quot;00CA1ED8&quot;/&gt;&lt;wsp:rsid wsp:val=&quot;00CA2A88&quot;/&gt;&lt;wsp:rsid wsp:val=&quot;00CA2F98&quot;/&gt;&lt;wsp:rsid wsp:val=&quot;00CA3A9D&quot;/&gt;&lt;wsp:rsid wsp:val=&quot;00CA3C03&quot;/&gt;&lt;wsp:rsid wsp:val=&quot;00CA59EF&quot;/&gt;&lt;wsp:rsid wsp:val=&quot;00CA5C94&quot;/&gt;&lt;wsp:rsid wsp:val=&quot;00CA6E13&quot;/&gt;&lt;wsp:rsid wsp:val=&quot;00CA70A8&quot;/&gt;&lt;wsp:rsid wsp:val=&quot;00CA7968&quot;/&gt;&lt;wsp:rsid wsp:val=&quot;00CA7C25&quot;/&gt;&lt;wsp:rsid wsp:val=&quot;00CB17C0&quot;/&gt;&lt;wsp:rsid wsp:val=&quot;00CB1F63&quot;/&gt;&lt;wsp:rsid wsp:val=&quot;00CB27BD&quot;/&gt;&lt;wsp:rsid wsp:val=&quot;00CB36F0&quot;/&gt;&lt;wsp:rsid wsp:val=&quot;00CB4D7F&quot;/&gt;&lt;wsp:rsid wsp:val=&quot;00CB5069&quot;/&gt;&lt;wsp:rsid wsp:val=&quot;00CB5153&quot;/&gt;&lt;wsp:rsid wsp:val=&quot;00CB5C17&quot;/&gt;&lt;wsp:rsid wsp:val=&quot;00CB687E&quot;/&gt;&lt;wsp:rsid wsp:val=&quot;00CB6BF9&quot;/&gt;&lt;wsp:rsid wsp:val=&quot;00CB7170&quot;/&gt;&lt;wsp:rsid wsp:val=&quot;00CB745E&quot;/&gt;&lt;wsp:rsid wsp:val=&quot;00CC040E&quot;/&gt;&lt;wsp:rsid wsp:val=&quot;00CC0977&quot;/&gt;&lt;wsp:rsid wsp:val=&quot;00CC0A4E&quot;/&gt;&lt;wsp:rsid wsp:val=&quot;00CC0FCA&quot;/&gt;&lt;wsp:rsid wsp:val=&quot;00CC111F&quot;/&gt;&lt;wsp:rsid wsp:val=&quot;00CC1C88&quot;/&gt;&lt;wsp:rsid wsp:val=&quot;00CC2011&quot;/&gt;&lt;wsp:rsid wsp:val=&quot;00CC3C7F&quot;/&gt;&lt;wsp:rsid wsp:val=&quot;00CC3EA0&quot;/&gt;&lt;wsp:rsid wsp:val=&quot;00CC4A6D&quot;/&gt;&lt;wsp:rsid wsp:val=&quot;00CC7B45&quot;/&gt;&lt;wsp:rsid wsp:val=&quot;00CD0931&quot;/&gt;&lt;wsp:rsid wsp:val=&quot;00CD1188&quot;/&gt;&lt;wsp:rsid wsp:val=&quot;00CD159A&quot;/&gt;&lt;wsp:rsid wsp:val=&quot;00CD1BCB&quot;/&gt;&lt;wsp:rsid wsp:val=&quot;00CD1EB4&quot;/&gt;&lt;wsp:rsid wsp:val=&quot;00CD2109&quot;/&gt;&lt;wsp:rsid wsp:val=&quot;00CD2D4B&quot;/&gt;&lt;wsp:rsid wsp:val=&quot;00CD2ED1&quot;/&gt;&lt;wsp:rsid wsp:val=&quot;00CD31BF&quot;/&gt;&lt;wsp:rsid wsp:val=&quot;00CD337B&quot;/&gt;&lt;wsp:rsid wsp:val=&quot;00CD3BE8&quot;/&gt;&lt;wsp:rsid wsp:val=&quot;00CD6EB6&quot;/&gt;&lt;wsp:rsid wsp:val=&quot;00CD6F0C&quot;/&gt;&lt;wsp:rsid wsp:val=&quot;00CD7B07&quot;/&gt;&lt;wsp:rsid wsp:val=&quot;00CD7C62&quot;/&gt;&lt;wsp:rsid wsp:val=&quot;00CE0424&quot;/&gt;&lt;wsp:rsid wsp:val=&quot;00CE5075&quot;/&gt;&lt;wsp:rsid wsp:val=&quot;00CE51CD&quot;/&gt;&lt;wsp:rsid wsp:val=&quot;00CE521A&quot;/&gt;&lt;wsp:rsid wsp:val=&quot;00CE5B35&quot;/&gt;&lt;wsp:rsid wsp:val=&quot;00CE6894&quot;/&gt;&lt;wsp:rsid wsp:val=&quot;00CE704C&quot;/&gt;&lt;wsp:rsid wsp:val=&quot;00CE7371&quot;/&gt;&lt;wsp:rsid wsp:val=&quot;00CE7561&quot;/&gt;&lt;wsp:rsid wsp:val=&quot;00CE7D5C&quot;/&gt;&lt;wsp:rsid wsp:val=&quot;00CF0715&quot;/&gt;&lt;wsp:rsid wsp:val=&quot;00CF08EC&quot;/&gt;&lt;wsp:rsid wsp:val=&quot;00CF11A7&quot;/&gt;&lt;wsp:rsid wsp:val=&quot;00CF1354&quot;/&gt;&lt;wsp:rsid wsp:val=&quot;00CF19C2&quot;/&gt;&lt;wsp:rsid wsp:val=&quot;00CF2186&quot;/&gt;&lt;wsp:rsid wsp:val=&quot;00CF3369&quot;/&gt;&lt;wsp:rsid wsp:val=&quot;00CF3A10&quot;/&gt;&lt;wsp:rsid wsp:val=&quot;00CF3B1F&quot;/&gt;&lt;wsp:rsid wsp:val=&quot;00CF3BF6&quot;/&gt;&lt;wsp:rsid wsp:val=&quot;00CF5233&quot;/&gt;&lt;wsp:rsid wsp:val=&quot;00CF5292&quot;/&gt;&lt;wsp:rsid wsp:val=&quot;00CF625B&quot;/&gt;&lt;wsp:rsid wsp:val=&quot;00CF687E&quot;/&gt;&lt;wsp:rsid wsp:val=&quot;00CF6A7B&quot;/&gt;&lt;wsp:rsid wsp:val=&quot;00CF75C3&quot;/&gt;&lt;wsp:rsid wsp:val=&quot;00CF79A9&quot;/&gt;&lt;wsp:rsid wsp:val=&quot;00CF7A61&quot;/&gt;&lt;wsp:rsid wsp:val=&quot;00D00AE7&quot;/&gt;&lt;wsp:rsid wsp:val=&quot;00D017DC&quot;/&gt;&lt;wsp:rsid wsp:val=&quot;00D01957&quot;/&gt;&lt;wsp:rsid wsp:val=&quot;00D01CFC&quot;/&gt;&lt;wsp:rsid wsp:val=&quot;00D020CB&quot;/&gt;&lt;wsp:rsid wsp:val=&quot;00D0349B&quot;/&gt;&lt;wsp:rsid wsp:val=&quot;00D068D4&quot;/&gt;&lt;wsp:rsid wsp:val=&quot;00D06D76&quot;/&gt;&lt;wsp:rsid wsp:val=&quot;00D07DC9&quot;/&gt;&lt;wsp:rsid wsp:val=&quot;00D10249&quot;/&gt;&lt;wsp:rsid wsp:val=&quot;00D10327&quot;/&gt;&lt;wsp:rsid wsp:val=&quot;00D115B6&quot;/&gt;&lt;wsp:rsid wsp:val=&quot;00D115C3&quot;/&gt;&lt;wsp:rsid wsp:val=&quot;00D11897&quot;/&gt;&lt;wsp:rsid wsp:val=&quot;00D13135&quot;/&gt;&lt;wsp:rsid wsp:val=&quot;00D13E4E&quot;/&gt;&lt;wsp:rsid wsp:val=&quot;00D1403B&quot;/&gt;&lt;wsp:rsid wsp:val=&quot;00D140E7&quot;/&gt;&lt;wsp:rsid wsp:val=&quot;00D1437F&quot;/&gt;&lt;wsp:rsid wsp:val=&quot;00D1450F&quot;/&gt;&lt;wsp:rsid wsp:val=&quot;00D14CF7&quot;/&gt;&lt;wsp:rsid wsp:val=&quot;00D155EC&quot;/&gt;&lt;wsp:rsid wsp:val=&quot;00D15DB0&quot;/&gt;&lt;wsp:rsid wsp:val=&quot;00D16335&quot;/&gt;&lt;wsp:rsid wsp:val=&quot;00D16A19&quot;/&gt;&lt;wsp:rsid wsp:val=&quot;00D17EC9&quot;/&gt;&lt;wsp:rsid wsp:val=&quot;00D20319&quot;/&gt;&lt;wsp:rsid wsp:val=&quot;00D22EDC&quot;/&gt;&lt;wsp:rsid wsp:val=&quot;00D23636&quot;/&gt;&lt;wsp:rsid wsp:val=&quot;00D239A7&quot;/&gt;&lt;wsp:rsid wsp:val=&quot;00D23B65&quot;/&gt;&lt;wsp:rsid wsp:val=&quot;00D23F47&quot;/&gt;&lt;wsp:rsid wsp:val=&quot;00D24230&quot;/&gt;&lt;wsp:rsid wsp:val=&quot;00D252CD&quot;/&gt;&lt;wsp:rsid wsp:val=&quot;00D25712&quot;/&gt;&lt;wsp:rsid wsp:val=&quot;00D25792&quot;/&gt;&lt;wsp:rsid wsp:val=&quot;00D25942&quot;/&gt;&lt;wsp:rsid wsp:val=&quot;00D26362&quot;/&gt;&lt;wsp:rsid wsp:val=&quot;00D31491&quot;/&gt;&lt;wsp:rsid wsp:val=&quot;00D31649&quot;/&gt;&lt;wsp:rsid wsp:val=&quot;00D319A3&quot;/&gt;&lt;wsp:rsid wsp:val=&quot;00D31F65&quot;/&gt;&lt;wsp:rsid wsp:val=&quot;00D323FD&quot;/&gt;&lt;wsp:rsid wsp:val=&quot;00D32A9B&quot;/&gt;&lt;wsp:rsid wsp:val=&quot;00D32B9E&quot;/&gt;&lt;wsp:rsid wsp:val=&quot;00D348DB&quot;/&gt;&lt;wsp:rsid wsp:val=&quot;00D34E9D&quot;/&gt;&lt;wsp:rsid wsp:val=&quot;00D36E71&quot;/&gt;&lt;wsp:rsid wsp:val=&quot;00D3710F&quot;/&gt;&lt;wsp:rsid wsp:val=&quot;00D37987&quot;/&gt;&lt;wsp:rsid wsp:val=&quot;00D37CE5&quot;/&gt;&lt;wsp:rsid wsp:val=&quot;00D37D87&quot;/&gt;&lt;wsp:rsid wsp:val=&quot;00D40A3B&quot;/&gt;&lt;wsp:rsid wsp:val=&quot;00D40B33&quot;/&gt;&lt;wsp:rsid wsp:val=&quot;00D42A80&quot;/&gt;&lt;wsp:rsid wsp:val=&quot;00D4318F&quot;/&gt;&lt;wsp:rsid wsp:val=&quot;00D436CD&quot;/&gt;&lt;wsp:rsid wsp:val=&quot;00D438BF&quot;/&gt;&lt;wsp:rsid wsp:val=&quot;00D440F8&quot;/&gt;&lt;wsp:rsid wsp:val=&quot;00D4474F&quot;/&gt;&lt;wsp:rsid wsp:val=&quot;00D4483C&quot;/&gt;&lt;wsp:rsid wsp:val=&quot;00D44A1E&quot;/&gt;&lt;wsp:rsid wsp:val=&quot;00D44B86&quot;/&gt;&lt;wsp:rsid wsp:val=&quot;00D4506A&quot;/&gt;&lt;wsp:rsid wsp:val=&quot;00D457FF&quot;/&gt;&lt;wsp:rsid wsp:val=&quot;00D46D11&quot;/&gt;&lt;wsp:rsid wsp:val=&quot;00D52945&quot;/&gt;&lt;wsp:rsid wsp:val=&quot;00D53467&quot;/&gt;&lt;wsp:rsid wsp:val=&quot;00D53E60&quot;/&gt;&lt;wsp:rsid wsp:val=&quot;00D53EA1&quot;/&gt;&lt;wsp:rsid wsp:val=&quot;00D546C3&quot;/&gt;&lt;wsp:rsid wsp:val=&quot;00D546FF&quot;/&gt;&lt;wsp:rsid wsp:val=&quot;00D55422&quot;/&gt;&lt;wsp:rsid wsp:val=&quot;00D55AD5&quot;/&gt;&lt;wsp:rsid wsp:val=&quot;00D56E6F&quot;/&gt;&lt;wsp:rsid wsp:val=&quot;00D576CA&quot;/&gt;&lt;wsp:rsid wsp:val=&quot;00D57F21&quot;/&gt;&lt;wsp:rsid wsp:val=&quot;00D61A0F&quot;/&gt;&lt;wsp:rsid wsp:val=&quot;00D61A4A&quot;/&gt;&lt;wsp:rsid wsp:val=&quot;00D61AF5&quot;/&gt;&lt;wsp:rsid wsp:val=&quot;00D62143&quot;/&gt;&lt;wsp:rsid wsp:val=&quot;00D62504&quot;/&gt;&lt;wsp:rsid wsp:val=&quot;00D63745&quot;/&gt;&lt;wsp:rsid wsp:val=&quot;00D64306&quot;/&gt;&lt;wsp:rsid wsp:val=&quot;00D64479&quot;/&gt;&lt;wsp:rsid wsp:val=&quot;00D652B5&quot;/&gt;&lt;wsp:rsid wsp:val=&quot;00D65D5B&quot;/&gt;&lt;wsp:rsid wsp:val=&quot;00D66155&quot;/&gt;&lt;wsp:rsid wsp:val=&quot;00D66719&quot;/&gt;&lt;wsp:rsid wsp:val=&quot;00D70075&quot;/&gt;&lt;wsp:rsid wsp:val=&quot;00D708B0&quot;/&gt;&lt;wsp:rsid wsp:val=&quot;00D746B5&quot;/&gt;&lt;wsp:rsid wsp:val=&quot;00D74F6A&quot;/&gt;&lt;wsp:rsid wsp:val=&quot;00D75535&quot;/&gt;&lt;wsp:rsid wsp:val=&quot;00D762BB&quot;/&gt;&lt;wsp:rsid wsp:val=&quot;00D76EB2&quot;/&gt;&lt;wsp:rsid wsp:val=&quot;00D77B1D&quot;/&gt;&lt;wsp:rsid wsp:val=&quot;00D8021F&quot;/&gt;&lt;wsp:rsid wsp:val=&quot;00D80383&quot;/&gt;&lt;wsp:rsid wsp:val=&quot;00D80AC8&quot;/&gt;&lt;wsp:rsid wsp:val=&quot;00D823C6&quot;/&gt;&lt;wsp:rsid wsp:val=&quot;00D831F1&quot;/&gt;&lt;wsp:rsid wsp:val=&quot;00D8348E&quot;/&gt;&lt;wsp:rsid wsp:val=&quot;00D83CB2&quot;/&gt;&lt;wsp:rsid wsp:val=&quot;00D860BF&quot;/&gt;&lt;wsp:rsid wsp:val=&quot;00D86CA3&quot;/&gt;&lt;wsp:rsid wsp:val=&quot;00D871CE&quot;/&gt;&lt;wsp:rsid wsp:val=&quot;00D875B9&quot;/&gt;&lt;wsp:rsid wsp:val=&quot;00D87CB9&quot;/&gt;&lt;wsp:rsid wsp:val=&quot;00D90038&quot;/&gt;&lt;wsp:rsid wsp:val=&quot;00D90091&quot;/&gt;&lt;wsp:rsid wsp:val=&quot;00D9019E&quot;/&gt;&lt;wsp:rsid wsp:val=&quot;00D910AB&quot;/&gt;&lt;wsp:rsid wsp:val=&quot;00D9196D&quot;/&gt;&lt;wsp:rsid wsp:val=&quot;00D91BC7&quot;/&gt;&lt;wsp:rsid wsp:val=&quot;00D925D1&quot;/&gt;&lt;wsp:rsid wsp:val=&quot;00D92982&quot;/&gt;&lt;wsp:rsid wsp:val=&quot;00D93087&quot;/&gt;&lt;wsp:rsid wsp:val=&quot;00D94A76&quot;/&gt;&lt;wsp:rsid wsp:val=&quot;00D95B58&quot;/&gt;&lt;wsp:rsid wsp:val=&quot;00D95B8F&quot;/&gt;&lt;wsp:rsid wsp:val=&quot;00D95DF5&quot;/&gt;&lt;wsp:rsid wsp:val=&quot;00D963D9&quot;/&gt;&lt;wsp:rsid wsp:val=&quot;00D968AB&quot;/&gt;&lt;wsp:rsid wsp:val=&quot;00D9717B&quot;/&gt;&lt;wsp:rsid wsp:val=&quot;00D9764F&quot;/&gt;&lt;wsp:rsid wsp:val=&quot;00D9793E&quot;/&gt;&lt;wsp:rsid wsp:val=&quot;00DA02AF&quot;/&gt;&lt;wsp:rsid wsp:val=&quot;00DA0DC6&quot;/&gt;&lt;wsp:rsid wsp:val=&quot;00DA0F41&quot;/&gt;&lt;wsp:rsid wsp:val=&quot;00DA17F0&quot;/&gt;&lt;wsp:rsid wsp:val=&quot;00DA305E&quot;/&gt;&lt;wsp:rsid wsp:val=&quot;00DA4152&quot;/&gt;&lt;wsp:rsid wsp:val=&quot;00DA459F&quot;/&gt;&lt;wsp:rsid wsp:val=&quot;00DA5417&quot;/&gt;&lt;wsp:rsid wsp:val=&quot;00DA56E8&quot;/&gt;&lt;wsp:rsid wsp:val=&quot;00DA76B4&quot;/&gt;&lt;wsp:rsid wsp:val=&quot;00DB0A9F&quot;/&gt;&lt;wsp:rsid wsp:val=&quot;00DB0CC2&quot;/&gt;&lt;wsp:rsid wsp:val=&quot;00DB1EAD&quot;/&gt;&lt;wsp:rsid wsp:val=&quot;00DB1EC6&quot;/&gt;&lt;wsp:rsid wsp:val=&quot;00DB1F8B&quot;/&gt;&lt;wsp:rsid wsp:val=&quot;00DB2B16&quot;/&gt;&lt;wsp:rsid wsp:val=&quot;00DB35DA&quot;/&gt;&lt;wsp:rsid wsp:val=&quot;00DB377D&quot;/&gt;&lt;wsp:rsid wsp:val=&quot;00DB4BEC&quot;/&gt;&lt;wsp:rsid wsp:val=&quot;00DB4FC3&quot;/&gt;&lt;wsp:rsid wsp:val=&quot;00DB5FED&quot;/&gt;&lt;wsp:rsid wsp:val=&quot;00DB68E8&quot;/&gt;&lt;wsp:rsid wsp:val=&quot;00DB72B7&quot;/&gt;&lt;wsp:rsid wsp:val=&quot;00DC037E&quot;/&gt;&lt;wsp:rsid wsp:val=&quot;00DC0937&quot;/&gt;&lt;wsp:rsid wsp:val=&quot;00DC0D8C&quot;/&gt;&lt;wsp:rsid wsp:val=&quot;00DC1C50&quot;/&gt;&lt;wsp:rsid wsp:val=&quot;00DC1C7E&quot;/&gt;&lt;wsp:rsid wsp:val=&quot;00DC236E&quot;/&gt;&lt;wsp:rsid wsp:val=&quot;00DC2D36&quot;/&gt;&lt;wsp:rsid wsp:val=&quot;00DC3247&quot;/&gt;&lt;wsp:rsid wsp:val=&quot;00DC3A1C&quot;/&gt;&lt;wsp:rsid wsp:val=&quot;00DC431C&quot;/&gt;&lt;wsp:rsid wsp:val=&quot;00DC4C7D&quot;/&gt;&lt;wsp:rsid wsp:val=&quot;00DC53EF&quot;/&gt;&lt;wsp:rsid wsp:val=&quot;00DC5465&quot;/&gt;&lt;wsp:rsid wsp:val=&quot;00DC5477&quot;/&gt;&lt;wsp:rsid wsp:val=&quot;00DC7AAB&quot;/&gt;&lt;wsp:rsid wsp:val=&quot;00DD03DC&quot;/&gt;&lt;wsp:rsid wsp:val=&quot;00DD2334&quot;/&gt;&lt;wsp:rsid wsp:val=&quot;00DD269E&quot;/&gt;&lt;wsp:rsid wsp:val=&quot;00DD2D90&quot;/&gt;&lt;wsp:rsid wsp:val=&quot;00DD543E&quot;/&gt;&lt;wsp:rsid wsp:val=&quot;00DD6051&quot;/&gt;&lt;wsp:rsid wsp:val=&quot;00DD68A2&quot;/&gt;&lt;wsp:rsid wsp:val=&quot;00DD6BE3&quot;/&gt;&lt;wsp:rsid wsp:val=&quot;00DD6CA7&quot;/&gt;&lt;wsp:rsid wsp:val=&quot;00DD766F&quot;/&gt;&lt;wsp:rsid wsp:val=&quot;00DE1106&quot;/&gt;&lt;wsp:rsid wsp:val=&quot;00DE1653&quot;/&gt;&lt;wsp:rsid wsp:val=&quot;00DE2293&quot;/&gt;&lt;wsp:rsid wsp:val=&quot;00DE2AB7&quot;/&gt;&lt;wsp:rsid wsp:val=&quot;00DE3326&quot;/&gt;&lt;wsp:rsid wsp:val=&quot;00DE33E5&quot;/&gt;&lt;wsp:rsid wsp:val=&quot;00DE36E2&quot;/&gt;&lt;wsp:rsid wsp:val=&quot;00DE3BDC&quot;/&gt;&lt;wsp:rsid wsp:val=&quot;00DE4B72&quot;/&gt;&lt;wsp:rsid wsp:val=&quot;00DE5608&quot;/&gt;&lt;wsp:rsid wsp:val=&quot;00DE58D0&quot;/&gt;&lt;wsp:rsid wsp:val=&quot;00DE654F&quot;/&gt;&lt;wsp:rsid wsp:val=&quot;00DE6C7B&quot;/&gt;&lt;wsp:rsid wsp:val=&quot;00DE7704&quot;/&gt;&lt;wsp:rsid wsp:val=&quot;00DF0B45&quot;/&gt;&lt;wsp:rsid wsp:val=&quot;00DF0B6E&quot;/&gt;&lt;wsp:rsid wsp:val=&quot;00DF0F93&quot;/&gt;&lt;wsp:rsid wsp:val=&quot;00DF15E0&quot;/&gt;&lt;wsp:rsid wsp:val=&quot;00DF3642&quot;/&gt;&lt;wsp:rsid wsp:val=&quot;00DF37A0&quot;/&gt;&lt;wsp:rsid wsp:val=&quot;00DF39B3&quot;/&gt;&lt;wsp:rsid wsp:val=&quot;00DF39EA&quot;/&gt;&lt;wsp:rsid wsp:val=&quot;00DF40E1&quot;/&gt;&lt;wsp:rsid wsp:val=&quot;00DF440D&quot;/&gt;&lt;wsp:rsid wsp:val=&quot;00DF49D4&quot;/&gt;&lt;wsp:rsid wsp:val=&quot;00DF502E&quot;/&gt;&lt;wsp:rsid wsp:val=&quot;00DF51CE&quot;/&gt;&lt;wsp:rsid wsp:val=&quot;00DF5401&quot;/&gt;&lt;wsp:rsid wsp:val=&quot;00DF5521&quot;/&gt;&lt;wsp:rsid wsp:val=&quot;00DF58FF&quot;/&gt;&lt;wsp:rsid wsp:val=&quot;00DF59AB&quot;/&gt;&lt;wsp:rsid wsp:val=&quot;00DF5FDD&quot;/&gt;&lt;wsp:rsid wsp:val=&quot;00DF5FF5&quot;/&gt;&lt;wsp:rsid wsp:val=&quot;00DF6B2C&quot;/&gt;&lt;wsp:rsid wsp:val=&quot;00DF7229&quot;/&gt;&lt;wsp:rsid wsp:val=&quot;00DF7467&quot;/&gt;&lt;wsp:rsid wsp:val=&quot;00DF7ABB&quot;/&gt;&lt;wsp:rsid wsp:val=&quot;00E00600&quot;/&gt;&lt;wsp:rsid wsp:val=&quot;00E00660&quot;/&gt;&lt;wsp:rsid wsp:val=&quot;00E00748&quot;/&gt;&lt;wsp:rsid wsp:val=&quot;00E00BE1&quot;/&gt;&lt;wsp:rsid wsp:val=&quot;00E00DC4&quot;/&gt;&lt;wsp:rsid wsp:val=&quot;00E0110B&quot;/&gt;&lt;wsp:rsid wsp:val=&quot;00E027AC&quot;/&gt;&lt;wsp:rsid wsp:val=&quot;00E0352E&quot;/&gt;&lt;wsp:rsid wsp:val=&quot;00E035F1&quot;/&gt;&lt;wsp:rsid wsp:val=&quot;00E03FE9&quot;/&gt;&lt;wsp:rsid wsp:val=&quot;00E0431F&quot;/&gt;&lt;wsp:rsid wsp:val=&quot;00E04772&quot;/&gt;&lt;wsp:rsid wsp:val=&quot;00E05356&quot;/&gt;&lt;wsp:rsid wsp:val=&quot;00E058B8&quot;/&gt;&lt;wsp:rsid wsp:val=&quot;00E069DE&quot;/&gt;&lt;wsp:rsid wsp:val=&quot;00E0780B&quot;/&gt;&lt;wsp:rsid wsp:val=&quot;00E07842&quot;/&gt;&lt;wsp:rsid wsp:val=&quot;00E10804&quot;/&gt;&lt;wsp:rsid wsp:val=&quot;00E110E7&quot;/&gt;&lt;wsp:rsid wsp:val=&quot;00E11B20&quot;/&gt;&lt;wsp:rsid wsp:val=&quot;00E12BA4&quot;/&gt;&lt;wsp:rsid wsp:val=&quot;00E1315E&quot;/&gt;&lt;wsp:rsid wsp:val=&quot;00E138BB&quot;/&gt;&lt;wsp:rsid wsp:val=&quot;00E1426A&quot;/&gt;&lt;wsp:rsid wsp:val=&quot;00E1444A&quot;/&gt;&lt;wsp:rsid wsp:val=&quot;00E14AAB&quot;/&gt;&lt;wsp:rsid wsp:val=&quot;00E14C07&quot;/&gt;&lt;wsp:rsid wsp:val=&quot;00E161E8&quot;/&gt;&lt;wsp:rsid wsp:val=&quot;00E16AF4&quot;/&gt;&lt;wsp:rsid wsp:val=&quot;00E16F84&quot;/&gt;&lt;wsp:rsid wsp:val=&quot;00E177A7&quot;/&gt;&lt;wsp:rsid wsp:val=&quot;00E17FA2&quot;/&gt;&lt;wsp:rsid wsp:val=&quot;00E20C14&quot;/&gt;&lt;wsp:rsid wsp:val=&quot;00E22330&quot;/&gt;&lt;wsp:rsid wsp:val=&quot;00E22393&quot;/&gt;&lt;wsp:rsid wsp:val=&quot;00E24340&quot;/&gt;&lt;wsp:rsid wsp:val=&quot;00E24725&quot;/&gt;&lt;wsp:rsid wsp:val=&quot;00E24B25&quot;/&gt;&lt;wsp:rsid wsp:val=&quot;00E24C13&quot;/&gt;&lt;wsp:rsid wsp:val=&quot;00E26713&quot;/&gt;&lt;wsp:rsid wsp:val=&quot;00E2747D&quot;/&gt;&lt;wsp:rsid wsp:val=&quot;00E27869&quot;/&gt;&lt;wsp:rsid wsp:val=&quot;00E27BED&quot;/&gt;&lt;wsp:rsid wsp:val=&quot;00E30B5A&quot;/&gt;&lt;wsp:rsid wsp:val=&quot;00E30EB6&quot;/&gt;&lt;wsp:rsid wsp:val=&quot;00E30FCA&quot;/&gt;&lt;wsp:rsid wsp:val=&quot;00E31178&quot;/&gt;&lt;wsp:rsid wsp:val=&quot;00E3123D&quot;/&gt;&lt;wsp:rsid wsp:val=&quot;00E31461&quot;/&gt;&lt;wsp:rsid wsp:val=&quot;00E31D43&quot;/&gt;&lt;wsp:rsid wsp:val=&quot;00E324A0&quot;/&gt;&lt;wsp:rsid wsp:val=&quot;00E32608&quot;/&gt;&lt;wsp:rsid wsp:val=&quot;00E34188&quot;/&gt;&lt;wsp:rsid wsp:val=&quot;00E34B6E&quot;/&gt;&lt;wsp:rsid wsp:val=&quot;00E35559&quot;/&gt;&lt;wsp:rsid wsp:val=&quot;00E35B4E&quot;/&gt;&lt;wsp:rsid wsp:val=&quot;00E36B64&quot;/&gt;&lt;wsp:rsid wsp:val=&quot;00E36C78&quot;/&gt;&lt;wsp:rsid wsp:val=&quot;00E3723A&quot;/&gt;&lt;wsp:rsid wsp:val=&quot;00E37860&quot;/&gt;&lt;wsp:rsid wsp:val=&quot;00E4177D&quot;/&gt;&lt;wsp:rsid wsp:val=&quot;00E41846&quot;/&gt;&lt;wsp:rsid wsp:val=&quot;00E41ACE&quot;/&gt;&lt;wsp:rsid wsp:val=&quot;00E42357&quot;/&gt;&lt;wsp:rsid wsp:val=&quot;00E42FFE&quot;/&gt;&lt;wsp:rsid wsp:val=&quot;00E431F1&quot;/&gt;&lt;wsp:rsid wsp:val=&quot;00E446F1&quot;/&gt;&lt;wsp:rsid wsp:val=&quot;00E45F91&quot;/&gt;&lt;wsp:rsid wsp:val=&quot;00E46070&quot;/&gt;&lt;wsp:rsid wsp:val=&quot;00E467B4&quot;/&gt;&lt;wsp:rsid wsp:val=&quot;00E46886&quot;/&gt;&lt;wsp:rsid wsp:val=&quot;00E4712A&quot;/&gt;&lt;wsp:rsid wsp:val=&quot;00E47AEF&quot;/&gt;&lt;wsp:rsid wsp:val=&quot;00E500F6&quot;/&gt;&lt;wsp:rsid wsp:val=&quot;00E5204A&quot;/&gt;&lt;wsp:rsid wsp:val=&quot;00E52A05&quot;/&gt;&lt;wsp:rsid wsp:val=&quot;00E53B75&quot;/&gt;&lt;wsp:rsid wsp:val=&quot;00E54D45&quot;/&gt;&lt;wsp:rsid wsp:val=&quot;00E54E3B&quot;/&gt;&lt;wsp:rsid wsp:val=&quot;00E55AA9&quot;/&gt;&lt;wsp:rsid wsp:val=&quot;00E55EC8&quot;/&gt;&lt;wsp:rsid wsp:val=&quot;00E56AF8&quot;/&gt;&lt;wsp:rsid wsp:val=&quot;00E57565&quot;/&gt;&lt;wsp:rsid wsp:val=&quot;00E57AFA&quot;/&gt;&lt;wsp:rsid wsp:val=&quot;00E61CFF&quot;/&gt;&lt;wsp:rsid wsp:val=&quot;00E6200A&quot;/&gt;&lt;wsp:rsid wsp:val=&quot;00E62F33&quot;/&gt;&lt;wsp:rsid wsp:val=&quot;00E63838&quot;/&gt;&lt;wsp:rsid wsp:val=&quot;00E63995&quot;/&gt;&lt;wsp:rsid wsp:val=&quot;00E64434&quot;/&gt;&lt;wsp:rsid wsp:val=&quot;00E661E8&quot;/&gt;&lt;wsp:rsid wsp:val=&quot;00E66C38&quot;/&gt;&lt;wsp:rsid wsp:val=&quot;00E66FF6&quot;/&gt;&lt;wsp:rsid wsp:val=&quot;00E67C51&quot;/&gt;&lt;wsp:rsid wsp:val=&quot;00E708CF&quot;/&gt;&lt;wsp:rsid wsp:val=&quot;00E716A1&quot;/&gt;&lt;wsp:rsid wsp:val=&quot;00E71996&quot;/&gt;&lt;wsp:rsid wsp:val=&quot;00E71AF2&quot;/&gt;&lt;wsp:rsid wsp:val=&quot;00E7252F&quot;/&gt;&lt;wsp:rsid wsp:val=&quot;00E72630&quot;/&gt;&lt;wsp:rsid wsp:val=&quot;00E7280F&quot;/&gt;&lt;wsp:rsid wsp:val=&quot;00E72EFC&quot;/&gt;&lt;wsp:rsid wsp:val=&quot;00E73781&quot;/&gt;&lt;wsp:rsid wsp:val=&quot;00E7489C&quot;/&gt;&lt;wsp:rsid wsp:val=&quot;00E74AA3&quot;/&gt;&lt;wsp:rsid wsp:val=&quot;00E758EC&quot;/&gt;&lt;wsp:rsid wsp:val=&quot;00E76E1C&quot;/&gt;&lt;wsp:rsid wsp:val=&quot;00E773D8&quot;/&gt;&lt;wsp:rsid wsp:val=&quot;00E81481&quot;/&gt;&lt;wsp:rsid wsp:val=&quot;00E81A8D&quot;/&gt;&lt;wsp:rsid wsp:val=&quot;00E8234C&quot;/&gt;&lt;wsp:rsid wsp:val=&quot;00E83AA9&quot;/&gt;&lt;wsp:rsid wsp:val=&quot;00E83CCB&quot;/&gt;&lt;wsp:rsid wsp:val=&quot;00E8436F&quot;/&gt;&lt;wsp:rsid wsp:val=&quot;00E84825&quot;/&gt;&lt;wsp:rsid wsp:val=&quot;00E84ADB&quot;/&gt;&lt;wsp:rsid wsp:val=&quot;00E85928&quot;/&gt;&lt;wsp:rsid wsp:val=&quot;00E85FD0&quot;/&gt;&lt;wsp:rsid wsp:val=&quot;00E861DA&quot;/&gt;&lt;wsp:rsid wsp:val=&quot;00E863D0&quot;/&gt;&lt;wsp:rsid wsp:val=&quot;00E87822&quot;/&gt;&lt;wsp:rsid wsp:val=&quot;00E87B84&quot;/&gt;&lt;wsp:rsid wsp:val=&quot;00E87E5D&quot;/&gt;&lt;wsp:rsid wsp:val=&quot;00E90395&quot;/&gt;&lt;wsp:rsid wsp:val=&quot;00E90E49&quot;/&gt;&lt;wsp:rsid wsp:val=&quot;00E91004&quot;/&gt;&lt;wsp:rsid wsp:val=&quot;00E91005&quot;/&gt;&lt;wsp:rsid wsp:val=&quot;00E917F9&quot;/&gt;&lt;wsp:rsid wsp:val=&quot;00E9291C&quot;/&gt;&lt;wsp:rsid wsp:val=&quot;00E92E3F&quot;/&gt;&lt;wsp:rsid wsp:val=&quot;00E9312E&quot;/&gt;&lt;wsp:rsid wsp:val=&quot;00E93FFE&quot;/&gt;&lt;wsp:rsid wsp:val=&quot;00E94A0E&quot;/&gt;&lt;wsp:rsid wsp:val=&quot;00E94F8A&quot;/&gt;&lt;wsp:rsid wsp:val=&quot;00E951EC&quot;/&gt;&lt;wsp:rsid wsp:val=&quot;00E95714&quot;/&gt;&lt;wsp:rsid wsp:val=&quot;00E95B06&quot;/&gt;&lt;wsp:rsid wsp:val=&quot;00E95F33&quot;/&gt;&lt;wsp:rsid wsp:val=&quot;00E9702A&quot;/&gt;&lt;wsp:rsid wsp:val=&quot;00E970DB&quot;/&gt;&lt;wsp:rsid wsp:val=&quot;00E9752B&quot;/&gt;&lt;wsp:rsid wsp:val=&quot;00EA0245&quot;/&gt;&lt;wsp:rsid wsp:val=&quot;00EA0AE8&quot;/&gt;&lt;wsp:rsid wsp:val=&quot;00EA225B&quot;/&gt;&lt;wsp:rsid wsp:val=&quot;00EA2D48&quot;/&gt;&lt;wsp:rsid wsp:val=&quot;00EA324B&quot;/&gt;&lt;wsp:rsid wsp:val=&quot;00EA3CF0&quot;/&gt;&lt;wsp:rsid wsp:val=&quot;00EA3E45&quot;/&gt;&lt;wsp:rsid wsp:val=&quot;00EA4C57&quot;/&gt;&lt;wsp:rsid wsp:val=&quot;00EA6612&quot;/&gt;&lt;wsp:rsid wsp:val=&quot;00EA6851&quot;/&gt;&lt;wsp:rsid wsp:val=&quot;00EA707E&quot;/&gt;&lt;wsp:rsid wsp:val=&quot;00EA7A41&quot;/&gt;&lt;wsp:rsid wsp:val=&quot;00EB031C&quot;/&gt;&lt;wsp:rsid wsp:val=&quot;00EB06E8&quot;/&gt;&lt;wsp:rsid wsp:val=&quot;00EB077B&quot;/&gt;&lt;wsp:rsid wsp:val=&quot;00EB1031&quot;/&gt;&lt;wsp:rsid wsp:val=&quot;00EB1829&quot;/&gt;&lt;wsp:rsid wsp:val=&quot;00EB287A&quot;/&gt;&lt;wsp:rsid wsp:val=&quot;00EB2889&quot;/&gt;&lt;wsp:rsid wsp:val=&quot;00EB4EA2&quot;/&gt;&lt;wsp:rsid wsp:val=&quot;00EB6249&quot;/&gt;&lt;wsp:rsid wsp:val=&quot;00EB7BAE&quot;/&gt;&lt;wsp:rsid wsp:val=&quot;00EC0A28&quot;/&gt;&lt;wsp:rsid wsp:val=&quot;00EC0BFD&quot;/&gt;&lt;wsp:rsid wsp:val=&quot;00EC1720&quot;/&gt;&lt;wsp:rsid wsp:val=&quot;00EC1E56&quot;/&gt;&lt;wsp:rsid wsp:val=&quot;00EC1E6C&quot;/&gt;&lt;wsp:rsid wsp:val=&quot;00EC27C6&quot;/&gt;&lt;wsp:rsid wsp:val=&quot;00EC4207&quot;/&gt;&lt;wsp:rsid wsp:val=&quot;00EC43E2&quot;/&gt;&lt;wsp:rsid wsp:val=&quot;00EC4851&quot;/&gt;&lt;wsp:rsid wsp:val=&quot;00EC5653&quot;/&gt;&lt;wsp:rsid wsp:val=&quot;00EC5BF9&quot;/&gt;&lt;wsp:rsid wsp:val=&quot;00EC71CE&quot;/&gt;&lt;wsp:rsid wsp:val=&quot;00EC7A4A&quot;/&gt;&lt;wsp:rsid wsp:val=&quot;00ED0573&quot;/&gt;&lt;wsp:rsid wsp:val=&quot;00ED1006&quot;/&gt;&lt;wsp:rsid wsp:val=&quot;00ED2AAD&quot;/&gt;&lt;wsp:rsid wsp:val=&quot;00ED2EE6&quot;/&gt;&lt;wsp:rsid wsp:val=&quot;00ED3A5F&quot;/&gt;&lt;wsp:rsid wsp:val=&quot;00ED3B74&quot;/&gt;&lt;wsp:rsid wsp:val=&quot;00ED4733&quot;/&gt;&lt;wsp:rsid wsp:val=&quot;00ED47DC&quot;/&gt;&lt;wsp:rsid wsp:val=&quot;00ED6BC9&quot;/&gt;&lt;wsp:rsid wsp:val=&quot;00EE0177&quot;/&gt;&lt;wsp:rsid wsp:val=&quot;00EE0239&quot;/&gt;&lt;wsp:rsid wsp:val=&quot;00EE1001&quot;/&gt;&lt;wsp:rsid wsp:val=&quot;00EE16C0&quot;/&gt;&lt;wsp:rsid wsp:val=&quot;00EE3010&quot;/&gt;&lt;wsp:rsid wsp:val=&quot;00EE303E&quot;/&gt;&lt;wsp:rsid wsp:val=&quot;00EE3318&quot;/&gt;&lt;wsp:rsid wsp:val=&quot;00EE4B0C&quot;/&gt;&lt;wsp:rsid wsp:val=&quot;00EE531A&quot;/&gt;&lt;wsp:rsid wsp:val=&quot;00EF00DC&quot;/&gt;&lt;wsp:rsid wsp:val=&quot;00EF0D2C&quot;/&gt;&lt;wsp:rsid wsp:val=&quot;00EF16EC&quot;/&gt;&lt;wsp:rsid wsp:val=&quot;00EF18FE&quot;/&gt;&lt;wsp:rsid wsp:val=&quot;00EF22D6&quot;/&gt;&lt;wsp:rsid wsp:val=&quot;00EF2505&quot;/&gt;&lt;wsp:rsid wsp:val=&quot;00EF268B&quot;/&gt;&lt;wsp:rsid wsp:val=&quot;00EF3C81&quot;/&gt;&lt;wsp:rsid wsp:val=&quot;00EF4221&quot;/&gt;&lt;wsp:rsid wsp:val=&quot;00EF4C30&quot;/&gt;&lt;wsp:rsid wsp:val=&quot;00EF4C70&quot;/&gt;&lt;wsp:rsid wsp:val=&quot;00EF5738&quot;/&gt;&lt;wsp:rsid wsp:val=&quot;00EF5787&quot;/&gt;&lt;wsp:rsid wsp:val=&quot;00EF60D0&quot;/&gt;&lt;wsp:rsid wsp:val=&quot;00EF6B2F&quot;/&gt;&lt;wsp:rsid wsp:val=&quot;00EF7114&quot;/&gt;&lt;wsp:rsid wsp:val=&quot;00EF7AE6&quot;/&gt;&lt;wsp:rsid wsp:val=&quot;00F0237D&quot;/&gt;&lt;wsp:rsid wsp:val=&quot;00F02C8C&quot;/&gt;&lt;wsp:rsid wsp:val=&quot;00F03448&quot;/&gt;&lt;wsp:rsid wsp:val=&quot;00F0528D&quot;/&gt;&lt;wsp:rsid wsp:val=&quot;00F06253&quot;/&gt;&lt;wsp:rsid wsp:val=&quot;00F06C67&quot;/&gt;&lt;wsp:rsid wsp:val=&quot;00F06DFD&quot;/&gt;&lt;wsp:rsid wsp:val=&quot;00F071D1&quot;/&gt;&lt;wsp:rsid wsp:val=&quot;00F07533&quot;/&gt;&lt;wsp:rsid wsp:val=&quot;00F079AD&quot;/&gt;&lt;wsp:rsid wsp:val=&quot;00F10595&quot;/&gt;&lt;wsp:rsid wsp:val=&quot;00F10629&quot;/&gt;&lt;wsp:rsid wsp:val=&quot;00F10A03&quot;/&gt;&lt;wsp:rsid wsp:val=&quot;00F10E11&quot;/&gt;&lt;wsp:rsid wsp:val=&quot;00F1236C&quot;/&gt;&lt;wsp:rsid wsp:val=&quot;00F12A51&quot;/&gt;&lt;wsp:rsid wsp:val=&quot;00F131A6&quot;/&gt;&lt;wsp:rsid wsp:val=&quot;00F1382D&quot;/&gt;&lt;wsp:rsid wsp:val=&quot;00F13AB6&quot;/&gt;&lt;wsp:rsid wsp:val=&quot;00F15CA4&quot;/&gt;&lt;wsp:rsid wsp:val=&quot;00F15FA5&quot;/&gt;&lt;wsp:rsid wsp:val=&quot;00F16310&quot;/&gt;&lt;wsp:rsid wsp:val=&quot;00F16445&quot;/&gt;&lt;wsp:rsid wsp:val=&quot;00F16628&quot;/&gt;&lt;wsp:rsid wsp:val=&quot;00F16FE2&quot;/&gt;&lt;wsp:rsid wsp:val=&quot;00F17E36&quot;/&gt;&lt;wsp:rsid wsp:val=&quot;00F209B7&quot;/&gt;&lt;wsp:rsid wsp:val=&quot;00F209E8&quot;/&gt;&lt;wsp:rsid wsp:val=&quot;00F21488&quot;/&gt;&lt;wsp:rsid wsp:val=&quot;00F21D7A&quot;/&gt;&lt;wsp:rsid wsp:val=&quot;00F22D70&quot;/&gt;&lt;wsp:rsid wsp:val=&quot;00F2376F&quot;/&gt;&lt;wsp:rsid wsp:val=&quot;00F243D8&quot;/&gt;&lt;wsp:rsid wsp:val=&quot;00F24E22&quot;/&gt;&lt;wsp:rsid wsp:val=&quot;00F25796&quot;/&gt;&lt;wsp:rsid wsp:val=&quot;00F25DC6&quot;/&gt;&lt;wsp:rsid wsp:val=&quot;00F261D5&quot;/&gt;&lt;wsp:rsid wsp:val=&quot;00F26260&quot;/&gt;&lt;wsp:rsid wsp:val=&quot;00F269B7&quot;/&gt;&lt;wsp:rsid wsp:val=&quot;00F26A44&quot;/&gt;&lt;wsp:rsid wsp:val=&quot;00F26CCE&quot;/&gt;&lt;wsp:rsid wsp:val=&quot;00F303D2&quot;/&gt;&lt;wsp:rsid wsp:val=&quot;00F304D7&quot;/&gt;&lt;wsp:rsid wsp:val=&quot;00F30828&quot;/&gt;&lt;wsp:rsid wsp:val=&quot;00F30BD6&quot;/&gt;&lt;wsp:rsid wsp:val=&quot;00F313D6&quot;/&gt;&lt;wsp:rsid wsp:val=&quot;00F36E17&quot;/&gt;&lt;wsp:rsid wsp:val=&quot;00F37024&quot;/&gt;&lt;wsp:rsid wsp:val=&quot;00F37087&quot;/&gt;&lt;wsp:rsid wsp:val=&quot;00F40F0C&quot;/&gt;&lt;wsp:rsid wsp:val=&quot;00F41206&quot;/&gt;&lt;wsp:rsid wsp:val=&quot;00F42239&quot;/&gt;&lt;wsp:rsid wsp:val=&quot;00F42841&quot;/&gt;&lt;wsp:rsid wsp:val=&quot;00F4337C&quot;/&gt;&lt;wsp:rsid wsp:val=&quot;00F433D8&quot;/&gt;&lt;wsp:rsid wsp:val=&quot;00F43995&quot;/&gt;&lt;wsp:rsid wsp:val=&quot;00F43DF9&quot;/&gt;&lt;wsp:rsid wsp:val=&quot;00F44216&quot;/&gt;&lt;wsp:rsid wsp:val=&quot;00F44EFA&quot;/&gt;&lt;wsp:rsid wsp:val=&quot;00F45221&quot;/&gt;&lt;wsp:rsid wsp:val=&quot;00F45B75&quot;/&gt;&lt;wsp:rsid wsp:val=&quot;00F4660E&quot;/&gt;&lt;wsp:rsid wsp:val=&quot;00F46DAE&quot;/&gt;&lt;wsp:rsid wsp:val=&quot;00F47306&quot;/&gt;&lt;wsp:rsid wsp:val=&quot;00F4766C&quot;/&gt;&lt;wsp:rsid wsp:val=&quot;00F50548&quot;/&gt;&lt;wsp:rsid wsp:val=&quot;00F507D1&quot;/&gt;&lt;wsp:rsid wsp:val=&quot;00F50C04&quot;/&gt;&lt;wsp:rsid wsp:val=&quot;00F519CE&quot;/&gt;&lt;wsp:rsid wsp:val=&quot;00F51ADA&quot;/&gt;&lt;wsp:rsid wsp:val=&quot;00F522EF&quot;/&gt;&lt;wsp:rsid wsp:val=&quot;00F53BFB&quot;/&gt;&lt;wsp:rsid wsp:val=&quot;00F53F15&quot;/&gt;&lt;wsp:rsid wsp:val=&quot;00F544F2&quot;/&gt;&lt;wsp:rsid wsp:val=&quot;00F54E69&quot;/&gt;&lt;wsp:rsid wsp:val=&quot;00F55398&quot;/&gt;&lt;wsp:rsid wsp:val=&quot;00F55E28&quot;/&gt;&lt;wsp:rsid wsp:val=&quot;00F56091&quot;/&gt;&lt;wsp:rsid wsp:val=&quot;00F568CA&quot;/&gt;&lt;wsp:rsid wsp:val=&quot;00F60107&quot;/&gt;&lt;wsp:rsid wsp:val=&quot;00F60490&quot;/&gt;&lt;wsp:rsid wsp:val=&quot;00F607C5&quot;/&gt;&lt;wsp:rsid wsp:val=&quot;00F60B74&quot;/&gt;&lt;wsp:rsid wsp:val=&quot;00F60DEA&quot;/&gt;&lt;wsp:rsid wsp:val=&quot;00F615AB&quot;/&gt;&lt;wsp:rsid wsp:val=&quot;00F62AAF&quot;/&gt;&lt;wsp:rsid wsp:val=&quot;00F6302A&quot;/&gt;&lt;wsp:rsid wsp:val=&quot;00F63647&quot;/&gt;&lt;wsp:rsid wsp:val=&quot;00F639E4&quot;/&gt;&lt;wsp:rsid wsp:val=&quot;00F6491F&quot;/&gt;&lt;wsp:rsid wsp:val=&quot;00F64C2B&quot;/&gt;&lt;wsp:rsid wsp:val=&quot;00F651BE&quot;/&gt;&lt;wsp:rsid wsp:val=&quot;00F6538E&quot;/&gt;&lt;wsp:rsid wsp:val=&quot;00F65A8B&quot;/&gt;&lt;wsp:rsid wsp:val=&quot;00F65EBB&quot;/&gt;&lt;wsp:rsid wsp:val=&quot;00F66910&quot;/&gt;&lt;wsp:rsid wsp:val=&quot;00F67B8E&quot;/&gt;&lt;wsp:rsid wsp:val=&quot;00F67F53&quot;/&gt;&lt;wsp:rsid wsp:val=&quot;00F703BE&quot;/&gt;&lt;wsp:rsid wsp:val=&quot;00F70B93&quot;/&gt;&lt;wsp:rsid wsp:val=&quot;00F71316&quot;/&gt;&lt;wsp:rsid wsp:val=&quot;00F71F69&quot;/&gt;&lt;wsp:rsid wsp:val=&quot;00F72B72&quot;/&gt;&lt;wsp:rsid wsp:val=&quot;00F7418E&quot;/&gt;&lt;wsp:rsid wsp:val=&quot;00F74BB9&quot;/&gt;&lt;wsp:rsid wsp:val=&quot;00F74D41&quot;/&gt;&lt;wsp:rsid wsp:val=&quot;00F75582&quot;/&gt;&lt;wsp:rsid wsp:val=&quot;00F76EFA&quot;/&gt;&lt;wsp:rsid wsp:val=&quot;00F8033E&quot;/&gt;&lt;wsp:rsid wsp:val=&quot;00F804BE&quot;/&gt;&lt;wsp:rsid wsp:val=&quot;00F817CE&quot;/&gt;&lt;wsp:rsid wsp:val=&quot;00F81AF6&quot;/&gt;&lt;wsp:rsid wsp:val=&quot;00F82812&quot;/&gt;&lt;wsp:rsid wsp:val=&quot;00F835D4&quot;/&gt;&lt;wsp:rsid wsp:val=&quot;00F835FC&quot;/&gt;&lt;wsp:rsid wsp:val=&quot;00F83D6D&quot;/&gt;&lt;wsp:rsid wsp:val=&quot;00F8456C&quot;/&gt;&lt;wsp:rsid wsp:val=&quot;00F848DD&quot;/&gt;&lt;wsp:rsid wsp:val=&quot;00F84C9C&quot;/&gt;&lt;wsp:rsid wsp:val=&quot;00F8542C&quot;/&gt;&lt;wsp:rsid wsp:val=&quot;00F859D8&quot;/&gt;&lt;wsp:rsid wsp:val=&quot;00F85A8D&quot;/&gt;&lt;wsp:rsid wsp:val=&quot;00F85CDA&quot;/&gt;&lt;wsp:rsid wsp:val=&quot;00F868F5&quot;/&gt;&lt;wsp:rsid wsp:val=&quot;00F879E8&quot;/&gt;&lt;wsp:rsid wsp:val=&quot;00F87AB5&quot;/&gt;&lt;wsp:rsid wsp:val=&quot;00F87D83&quot;/&gt;&lt;wsp:rsid wsp:val=&quot;00F9056A&quot;/&gt;&lt;wsp:rsid wsp:val=&quot;00F90A97&quot;/&gt;&lt;wsp:rsid wsp:val=&quot;00F90AC0&quot;/&gt;&lt;wsp:rsid wsp:val=&quot;00F90EA9&quot;/&gt;&lt;wsp:rsid wsp:val=&quot;00F90F8D&quot;/&gt;&lt;wsp:rsid wsp:val=&quot;00F91D40&quot;/&gt;&lt;wsp:rsid wsp:val=&quot;00F92782&quot;/&gt;&lt;wsp:rsid wsp:val=&quot;00F92AE3&quot;/&gt;&lt;wsp:rsid wsp:val=&quot;00F92D04&quot;/&gt;&lt;wsp:rsid wsp:val=&quot;00F93A82&quot;/&gt;&lt;wsp:rsid wsp:val=&quot;00F93AA9&quot;/&gt;&lt;wsp:rsid wsp:val=&quot;00F96985&quot;/&gt;&lt;wsp:rsid wsp:val=&quot;00F969C0&quot;/&gt;&lt;wsp:rsid wsp:val=&quot;00F974D0&quot;/&gt;&lt;wsp:rsid wsp:val=&quot;00F97838&quot;/&gt;&lt;wsp:rsid wsp:val=&quot;00FA0162&quot;/&gt;&lt;wsp:rsid wsp:val=&quot;00FA0CDC&quot;/&gt;&lt;wsp:rsid wsp:val=&quot;00FA1FEF&quot;/&gt;&lt;wsp:rsid wsp:val=&quot;00FA2BB3&quot;/&gt;&lt;wsp:rsid wsp:val=&quot;00FA3545&quot;/&gt;&lt;wsp:rsid wsp:val=&quot;00FA46D9&quot;/&gt;&lt;wsp:rsid wsp:val=&quot;00FA5085&quot;/&gt;&lt;wsp:rsid wsp:val=&quot;00FA5137&quot;/&gt;&lt;wsp:rsid wsp:val=&quot;00FA5E93&quot;/&gt;&lt;wsp:rsid wsp:val=&quot;00FB0C15&quot;/&gt;&lt;wsp:rsid wsp:val=&quot;00FB0E70&quot;/&gt;&lt;wsp:rsid wsp:val=&quot;00FB0F06&quot;/&gt;&lt;wsp:rsid wsp:val=&quot;00FB1944&quot;/&gt;&lt;wsp:rsid wsp:val=&quot;00FB2039&quot;/&gt;&lt;wsp:rsid wsp:val=&quot;00FB216B&quot;/&gt;&lt;wsp:rsid wsp:val=&quot;00FB368B&quot;/&gt;&lt;wsp:rsid wsp:val=&quot;00FB3B05&quot;/&gt;&lt;wsp:rsid wsp:val=&quot;00FB3F9E&quot;/&gt;&lt;wsp:rsid wsp:val=&quot;00FB4C80&quot;/&gt;&lt;wsp:rsid wsp:val=&quot;00FB5317&quot;/&gt;&lt;wsp:rsid wsp:val=&quot;00FB64DC&quot;/&gt;&lt;wsp:rsid wsp:val=&quot;00FB6A6A&quot;/&gt;&lt;wsp:rsid wsp:val=&quot;00FB7F1D&quot;/&gt;&lt;wsp:rsid wsp:val=&quot;00FC188E&quot;/&gt;&lt;wsp:rsid wsp:val=&quot;00FC1B60&quot;/&gt;&lt;wsp:rsid wsp:val=&quot;00FC4236&quot;/&gt;&lt;wsp:rsid wsp:val=&quot;00FC4CA0&quot;/&gt;&lt;wsp:rsid wsp:val=&quot;00FC4E33&quot;/&gt;&lt;wsp:rsid wsp:val=&quot;00FC5417&quot;/&gt;&lt;wsp:rsid wsp:val=&quot;00FC5706&quot;/&gt;&lt;wsp:rsid wsp:val=&quot;00FC7429&quot;/&gt;&lt;wsp:rsid wsp:val=&quot;00FC7493&quot;/&gt;&lt;wsp:rsid wsp:val=&quot;00FD07F6&quot;/&gt;&lt;wsp:rsid wsp:val=&quot;00FD0EE5&quot;/&gt;&lt;wsp:rsid wsp:val=&quot;00FD1588&quot;/&gt;&lt;wsp:rsid wsp:val=&quot;00FD1EC8&quot;/&gt;&lt;wsp:rsid wsp:val=&quot;00FD2354&quot;/&gt;&lt;wsp:rsid wsp:val=&quot;00FD295B&quot;/&gt;&lt;wsp:rsid wsp:val=&quot;00FD40D3&quot;/&gt;&lt;wsp:rsid wsp:val=&quot;00FD47ED&quot;/&gt;&lt;wsp:rsid wsp:val=&quot;00FD4AEC&quot;/&gt;&lt;wsp:rsid wsp:val=&quot;00FD4D8E&quot;/&gt;&lt;wsp:rsid wsp:val=&quot;00FD577E&quot;/&gt;&lt;wsp:rsid wsp:val=&quot;00FD6C3D&quot;/&gt;&lt;wsp:rsid wsp:val=&quot;00FD7263&quot;/&gt;&lt;wsp:rsid wsp:val=&quot;00FD74DB&quot;/&gt;&lt;wsp:rsid wsp:val=&quot;00FD7660&quot;/&gt;&lt;wsp:rsid wsp:val=&quot;00FE0655&quot;/&gt;&lt;wsp:rsid wsp:val=&quot;00FE1816&quot;/&gt;&lt;wsp:rsid wsp:val=&quot;00FE1D6D&quot;/&gt;&lt;wsp:rsid wsp:val=&quot;00FE1E40&quot;/&gt;&lt;wsp:rsid wsp:val=&quot;00FE1E49&quot;/&gt;&lt;wsp:rsid wsp:val=&quot;00FE2365&quot;/&gt;&lt;wsp:rsid wsp:val=&quot;00FE253A&quot;/&gt;&lt;wsp:rsid wsp:val=&quot;00FE2ABC&quot;/&gt;&lt;wsp:rsid wsp:val=&quot;00FE2CC1&quot;/&gt;&lt;wsp:rsid wsp:val=&quot;00FE44B3&quot;/&gt;&lt;wsp:rsid wsp:val=&quot;00FE4BE5&quot;/&gt;&lt;wsp:rsid wsp:val=&quot;00FE4C7B&quot;/&gt;&lt;wsp:rsid wsp:val=&quot;00FE7336&quot;/&gt;&lt;wsp:rsid wsp:val=&quot;00FE787C&quot;/&gt;&lt;wsp:rsid wsp:val=&quot;00FE7BEC&quot;/&gt;&lt;wsp:rsid wsp:val=&quot;00FF1E79&quot;/&gt;&lt;wsp:rsid wsp:val=&quot;00FF44FC&quot;/&gt;&lt;wsp:rsid wsp:val=&quot;00FF45A5&quot;/&gt;&lt;wsp:rsid wsp:val=&quot;00FF4FA1&quot;/&gt;&lt;wsp:rsid wsp:val=&quot;00FF5C91&quot;/&gt;&lt;wsp:rsid wsp:val=&quot;00FF71DE&quot;/&gt;&lt;wsp:rsid wsp:val=&quot;013541E7&quot;/&gt;&lt;wsp:rsid wsp:val=&quot;013806E4&quot;/&gt;&lt;wsp:rsid wsp:val=&quot;01461C76&quot;/&gt;&lt;wsp:rsid wsp:val=&quot;01561D45&quot;/&gt;&lt;wsp:rsid wsp:val=&quot;015657F1&quot;/&gt;&lt;wsp:rsid wsp:val=&quot;01AC5475&quot;/&gt;&lt;wsp:rsid wsp:val=&quot;01D32756&quot;/&gt;&lt;wsp:rsid wsp:val=&quot;01DA25C1&quot;/&gt;&lt;wsp:rsid wsp:val=&quot;02145E12&quot;/&gt;&lt;wsp:rsid wsp:val=&quot;02180553&quot;/&gt;&lt;wsp:rsid wsp:val=&quot;0219309B&quot;/&gt;&lt;wsp:rsid wsp:val=&quot;0231289C&quot;/&gt;&lt;wsp:rsid wsp:val=&quot;023E41A6&quot;/&gt;&lt;wsp:rsid wsp:val=&quot;024E19D4&quot;/&gt;&lt;wsp:rsid wsp:val=&quot;025B0489&quot;/&gt;&lt;wsp:rsid wsp:val=&quot;026443DB&quot;/&gt;&lt;wsp:rsid wsp:val=&quot;026A4912&quot;/&gt;&lt;wsp:rsid wsp:val=&quot;026B3AB7&quot;/&gt;&lt;wsp:rsid wsp:val=&quot;02967534&quot;/&gt;&lt;wsp:rsid wsp:val=&quot;02B05570&quot;/&gt;&lt;wsp:rsid wsp:val=&quot;02B3575D&quot;/&gt;&lt;wsp:rsid wsp:val=&quot;02CB08C5&quot;/&gt;&lt;wsp:rsid wsp:val=&quot;02F83CF3&quot;/&gt;&lt;wsp:rsid wsp:val=&quot;02FA1C63&quot;/&gt;&lt;wsp:rsid wsp:val=&quot;031D2E8B&quot;/&gt;&lt;wsp:rsid wsp:val=&quot;032378EB&quot;/&gt;&lt;wsp:rsid wsp:val=&quot;03587AFD&quot;/&gt;&lt;wsp:rsid wsp:val=&quot;035D43EA&quot;/&gt;&lt;wsp:rsid wsp:val=&quot;036822DF&quot;/&gt;&lt;wsp:rsid wsp:val=&quot;037A7565&quot;/&gt;&lt;wsp:rsid wsp:val=&quot;037C37B6&quot;/&gt;&lt;wsp:rsid wsp:val=&quot;03985759&quot;/&gt;&lt;wsp:rsid wsp:val=&quot;03A57FDD&quot;/&gt;&lt;wsp:rsid wsp:val=&quot;03B46949&quot;/&gt;&lt;wsp:rsid wsp:val=&quot;03B601CC&quot;/&gt;&lt;wsp:rsid wsp:val=&quot;03B86D13&quot;/&gt;&lt;wsp:rsid wsp:val=&quot;03BE152A&quot;/&gt;&lt;wsp:rsid wsp:val=&quot;03CB31F5&quot;/&gt;&lt;wsp:rsid wsp:val=&quot;03D81ECC&quot;/&gt;&lt;wsp:rsid wsp:val=&quot;03E8020D&quot;/&gt;&lt;wsp:rsid wsp:val=&quot;03EB4421&quot;/&gt;&lt;wsp:rsid wsp:val=&quot;03F30C98&quot;/&gt;&lt;wsp:rsid wsp:val=&quot;043428F5&quot;/&gt;&lt;wsp:rsid wsp:val=&quot;043E3ECA&quot;/&gt;&lt;wsp:rsid wsp:val=&quot;04715444&quot;/&gt;&lt;wsp:rsid wsp:val=&quot;04864EF6&quot;/&gt;&lt;wsp:rsid wsp:val=&quot;049A6C7F&quot;/&gt;&lt;wsp:rsid wsp:val=&quot;04A81473&quot;/&gt;&lt;wsp:rsid wsp:val=&quot;04B664A0&quot;/&gt;&lt;wsp:rsid wsp:val=&quot;04C305D0&quot;/&gt;&lt;wsp:rsid wsp:val=&quot;04D307EF&quot;/&gt;&lt;wsp:rsid wsp:val=&quot;04F642A2&quot;/&gt;&lt;wsp:rsid wsp:val=&quot;04FC1B32&quot;/&gt;&lt;wsp:rsid wsp:val=&quot;05101CB6&quot;/&gt;&lt;wsp:rsid wsp:val=&quot;052C10F7&quot;/&gt;&lt;wsp:rsid wsp:val=&quot;054F208C&quot;/&gt;&lt;wsp:rsid wsp:val=&quot;055512A6&quot;/&gt;&lt;wsp:rsid wsp:val=&quot;05670527&quot;/&gt;&lt;wsp:rsid wsp:val=&quot;05712F2F&quot;/&gt;&lt;wsp:rsid wsp:val=&quot;05741A01&quot;/&gt;&lt;wsp:rsid wsp:val=&quot;05821442&quot;/&gt;&lt;wsp:rsid wsp:val=&quot;05853CC9&quot;/&gt;&lt;wsp:rsid wsp:val=&quot;05881FAA&quot;/&gt;&lt;wsp:rsid wsp:val=&quot;058A75AB&quot;/&gt;&lt;wsp:rsid wsp:val=&quot;05A101AC&quot;/&gt;&lt;wsp:rsid wsp:val=&quot;05B955E3&quot;/&gt;&lt;wsp:rsid wsp:val=&quot;05BC4CD0&quot;/&gt;&lt;wsp:rsid wsp:val=&quot;05D52902&quot;/&gt;&lt;wsp:rsid wsp:val=&quot;05DC6704&quot;/&gt;&lt;wsp:rsid wsp:val=&quot;063C2B68&quot;/&gt;&lt;wsp:rsid wsp:val=&quot;065108BA&quot;/&gt;&lt;wsp:rsid wsp:val=&quot;06785C79&quot;/&gt;&lt;wsp:rsid wsp:val=&quot;069A2A17&quot;/&gt;&lt;wsp:rsid wsp:val=&quot;06A35961&quot;/&gt;&lt;wsp:rsid wsp:val=&quot;06C80FE2&quot;/&gt;&lt;wsp:rsid wsp:val=&quot;06F647E4&quot;/&gt;&lt;wsp:rsid wsp:val=&quot;07041C42&quot;/&gt;&lt;wsp:rsid wsp:val=&quot;071E3178&quot;/&gt;&lt;wsp:rsid wsp:val=&quot;0746040F&quot;/&gt;&lt;wsp:rsid wsp:val=&quot;07550736&quot;/&gt;&lt;wsp:rsid wsp:val=&quot;076624AB&quot;/&gt;&lt;wsp:rsid wsp:val=&quot;077475A6&quot;/&gt;&lt;wsp:rsid wsp:val=&quot;077A1AD3&quot;/&gt;&lt;wsp:rsid wsp:val=&quot;0783258B&quot;/&gt;&lt;wsp:rsid wsp:val=&quot;07BC5ECC&quot;/&gt;&lt;wsp:rsid wsp:val=&quot;07E45595&quot;/&gt;&lt;wsp:rsid wsp:val=&quot;08110D4B&quot;/&gt;&lt;wsp:rsid wsp:val=&quot;08153BBB&quot;/&gt;&lt;wsp:rsid wsp:val=&quot;08271EE0&quot;/&gt;&lt;wsp:rsid wsp:val=&quot;08317C80&quot;/&gt;&lt;wsp:rsid wsp:val=&quot;08463407&quot;/&gt;&lt;wsp:rsid wsp:val=&quot;087010AC&quot;/&gt;&lt;wsp:rsid wsp:val=&quot;08731BC4&quot;/&gt;&lt;wsp:rsid wsp:val=&quot;087468C8&quot;/&gt;&lt;wsp:rsid wsp:val=&quot;0885251F&quot;/&gt;&lt;wsp:rsid wsp:val=&quot;088E12B0&quot;/&gt;&lt;wsp:rsid wsp:val=&quot;08AF6658&quot;/&gt;&lt;wsp:rsid wsp:val=&quot;08B719D4&quot;/&gt;&lt;wsp:rsid wsp:val=&quot;08E033B1&quot;/&gt;&lt;wsp:rsid wsp:val=&quot;08FD3143&quot;/&gt;&lt;wsp:rsid wsp:val=&quot;09020445&quot;/&gt;&lt;wsp:rsid wsp:val=&quot;090617B9&quot;/&gt;&lt;wsp:rsid wsp:val=&quot;090E3DB5&quot;/&gt;&lt;wsp:rsid wsp:val=&quot;09380EFC&quot;/&gt;&lt;wsp:rsid wsp:val=&quot;095F3EC4&quot;/&gt;&lt;wsp:rsid wsp:val=&quot;096D5EBA&quot;/&gt;&lt;wsp:rsid wsp:val=&quot;09717D75&quot;/&gt;&lt;wsp:rsid wsp:val=&quot;09A050BA&quot;/&gt;&lt;wsp:rsid wsp:val=&quot;09AA6E0E&quot;/&gt;&lt;wsp:rsid wsp:val=&quot;09AB6F1C&quot;/&gt;&lt;wsp:rsid wsp:val=&quot;09BA1875&quot;/&gt;&lt;wsp:rsid wsp:val=&quot;09D24F84&quot;/&gt;&lt;wsp:rsid wsp:val=&quot;09E03B9A&quot;/&gt;&lt;wsp:rsid wsp:val=&quot;09E838C4&quot;/&gt;&lt;wsp:rsid wsp:val=&quot;09F75B31&quot;/&gt;&lt;wsp:rsid wsp:val=&quot;09FB30FA&quot;/&gt;&lt;wsp:rsid wsp:val=&quot;09FD58A2&quot;/&gt;&lt;wsp:rsid wsp:val=&quot;0A026632&quot;/&gt;&lt;wsp:rsid wsp:val=&quot;0A273218&quot;/&gt;&lt;wsp:rsid wsp:val=&quot;0A604117&quot;/&gt;&lt;wsp:rsid wsp:val=&quot;0A705545&quot;/&gt;&lt;wsp:rsid wsp:val=&quot;0A8165AA&quot;/&gt;&lt;wsp:rsid wsp:val=&quot;0A8B7334&quot;/&gt;&lt;wsp:rsid wsp:val=&quot;0A9C0145&quot;/&gt;&lt;wsp:rsid wsp:val=&quot;0AA766E3&quot;/&gt;&lt;wsp:rsid wsp:val=&quot;0AAF4BA1&quot;/&gt;&lt;wsp:rsid wsp:val=&quot;0ACB7008&quot;/&gt;&lt;wsp:rsid wsp:val=&quot;0AD21CFD&quot;/&gt;&lt;wsp:rsid wsp:val=&quot;0AD878F9&quot;/&gt;&lt;wsp:rsid wsp:val=&quot;0AD93EE0&quot;/&gt;&lt;wsp:rsid wsp:val=&quot;0AF339CE&quot;/&gt;&lt;wsp:rsid wsp:val=&quot;0AFB3398&quot;/&gt;&lt;wsp:rsid wsp:val=&quot;0AFF2DB1&quot;/&gt;&lt;wsp:rsid wsp:val=&quot;0B253616&quot;/&gt;&lt;wsp:rsid wsp:val=&quot;0B2C4D65&quot;/&gt;&lt;wsp:rsid wsp:val=&quot;0B2D6220&quot;/&gt;&lt;wsp:rsid wsp:val=&quot;0B402297&quot;/&gt;&lt;wsp:rsid wsp:val=&quot;0B5D6CA0&quot;/&gt;&lt;wsp:rsid wsp:val=&quot;0B676E89&quot;/&gt;&lt;wsp:rsid wsp:val=&quot;0B6C05A1&quot;/&gt;&lt;wsp:rsid wsp:val=&quot;0B810497&quot;/&gt;&lt;wsp:rsid wsp:val=&quot;0B815A74&quot;/&gt;&lt;wsp:rsid wsp:val=&quot;0B980DF9&quot;/&gt;&lt;wsp:rsid wsp:val=&quot;0BA81461&quot;/&gt;&lt;wsp:rsid wsp:val=&quot;0BC45FF7&quot;/&gt;&lt;wsp:rsid wsp:val=&quot;0BC74B65&quot;/&gt;&lt;wsp:rsid wsp:val=&quot;0BD32A25&quot;/&gt;&lt;wsp:rsid wsp:val=&quot;0BDA1356&quot;/&gt;&lt;wsp:rsid wsp:val=&quot;0BDB3C5E&quot;/&gt;&lt;wsp:rsid wsp:val=&quot;0BDF5C98&quot;/&gt;&lt;wsp:rsid wsp:val=&quot;0BE468E8&quot;/&gt;&lt;wsp:rsid wsp:val=&quot;0BF24728&quot;/&gt;&lt;wsp:rsid wsp:val=&quot;0BFE2F75&quot;/&gt;&lt;wsp:rsid wsp:val=&quot;0C1366BE&quot;/&gt;&lt;wsp:rsid wsp:val=&quot;0C291679&quot;/&gt;&lt;wsp:rsid wsp:val=&quot;0C2B3515&quot;/&gt;&lt;wsp:rsid wsp:val=&quot;0C4B3872&quot;/&gt;&lt;wsp:rsid wsp:val=&quot;0C7901E6&quot;/&gt;&lt;wsp:rsid wsp:val=&quot;0C874E31&quot;/&gt;&lt;wsp:rsid wsp:val=&quot;0C8D1B83&quot;/&gt;&lt;wsp:rsid wsp:val=&quot;0C96103A&quot;/&gt;&lt;wsp:rsid wsp:val=&quot;0CA46BE1&quot;/&gt;&lt;wsp:rsid wsp:val=&quot;0CA46C1F&quot;/&gt;&lt;wsp:rsid wsp:val=&quot;0CC65349&quot;/&gt;&lt;wsp:rsid wsp:val=&quot;0CD37188&quot;/&gt;&lt;wsp:rsid wsp:val=&quot;0CE27273&quot;/&gt;&lt;wsp:rsid wsp:val=&quot;0CF56A1F&quot;/&gt;&lt;wsp:rsid wsp:val=&quot;0D0D0C60&quot;/&gt;&lt;wsp:rsid wsp:val=&quot;0D2F29AB&quot;/&gt;&lt;wsp:rsid wsp:val=&quot;0D5E2E35&quot;/&gt;&lt;wsp:rsid wsp:val=&quot;0D8415A0&quot;/&gt;&lt;wsp:rsid wsp:val=&quot;0D893220&quot;/&gt;&lt;wsp:rsid wsp:val=&quot;0D8D0E80&quot;/&gt;&lt;wsp:rsid wsp:val=&quot;0DB4550B&quot;/&gt;&lt;wsp:rsid wsp:val=&quot;0DC172C9&quot;/&gt;&lt;wsp:rsid wsp:val=&quot;0DD50D48&quot;/&gt;&lt;wsp:rsid wsp:val=&quot;0DDC679D&quot;/&gt;&lt;wsp:rsid wsp:val=&quot;0E2E2735&quot;/&gt;&lt;wsp:rsid wsp:val=&quot;0E3E5687&quot;/&gt;&lt;wsp:rsid wsp:val=&quot;0E4B57A3&quot;/&gt;&lt;wsp:rsid wsp:val=&quot;0E5637A5&quot;/&gt;&lt;wsp:rsid wsp:val=&quot;0E5B1950&quot;/&gt;&lt;wsp:rsid wsp:val=&quot;0E6F07B9&quot;/&gt;&lt;wsp:rsid wsp:val=&quot;0E7200C4&quot;/&gt;&lt;wsp:rsid wsp:val=&quot;0EA00C2D&quot;/&gt;&lt;wsp:rsid wsp:val=&quot;0EB04406&quot;/&gt;&lt;wsp:rsid wsp:val=&quot;0EB2671A&quot;/&gt;&lt;wsp:rsid wsp:val=&quot;0EBC51B1&quot;/&gt;&lt;wsp:rsid wsp:val=&quot;0EC74083&quot;/&gt;&lt;wsp:rsid wsp:val=&quot;0ED26AFC&quot;/&gt;&lt;wsp:rsid wsp:val=&quot;0ED61D5A&quot;/&gt;&lt;wsp:rsid wsp:val=&quot;0EF70C36&quot;/&gt;&lt;wsp:rsid wsp:val=&quot;0EF86E8D&quot;/&gt;&lt;wsp:rsid wsp:val=&quot;0F043DCC&quot;/&gt;&lt;wsp:rsid wsp:val=&quot;0F130AD7&quot;/&gt;&lt;wsp:rsid wsp:val=&quot;0F5A0D44&quot;/&gt;&lt;wsp:rsid wsp:val=&quot;0F770058&quot;/&gt;&lt;wsp:rsid wsp:val=&quot;0F965A1B&quot;/&gt;&lt;wsp:rsid wsp:val=&quot;0FDD57A6&quot;/&gt;&lt;wsp:rsid wsp:val=&quot;0FFF0A44&quot;/&gt;&lt;wsp:rsid wsp:val=&quot;10122E9E&quot;/&gt;&lt;wsp:rsid wsp:val=&quot;10315193&quot;/&gt;&lt;wsp:rsid wsp:val=&quot;10355DD8&quot;/&gt;&lt;wsp:rsid wsp:val=&quot;103A33E6&quot;/&gt;&lt;wsp:rsid wsp:val=&quot;10410E8E&quot;/&gt;&lt;wsp:rsid wsp:val=&quot;10457338&quot;/&gt;&lt;wsp:rsid wsp:val=&quot;104A60E5&quot;/&gt;&lt;wsp:rsid wsp:val=&quot;104F6A33&quot;/&gt;&lt;wsp:rsid wsp:val=&quot;105503E6&quot;/&gt;&lt;wsp:rsid wsp:val=&quot;10631AA2&quot;/&gt;&lt;wsp:rsid wsp:val=&quot;108C0DF2&quot;/&gt;&lt;wsp:rsid wsp:val=&quot;108D5BC6&quot;/&gt;&lt;wsp:rsid wsp:val=&quot;10A55728&quot;/&gt;&lt;wsp:rsid wsp:val=&quot;10CD4ADF&quot;/&gt;&lt;wsp:rsid wsp:val=&quot;10E93D3A&quot;/&gt;&lt;wsp:rsid wsp:val=&quot;10F108BA&quot;/&gt;&lt;wsp:rsid wsp:val=&quot;10F9155B&quot;/&gt;&lt;wsp:rsid wsp:val=&quot;11274B35&quot;/&gt;&lt;wsp:rsid wsp:val=&quot;11327CE4&quot;/&gt;&lt;wsp:rsid wsp:val=&quot;113F04DF&quot;/&gt;&lt;wsp:rsid wsp:val=&quot;11482C18&quot;/&gt;&lt;wsp:rsid wsp:val=&quot;11544F30&quot;/&gt;&lt;wsp:rsid wsp:val=&quot;1169501C&quot;/&gt;&lt;wsp:rsid wsp:val=&quot;11767D5F&quot;/&gt;&lt;wsp:rsid wsp:val=&quot;119235EA&quot;/&gt;&lt;wsp:rsid wsp:val=&quot;11AB45A9&quot;/&gt;&lt;wsp:rsid wsp:val=&quot;11B233B6&quot;/&gt;&lt;wsp:rsid wsp:val=&quot;11D5628C&quot;/&gt;&lt;wsp:rsid wsp:val=&quot;12050491&quot;/&gt;&lt;wsp:rsid wsp:val=&quot;12105B25&quot;/&gt;&lt;wsp:rsid wsp:val=&quot;121325A0&quot;/&gt;&lt;wsp:rsid wsp:val=&quot;12136B6E&quot;/&gt;&lt;wsp:rsid wsp:val=&quot;121E7A3D&quot;/&gt;&lt;wsp:rsid wsp:val=&quot;122A24A9&quot;/&gt;&lt;wsp:rsid wsp:val=&quot;123D2FF3&quot;/&gt;&lt;wsp:rsid wsp:val=&quot;126636AE&quot;/&gt;&lt;wsp:rsid wsp:val=&quot;1269084A&quot;/&gt;&lt;wsp:rsid wsp:val=&quot;126B5F05&quot;/&gt;&lt;wsp:rsid wsp:val=&quot;12773057&quot;/&gt;&lt;wsp:rsid wsp:val=&quot;12865094&quot;/&gt;&lt;wsp:rsid wsp:val=&quot;128D5AFB&quot;/&gt;&lt;wsp:rsid wsp:val=&quot;12992C57&quot;/&gt;&lt;wsp:rsid wsp:val=&quot;12995FE4&quot;/&gt;&lt;wsp:rsid wsp:val=&quot;12A415F1&quot;/&gt;&lt;wsp:rsid wsp:val=&quot;12C123FA&quot;/&gt;&lt;wsp:rsid wsp:val=&quot;12C54973&quot;/&gt;&lt;wsp:rsid wsp:val=&quot;12C760B7&quot;/&gt;&lt;wsp:rsid wsp:val=&quot;12F3594C&quot;/&gt;&lt;wsp:rsid wsp:val=&quot;12FA3CDA&quot;/&gt;&lt;wsp:rsid wsp:val=&quot;12FF62B4&quot;/&gt;&lt;wsp:rsid wsp:val=&quot;13020CC3&quot;/&gt;&lt;wsp:rsid wsp:val=&quot;13143949&quot;/&gt;&lt;wsp:rsid wsp:val=&quot;133F359A&quot;/&gt;&lt;wsp:rsid wsp:val=&quot;133F4E2F&quot;/&gt;&lt;wsp:rsid wsp:val=&quot;135F45A9&quot;/&gt;&lt;wsp:rsid wsp:val=&quot;13634902&quot;/&gt;&lt;wsp:rsid wsp:val=&quot;1367610C&quot;/&gt;&lt;wsp:rsid wsp:val=&quot;136853C2&quot;/&gt;&lt;wsp:rsid wsp:val=&quot;136B2A57&quot;/&gt;&lt;wsp:rsid wsp:val=&quot;137E6553&quot;/&gt;&lt;wsp:rsid wsp:val=&quot;139B14DE&quot;/&gt;&lt;wsp:rsid wsp:val=&quot;13BD3353&quot;/&gt;&lt;wsp:rsid wsp:val=&quot;13BE5C75&quot;/&gt;&lt;wsp:rsid wsp:val=&quot;13C72FD8&quot;/&gt;&lt;wsp:rsid wsp:val=&quot;13C75798&quot;/&gt;&lt;wsp:rsid wsp:val=&quot;13E10C57&quot;/&gt;&lt;wsp:rsid wsp:val=&quot;13E731F1&quot;/&gt;&lt;wsp:rsid wsp:val=&quot;13ED34B2&quot;/&gt;&lt;wsp:rsid wsp:val=&quot;13FA55A5&quot;/&gt;&lt;wsp:rsid wsp:val=&quot;14060CF9&quot;/&gt;&lt;wsp:rsid wsp:val=&quot;14134D07&quot;/&gt;&lt;wsp:rsid wsp:val=&quot;142206F2&quot;/&gt;&lt;wsp:rsid wsp:val=&quot;14237A47&quot;/&gt;&lt;wsp:rsid wsp:val=&quot;142545B4&quot;/&gt;&lt;wsp:rsid wsp:val=&quot;142A6D85&quot;/&gt;&lt;wsp:rsid wsp:val=&quot;14317C39&quot;/&gt;&lt;wsp:rsid wsp:val=&quot;14324B43&quot;/&gt;&lt;wsp:rsid wsp:val=&quot;14342983&quot;/&gt;&lt;wsp:rsid wsp:val=&quot;143B4A0B&quot;/&gt;&lt;wsp:rsid wsp:val=&quot;14776288&quot;/&gt;&lt;wsp:rsid wsp:val=&quot;14803A99&quot;/&gt;&lt;wsp:rsid wsp:val=&quot;14A52837&quot;/&gt;&lt;wsp:rsid wsp:val=&quot;14A96297&quot;/&gt;&lt;wsp:rsid wsp:val=&quot;14C34B8B&quot;/&gt;&lt;wsp:rsid wsp:val=&quot;14C7408C&quot;/&gt;&lt;wsp:rsid wsp:val=&quot;14F52558&quot;/&gt;&lt;wsp:rsid wsp:val=&quot;150C6EB1&quot;/&gt;&lt;wsp:rsid wsp:val=&quot;157C6BEC&quot;/&gt;&lt;wsp:rsid wsp:val=&quot;158372F5&quot;/&gt;&lt;wsp:rsid wsp:val=&quot;15860CA6&quot;/&gt;&lt;wsp:rsid wsp:val=&quot;158A6A26&quot;/&gt;&lt;wsp:rsid wsp:val=&quot;15972D7F&quot;/&gt;&lt;wsp:rsid wsp:val=&quot;15A62D35&quot;/&gt;&lt;wsp:rsid wsp:val=&quot;15D216CA&quot;/&gt;&lt;wsp:rsid wsp:val=&quot;15E21BE0&quot;/&gt;&lt;wsp:rsid wsp:val=&quot;15E35FC4&quot;/&gt;&lt;wsp:rsid wsp:val=&quot;15E95798&quot;/&gt;&lt;wsp:rsid wsp:val=&quot;15EA0A61&quot;/&gt;&lt;wsp:rsid wsp:val=&quot;15F12924&quot;/&gt;&lt;wsp:rsid wsp:val=&quot;160740E5&quot;/&gt;&lt;wsp:rsid wsp:val=&quot;16116867&quot;/&gt;&lt;wsp:rsid wsp:val=&quot;16164225&quot;/&gt;&lt;wsp:rsid wsp:val=&quot;161D3C1B&quot;/&gt;&lt;wsp:rsid wsp:val=&quot;1623506F&quot;/&gt;&lt;wsp:rsid wsp:val=&quot;16321981&quot;/&gt;&lt;wsp:rsid wsp:val=&quot;1649742C&quot;/&gt;&lt;wsp:rsid wsp:val=&quot;164D7932&quot;/&gt;&lt;wsp:rsid wsp:val=&quot;16631A48&quot;/&gt;&lt;wsp:rsid wsp:val=&quot;16635A35&quot;/&gt;&lt;wsp:rsid wsp:val=&quot;16747E84&quot;/&gt;&lt;wsp:rsid wsp:val=&quot;16831196&quot;/&gt;&lt;wsp:rsid wsp:val=&quot;16982D0E&quot;/&gt;&lt;wsp:rsid wsp:val=&quot;16A04D8E&quot;/&gt;&lt;wsp:rsid wsp:val=&quot;16AE258A&quot;/&gt;&lt;wsp:rsid wsp:val=&quot;16C24DD6&quot;/&gt;&lt;wsp:rsid wsp:val=&quot;16D62F12&quot;/&gt;&lt;wsp:rsid wsp:val=&quot;171C6F6F&quot;/&gt;&lt;wsp:rsid wsp:val=&quot;172F5C6D&quot;/&gt;&lt;wsp:rsid wsp:val=&quot;17374334&quot;/&gt;&lt;wsp:rsid wsp:val=&quot;176D3891&quot;/&gt;&lt;wsp:rsid wsp:val=&quot;177975C0&quot;/&gt;&lt;wsp:rsid wsp:val=&quot;177B666D&quot;/&gt;&lt;wsp:rsid wsp:val=&quot;17851F25&quot;/&gt;&lt;wsp:rsid wsp:val=&quot;17952D6C&quot;/&gt;&lt;wsp:rsid wsp:val=&quot;17A40864&quot;/&gt;&lt;wsp:rsid wsp:val=&quot;17BE4EEA&quot;/&gt;&lt;wsp:rsid wsp:val=&quot;17C24AA1&quot;/&gt;&lt;wsp:rsid wsp:val=&quot;17E838FB&quot;/&gt;&lt;wsp:rsid wsp:val=&quot;17F813DC&quot;/&gt;&lt;wsp:rsid wsp:val=&quot;17FF6828&quot;/&gt;&lt;wsp:rsid wsp:val=&quot;18023748&quot;/&gt;&lt;wsp:rsid wsp:val=&quot;18064C44&quot;/&gt;&lt;wsp:rsid wsp:val=&quot;180B0A51&quot;/&gt;&lt;wsp:rsid wsp:val=&quot;182A74EA&quot;/&gt;&lt;wsp:rsid wsp:val=&quot;183743B9&quot;/&gt;&lt;wsp:rsid wsp:val=&quot;183E142E&quot;/&gt;&lt;wsp:rsid wsp:val=&quot;184A72C3&quot;/&gt;&lt;wsp:rsid wsp:val=&quot;18642C42&quot;/&gt;&lt;wsp:rsid wsp:val=&quot;187800D2&quot;/&gt;&lt;wsp:rsid wsp:val=&quot;18792D0F&quot;/&gt;&lt;wsp:rsid wsp:val=&quot;187F06A6&quot;/&gt;&lt;wsp:rsid wsp:val=&quot;188105F0&quot;/&gt;&lt;wsp:rsid wsp:val=&quot;188300BA&quot;/&gt;&lt;wsp:rsid wsp:val=&quot;18BD1F81&quot;/&gt;&lt;wsp:rsid wsp:val=&quot;18CF38E3&quot;/&gt;&lt;wsp:rsid wsp:val=&quot;18ED58D9&quot;/&gt;&lt;wsp:rsid wsp:val=&quot;18FC3382&quot;/&gt;&lt;wsp:rsid wsp:val=&quot;194508C9&quot;/&gt;&lt;wsp:rsid wsp:val=&quot;19465ADC&quot;/&gt;&lt;wsp:rsid wsp:val=&quot;19491560&quot;/&gt;&lt;wsp:rsid wsp:val=&quot;195B7DE8&quot;/&gt;&lt;wsp:rsid wsp:val=&quot;197077DA&quot;/&gt;&lt;wsp:rsid wsp:val=&quot;198772D1&quot;/&gt;&lt;wsp:rsid wsp:val=&quot;199046D3&quot;/&gt;&lt;wsp:rsid wsp:val=&quot;199F4ECE&quot;/&gt;&lt;wsp:rsid wsp:val=&quot;19B93B28&quot;/&gt;&lt;wsp:rsid wsp:val=&quot;19D144AB&quot;/&gt;&lt;wsp:rsid wsp:val=&quot;1A075AD8&quot;/&gt;&lt;wsp:rsid wsp:val=&quot;1A1D21BC&quot;/&gt;&lt;wsp:rsid wsp:val=&quot;1A1E46C8&quot;/&gt;&lt;wsp:rsid wsp:val=&quot;1A265A2E&quot;/&gt;&lt;wsp:rsid wsp:val=&quot;1A60773C&quot;/&gt;&lt;wsp:rsid wsp:val=&quot;1A6359C6&quot;/&gt;&lt;wsp:rsid wsp:val=&quot;1A676DEE&quot;/&gt;&lt;wsp:rsid wsp:val=&quot;1A775CB8&quot;/&gt;&lt;wsp:rsid wsp:val=&quot;1A901225&quot;/&gt;&lt;wsp:rsid wsp:val=&quot;1A9A42D8&quot;/&gt;&lt;wsp:rsid wsp:val=&quot;1AC87969&quot;/&gt;&lt;wsp:rsid wsp:val=&quot;1AD44A6B&quot;/&gt;&lt;wsp:rsid wsp:val=&quot;1ADC6F46&quot;/&gt;&lt;wsp:rsid wsp:val=&quot;1AE10E11&quot;/&gt;&lt;wsp:rsid wsp:val=&quot;1AEC0D75&quot;/&gt;&lt;wsp:rsid wsp:val=&quot;1AF6049B&quot;/&gt;&lt;wsp:rsid wsp:val=&quot;1B4263FF&quot;/&gt;&lt;wsp:rsid wsp:val=&quot;1B461204&quot;/&gt;&lt;wsp:rsid wsp:val=&quot;1B4C3739&quot;/&gt;&lt;wsp:rsid wsp:val=&quot;1B4E5C17&quot;/&gt;&lt;wsp:rsid wsp:val=&quot;1B645F8A&quot;/&gt;&lt;wsp:rsid wsp:val=&quot;1B670803&quot;/&gt;&lt;wsp:rsid wsp:val=&quot;1B684F7D&quot;/&gt;&lt;wsp:rsid wsp:val=&quot;1B756CA1&quot;/&gt;&lt;wsp:rsid wsp:val=&quot;1B945888&quot;/&gt;&lt;wsp:rsid wsp:val=&quot;1B98642F&quot;/&gt;&lt;wsp:rsid wsp:val=&quot;1BA3228F&quot;/&gt;&lt;wsp:rsid wsp:val=&quot;1BA414E7&quot;/&gt;&lt;wsp:rsid wsp:val=&quot;1BB86277&quot;/&gt;&lt;wsp:rsid wsp:val=&quot;1BC26C61&quot;/&gt;&lt;wsp:rsid wsp:val=&quot;1BD04603&quot;/&gt;&lt;wsp:rsid wsp:val=&quot;1BEB7A0B&quot;/&gt;&lt;wsp:rsid wsp:val=&quot;1BF17464&quot;/&gt;&lt;wsp:rsid wsp:val=&quot;1C034863&quot;/&gt;&lt;wsp:rsid wsp:val=&quot;1C0453EC&quot;/&gt;&lt;wsp:rsid wsp:val=&quot;1C132AFD&quot;/&gt;&lt;wsp:rsid wsp:val=&quot;1C351490&quot;/&gt;&lt;wsp:rsid wsp:val=&quot;1C6B61F1&quot;/&gt;&lt;wsp:rsid wsp:val=&quot;1C6E7A0F&quot;/&gt;&lt;wsp:rsid wsp:val=&quot;1C846076&quot;/&gt;&lt;wsp:rsid wsp:val=&quot;1C9F4105&quot;/&gt;&lt;wsp:rsid wsp:val=&quot;1CA95861&quot;/&gt;&lt;wsp:rsid wsp:val=&quot;1CB143D2&quot;/&gt;&lt;wsp:rsid wsp:val=&quot;1CF73EBE&quot;/&gt;&lt;wsp:rsid wsp:val=&quot;1D0578FE&quot;/&gt;&lt;wsp:rsid wsp:val=&quot;1D29148D&quot;/&gt;&lt;wsp:rsid wsp:val=&quot;1D432AB8&quot;/&gt;&lt;wsp:rsid wsp:val=&quot;1D51262C&quot;/&gt;&lt;wsp:rsid wsp:val=&quot;1D6255AA&quot;/&gt;&lt;wsp:rsid wsp:val=&quot;1D64011A&quot;/&gt;&lt;wsp:rsid wsp:val=&quot;1D9C6A2E&quot;/&gt;&lt;wsp:rsid wsp:val=&quot;1DA03B5E&quot;/&gt;&lt;wsp:rsid wsp:val=&quot;1DA27C9B&quot;/&gt;&lt;wsp:rsid wsp:val=&quot;1DAF5805&quot;/&gt;&lt;wsp:rsid wsp:val=&quot;1DAF684F&quot;/&gt;&lt;wsp:rsid wsp:val=&quot;1DB93717&quot;/&gt;&lt;wsp:rsid wsp:val=&quot;1DFE6B21&quot;/&gt;&lt;wsp:rsid wsp:val=&quot;1E043612&quot;/&gt;&lt;wsp:rsid wsp:val=&quot;1E10690F&quot;/&gt;&lt;wsp:rsid wsp:val=&quot;1E123265&quot;/&gt;&lt;wsp:rsid wsp:val=&quot;1E266785&quot;/&gt;&lt;wsp:rsid wsp:val=&quot;1E28741E&quot;/&gt;&lt;wsp:rsid wsp:val=&quot;1E29509B&quot;/&gt;&lt;wsp:rsid wsp:val=&quot;1E3E23A3&quot;/&gt;&lt;wsp:rsid wsp:val=&quot;1E472952&quot;/&gt;&lt;wsp:rsid wsp:val=&quot;1E5170B4&quot;/&gt;&lt;wsp:rsid wsp:val=&quot;1E700DAA&quot;/&gt;&lt;wsp:rsid wsp:val=&quot;1E8415C2&quot;/&gt;&lt;wsp:rsid wsp:val=&quot;1E87701D&quot;/&gt;&lt;wsp:rsid wsp:val=&quot;1EC31363&quot;/&gt;&lt;wsp:rsid wsp:val=&quot;1ECA143D&quot;/&gt;&lt;wsp:rsid wsp:val=&quot;1ECC23FB&quot;/&gt;&lt;wsp:rsid wsp:val=&quot;1ED413FF&quot;/&gt;&lt;wsp:rsid wsp:val=&quot;1EEA37F3&quot;/&gt;&lt;wsp:rsid wsp:val=&quot;1EEE032F&quot;/&gt;&lt;wsp:rsid wsp:val=&quot;1EF02400&quot;/&gt;&lt;wsp:rsid wsp:val=&quot;1EF05CF8&quot;/&gt;&lt;wsp:rsid wsp:val=&quot;1EF845D9&quot;/&gt;&lt;wsp:rsid wsp:val=&quot;1EFE2D80&quot;/&gt;&lt;wsp:rsid wsp:val=&quot;1F13667D&quot;/&gt;&lt;wsp:rsid wsp:val=&quot;1F190B46&quot;/&gt;&lt;wsp:rsid wsp:val=&quot;1F1D57F8&quot;/&gt;&lt;wsp:rsid wsp:val=&quot;1F2B799E&quot;/&gt;&lt;wsp:rsid wsp:val=&quot;1F3142A6&quot;/&gt;&lt;wsp:rsid wsp:val=&quot;1F4F4CB4&quot;/&gt;&lt;wsp:rsid wsp:val=&quot;1F616E86&quot;/&gt;&lt;wsp:rsid wsp:val=&quot;1F9411D2&quot;/&gt;&lt;wsp:rsid wsp:val=&quot;1FC71057&quot;/&gt;&lt;wsp:rsid wsp:val=&quot;1FD31F29&quot;/&gt;&lt;wsp:rsid wsp:val=&quot;1FE5495A&quot;/&gt;&lt;wsp:rsid wsp:val=&quot;20153765&quot;/&gt;&lt;wsp:rsid wsp:val=&quot;202D61A8&quot;/&gt;&lt;wsp:rsid wsp:val=&quot;20392F83&quot;/&gt;&lt;wsp:rsid wsp:val=&quot;204E59C2&quot;/&gt;&lt;wsp:rsid wsp:val=&quot;20530765&quot;/&gt;&lt;wsp:rsid wsp:val=&quot;207A0373&quot;/&gt;&lt;wsp:rsid wsp:val=&quot;208520A4&quot;/&gt;&lt;wsp:rsid wsp:val=&quot;208D263F&quot;/&gt;&lt;wsp:rsid wsp:val=&quot;208E2EEC&quot;/&gt;&lt;wsp:rsid wsp:val=&quot;209E30D7&quot;/&gt;&lt;wsp:rsid wsp:val=&quot;20B43C3B&quot;/&gt;&lt;wsp:rsid wsp:val=&quot;20D926EC&quot;/&gt;&lt;wsp:rsid wsp:val=&quot;20E25F0C&quot;/&gt;&lt;wsp:rsid wsp:val=&quot;211B0D73&quot;/&gt;&lt;wsp:rsid wsp:val=&quot;212A1AF5&quot;/&gt;&lt;wsp:rsid wsp:val=&quot;215A67DE&quot;/&gt;&lt;wsp:rsid wsp:val=&quot;2161064D&quot;/&gt;&lt;wsp:rsid wsp:val=&quot;21BA728B&quot;/&gt;&lt;wsp:rsid wsp:val=&quot;220D56F4&quot;/&gt;&lt;wsp:rsid wsp:val=&quot;22200DB1&quot;/&gt;&lt;wsp:rsid wsp:val=&quot;222D0307&quot;/&gt;&lt;wsp:rsid wsp:val=&quot;22313A83&quot;/&gt;&lt;wsp:rsid wsp:val=&quot;223647CB&quot;/&gt;&lt;wsp:rsid wsp:val=&quot;2263568D&quot;/&gt;&lt;wsp:rsid wsp:val=&quot;226B4413&quot;/&gt;&lt;wsp:rsid wsp:val=&quot;22870B8C&quot;/&gt;&lt;wsp:rsid wsp:val=&quot;228D7CD5&quot;/&gt;&lt;wsp:rsid wsp:val=&quot;229F0699&quot;/&gt;&lt;wsp:rsid wsp:val=&quot;22A56322&quot;/&gt;&lt;wsp:rsid wsp:val=&quot;22B73A52&quot;/&gt;&lt;wsp:rsid wsp:val=&quot;22B81003&quot;/&gt;&lt;wsp:rsid wsp:val=&quot;22BA7697&quot;/&gt;&lt;wsp:rsid wsp:val=&quot;22D34CEB&quot;/&gt;&lt;wsp:rsid wsp:val=&quot;22E8460D&quot;/&gt;&lt;wsp:rsid wsp:val=&quot;22EE59FD&quot;/&gt;&lt;wsp:rsid wsp:val=&quot;22F70528&quot;/&gt;&lt;wsp:rsid wsp:val=&quot;2301087E&quot;/&gt;&lt;wsp:rsid wsp:val=&quot;232156C3&quot;/&gt;&lt;wsp:rsid wsp:val=&quot;23236D1D&quot;/&gt;&lt;wsp:rsid wsp:val=&quot;23265F8F&quot;/&gt;&lt;wsp:rsid wsp:val=&quot;23340937&quot;/&gt;&lt;wsp:rsid wsp:val=&quot;23474162&quot;/&gt;&lt;wsp:rsid wsp:val=&quot;23491914&quot;/&gt;&lt;wsp:rsid wsp:val=&quot;2357670B&quot;/&gt;&lt;wsp:rsid wsp:val=&quot;2362342B&quot;/&gt;&lt;wsp:rsid wsp:val=&quot;23A67B90&quot;/&gt;&lt;wsp:rsid wsp:val=&quot;23BB21D7&quot;/&gt;&lt;wsp:rsid wsp:val=&quot;23CC73F4&quot;/&gt;&lt;wsp:rsid wsp:val=&quot;23DD68CA&quot;/&gt;&lt;wsp:rsid wsp:val=&quot;23E93260&quot;/&gt;&lt;wsp:rsid wsp:val=&quot;23FB18AB&quot;/&gt;&lt;wsp:rsid wsp:val=&quot;242155FE&quot;/&gt;&lt;wsp:rsid wsp:val=&quot;242E02D0&quot;/&gt;&lt;wsp:rsid wsp:val=&quot;244046EB&quot;/&gt;&lt;wsp:rsid wsp:val=&quot;245B79A0&quot;/&gt;&lt;wsp:rsid wsp:val=&quot;246B5529&quot;/&gt;&lt;wsp:rsid wsp:val=&quot;246C4A8D&quot;/&gt;&lt;wsp:rsid wsp:val=&quot;246F63A2&quot;/&gt;&lt;wsp:rsid wsp:val=&quot;24A727D1&quot;/&gt;&lt;wsp:rsid wsp:val=&quot;24A9026D&quot;/&gt;&lt;wsp:rsid wsp:val=&quot;24D434C7&quot;/&gt;&lt;wsp:rsid wsp:val=&quot;24DA4FB8&quot;/&gt;&lt;wsp:rsid wsp:val=&quot;24DE2E08&quot;/&gt;&lt;wsp:rsid wsp:val=&quot;24E21220&quot;/&gt;&lt;wsp:rsid wsp:val=&quot;250F75BE&quot;/&gt;&lt;wsp:rsid wsp:val=&quot;251B19B8&quot;/&gt;&lt;wsp:rsid wsp:val=&quot;254D3153&quot;/&gt;&lt;wsp:rsid wsp:val=&quot;25527670&quot;/&gt;&lt;wsp:rsid wsp:val=&quot;25561D2D&quot;/&gt;&lt;wsp:rsid wsp:val=&quot;257E0CE4&quot;/&gt;&lt;wsp:rsid wsp:val=&quot;257F4A75&quot;/&gt;&lt;wsp:rsid wsp:val=&quot;258810A3&quot;/&gt;&lt;wsp:rsid wsp:val=&quot;25904004&quot;/&gt;&lt;wsp:rsid wsp:val=&quot;25D45C01&quot;/&gt;&lt;wsp:rsid wsp:val=&quot;25D7573B&quot;/&gt;&lt;wsp:rsid wsp:val=&quot;25D80680&quot;/&gt;&lt;wsp:rsid wsp:val=&quot;25D86AFB&quot;/&gt;&lt;wsp:rsid wsp:val=&quot;25D97475&quot;/&gt;&lt;wsp:rsid wsp:val=&quot;25DE24C4&quot;/&gt;&lt;wsp:rsid wsp:val=&quot;25F63831&quot;/&gt;&lt;wsp:rsid wsp:val=&quot;26075C19&quot;/&gt;&lt;wsp:rsid wsp:val=&quot;2633647E&quot;/&gt;&lt;wsp:rsid wsp:val=&quot;267E1EAA&quot;/&gt;&lt;wsp:rsid wsp:val=&quot;26995062&quot;/&gt;&lt;wsp:rsid wsp:val=&quot;269F0239&quot;/&gt;&lt;wsp:rsid wsp:val=&quot;26B70872&quot;/&gt;&lt;wsp:rsid wsp:val=&quot;26C048D3&quot;/&gt;&lt;wsp:rsid wsp:val=&quot;26D76712&quot;/&gt;&lt;wsp:rsid wsp:val=&quot;26D86F40&quot;/&gt;&lt;wsp:rsid wsp:val=&quot;26E713D5&quot;/&gt;&lt;wsp:rsid wsp:val=&quot;26EE329C&quot;/&gt;&lt;wsp:rsid wsp:val=&quot;26FA57F9&quot;/&gt;&lt;wsp:rsid wsp:val=&quot;27127D79&quot;/&gt;&lt;wsp:rsid wsp:val=&quot;271626E6&quot;/&gt;&lt;wsp:rsid wsp:val=&quot;2744014D&quot;/&gt;&lt;wsp:rsid wsp:val=&quot;275013F7&quot;/&gt;&lt;wsp:rsid wsp:val=&quot;27560DB4&quot;/&gt;&lt;wsp:rsid wsp:val=&quot;27834CCF&quot;/&gt;&lt;wsp:rsid wsp:val=&quot;27A55D51&quot;/&gt;&lt;wsp:rsid wsp:val=&quot;27BD6F0B&quot;/&gt;&lt;wsp:rsid wsp:val=&quot;27CA77A2&quot;/&gt;&lt;wsp:rsid wsp:val=&quot;27E34FC3&quot;/&gt;&lt;wsp:rsid wsp:val=&quot;27EA0C39&quot;/&gt;&lt;wsp:rsid wsp:val=&quot;27F56D5C&quot;/&gt;&lt;wsp:rsid wsp:val=&quot;27F664ED&quot;/&gt;&lt;wsp:rsid wsp:val=&quot;28013805&quot;/&gt;&lt;wsp:rsid wsp:val=&quot;28026509&quot;/&gt;&lt;wsp:rsid wsp:val=&quot;28320BE2&quot;/&gt;&lt;wsp:rsid wsp:val=&quot;283578AF&quot;/&gt;&lt;wsp:rsid wsp:val=&quot;283A4B10&quot;/&gt;&lt;wsp:rsid wsp:val=&quot;285052E6&quot;/&gt;&lt;wsp:rsid wsp:val=&quot;28644E37&quot;/&gt;&lt;wsp:rsid wsp:val=&quot;28656703&quot;/&gt;&lt;wsp:rsid wsp:val=&quot;287846F1&quot;/&gt;&lt;wsp:rsid wsp:val=&quot;288070BA&quot;/&gt;&lt;wsp:rsid wsp:val=&quot;288167A5&quot;/&gt;&lt;wsp:rsid wsp:val=&quot;289610A1&quot;/&gt;&lt;wsp:rsid wsp:val=&quot;289C0EE5&quot;/&gt;&lt;wsp:rsid wsp:val=&quot;289E2B97&quot;/&gt;&lt;wsp:rsid wsp:val=&quot;28A5366B&quot;/&gt;&lt;wsp:rsid wsp:val=&quot;28B0281A&quot;/&gt;&lt;wsp:rsid wsp:val=&quot;28B42D7A&quot;/&gt;&lt;wsp:rsid wsp:val=&quot;28B43D66&quot;/&gt;&lt;wsp:rsid wsp:val=&quot;28B70747&quot;/&gt;&lt;wsp:rsid wsp:val=&quot;28D62DED&quot;/&gt;&lt;wsp:rsid wsp:val=&quot;28DD631D&quot;/&gt;&lt;wsp:rsid wsp:val=&quot;290A3A92&quot;/&gt;&lt;wsp:rsid wsp:val=&quot;294D0FA4&quot;/&gt;&lt;wsp:rsid wsp:val=&quot;296D0D43&quot;/&gt;&lt;wsp:rsid wsp:val=&quot;29786217&quot;/&gt;&lt;wsp:rsid wsp:val=&quot;29804DAE&quot;/&gt;&lt;wsp:rsid wsp:val=&quot;29897B04&quot;/&gt;&lt;wsp:rsid wsp:val=&quot;29957EED&quot;/&gt;&lt;wsp:rsid wsp:val=&quot;29AA542D&quot;/&gt;&lt;wsp:rsid wsp:val=&quot;29B175FF&quot;/&gt;&lt;wsp:rsid wsp:val=&quot;29D77668&quot;/&gt;&lt;wsp:rsid wsp:val=&quot;2A105E13&quot;/&gt;&lt;wsp:rsid wsp:val=&quot;2A132B05&quot;/&gt;&lt;wsp:rsid wsp:val=&quot;2A173F4D&quot;/&gt;&lt;wsp:rsid wsp:val=&quot;2A580825&quot;/&gt;&lt;wsp:rsid wsp:val=&quot;2A6C41F0&quot;/&gt;&lt;wsp:rsid wsp:val=&quot;2A6E0982&quot;/&gt;&lt;wsp:rsid wsp:val=&quot;2A6E4F05&quot;/&gt;&lt;wsp:rsid wsp:val=&quot;2A7570DF&quot;/&gt;&lt;wsp:rsid wsp:val=&quot;2A7809B4&quot;/&gt;&lt;wsp:rsid wsp:val=&quot;2A7B0AFE&quot;/&gt;&lt;wsp:rsid wsp:val=&quot;2A8336F1&quot;/&gt;&lt;wsp:rsid wsp:val=&quot;2A86601E&quot;/&gt;&lt;wsp:rsid wsp:val=&quot;2AC348AE&quot;/&gt;&lt;wsp:rsid wsp:val=&quot;2AE41BD7&quot;/&gt;&lt;wsp:rsid wsp:val=&quot;2AEC6A6D&quot;/&gt;&lt;wsp:rsid wsp:val=&quot;2AF061CE&quot;/&gt;&lt;wsp:rsid wsp:val=&quot;2AF574AB&quot;/&gt;&lt;wsp:rsid wsp:val=&quot;2B1F23DC&quot;/&gt;&lt;wsp:rsid wsp:val=&quot;2B2334B2&quot;/&gt;&lt;wsp:rsid wsp:val=&quot;2B2522F0&quot;/&gt;&lt;wsp:rsid wsp:val=&quot;2B4555B9&quot;/&gt;&lt;wsp:rsid wsp:val=&quot;2B513E12&quot;/&gt;&lt;wsp:rsid wsp:val=&quot;2B772411&quot;/&gt;&lt;wsp:rsid wsp:val=&quot;2B796CF5&quot;/&gt;&lt;wsp:rsid wsp:val=&quot;2B8830DB&quot;/&gt;&lt;wsp:rsid wsp:val=&quot;2B8B78CB&quot;/&gt;&lt;wsp:rsid wsp:val=&quot;2BA44409&quot;/&gt;&lt;wsp:rsid wsp:val=&quot;2BAF081A&quot;/&gt;&lt;wsp:rsid wsp:val=&quot;2BB36590&quot;/&gt;&lt;wsp:rsid wsp:val=&quot;2BBC545C&quot;/&gt;&lt;wsp:rsid wsp:val=&quot;2BC075FB&quot;/&gt;&lt;wsp:rsid wsp:val=&quot;2BCA3868&quot;/&gt;&lt;wsp:rsid wsp:val=&quot;2BE4234F&quot;/&gt;&lt;wsp:rsid wsp:val=&quot;2BF307BD&quot;/&gt;&lt;wsp:rsid wsp:val=&quot;2C1873BA&quot;/&gt;&lt;wsp:rsid wsp:val=&quot;2C28232F&quot;/&gt;&lt;wsp:rsid wsp:val=&quot;2C2D6C1D&quot;/&gt;&lt;wsp:rsid wsp:val=&quot;2C307633&quot;/&gt;&lt;wsp:rsid wsp:val=&quot;2C315193&quot;/&gt;&lt;wsp:rsid wsp:val=&quot;2C6179DD&quot;/&gt;&lt;wsp:rsid wsp:val=&quot;2C66740F&quot;/&gt;&lt;wsp:rsid wsp:val=&quot;2CA3399A&quot;/&gt;&lt;wsp:rsid wsp:val=&quot;2CBF0327&quot;/&gt;&lt;wsp:rsid wsp:val=&quot;2CC90B87&quot;/&gt;&lt;wsp:rsid wsp:val=&quot;2CCC5A71&quot;/&gt;&lt;wsp:rsid wsp:val=&quot;2CD61208&quot;/&gt;&lt;wsp:rsid wsp:val=&quot;2CDC5268&quot;/&gt;&lt;wsp:rsid wsp:val=&quot;2CDE540F&quot;/&gt;&lt;wsp:rsid wsp:val=&quot;2CE604D6&quot;/&gt;&lt;wsp:rsid wsp:val=&quot;2CFB41E3&quot;/&gt;&lt;wsp:rsid wsp:val=&quot;2CFF0DC2&quot;/&gt;&lt;wsp:rsid wsp:val=&quot;2D187296&quot;/&gt;&lt;wsp:rsid wsp:val=&quot;2D353E3D&quot;/&gt;&lt;wsp:rsid wsp:val=&quot;2D3556F8&quot;/&gt;&lt;wsp:rsid wsp:val=&quot;2D635F06&quot;/&gt;&lt;wsp:rsid wsp:val=&quot;2D741F38&quot;/&gt;&lt;wsp:rsid wsp:val=&quot;2D756283&quot;/&gt;&lt;wsp:rsid wsp:val=&quot;2D87282C&quot;/&gt;&lt;wsp:rsid wsp:val=&quot;2DB101AF&quot;/&gt;&lt;wsp:rsid wsp:val=&quot;2DB50F48&quot;/&gt;&lt;wsp:rsid wsp:val=&quot;2DB62C7B&quot;/&gt;&lt;wsp:rsid wsp:val=&quot;2DCA3E0A&quot;/&gt;&lt;wsp:rsid wsp:val=&quot;2DDE5896&quot;/&gt;&lt;wsp:rsid wsp:val=&quot;2DF60AC6&quot;/&gt;&lt;wsp:rsid wsp:val=&quot;2DFE4CC0&quot;/&gt;&lt;wsp:rsid wsp:val=&quot;2E012801&quot;/&gt;&lt;wsp:rsid wsp:val=&quot;2E0B42CE&quot;/&gt;&lt;wsp:rsid wsp:val=&quot;2E1A4CF9&quot;/&gt;&lt;wsp:rsid wsp:val=&quot;2E373C5D&quot;/&gt;&lt;wsp:rsid wsp:val=&quot;2E627814&quot;/&gt;&lt;wsp:rsid wsp:val=&quot;2E9032BF&quot;/&gt;&lt;wsp:rsid wsp:val=&quot;2E953083&quot;/&gt;&lt;wsp:rsid wsp:val=&quot;2E996A00&quot;/&gt;&lt;wsp:rsid wsp:val=&quot;2EA40757&quot;/&gt;&lt;wsp:rsid wsp:val=&quot;2EBD48C6&quot;/&gt;&lt;wsp:rsid wsp:val=&quot;2EC2690A&quot;/&gt;&lt;wsp:rsid wsp:val=&quot;2EC571FC&quot;/&gt;&lt;wsp:rsid wsp:val=&quot;2ECE77B5&quot;/&gt;&lt;wsp:rsid wsp:val=&quot;2ED62F12&quot;/&gt;&lt;wsp:rsid wsp:val=&quot;2EE2757D&quot;/&gt;&lt;wsp:rsid wsp:val=&quot;2EE7152F&quot;/&gt;&lt;wsp:rsid wsp:val=&quot;2F096F62&quot;/&gt;&lt;wsp:rsid wsp:val=&quot;2F454149&quot;/&gt;&lt;wsp:rsid wsp:val=&quot;2F49413B&quot;/&gt;&lt;wsp:rsid wsp:val=&quot;2F5D21A0&quot;/&gt;&lt;wsp:rsid wsp:val=&quot;2F6D2413&quot;/&gt;&lt;wsp:rsid wsp:val=&quot;2F96469A&quot;/&gt;&lt;wsp:rsid wsp:val=&quot;2FAA5F6C&quot;/&gt;&lt;wsp:rsid wsp:val=&quot;2FAF4218&quot;/&gt;&lt;wsp:rsid wsp:val=&quot;2FBE231A&quot;/&gt;&lt;wsp:rsid wsp:val=&quot;2FBE4306&quot;/&gt;&lt;wsp:rsid wsp:val=&quot;2FCA6146&quot;/&gt;&lt;wsp:rsid wsp:val=&quot;2FE5373C&quot;/&gt;&lt;wsp:rsid wsp:val=&quot;30096E06&quot;/&gt;&lt;wsp:rsid wsp:val=&quot;300E61AD&quot;/&gt;&lt;wsp:rsid wsp:val=&quot;30107B11&quot;/&gt;&lt;wsp:rsid wsp:val=&quot;30507A75&quot;/&gt;&lt;wsp:rsid wsp:val=&quot;306B10A0&quot;/&gt;&lt;wsp:rsid wsp:val=&quot;30961952&quot;/&gt;&lt;wsp:rsid wsp:val=&quot;30B46494&quot;/&gt;&lt;wsp:rsid wsp:val=&quot;30DF1D98&quot;/&gt;&lt;wsp:rsid wsp:val=&quot;30EE0693&quot;/&gt;&lt;wsp:rsid wsp:val=&quot;310C772E&quot;/&gt;&lt;wsp:rsid wsp:val=&quot;31262634&quot;/&gt;&lt;wsp:rsid wsp:val=&quot;313B4549&quot;/&gt;&lt;wsp:rsid wsp:val=&quot;313E2566&quot;/&gt;&lt;wsp:rsid wsp:val=&quot;31477B01&quot;/&gt;&lt;wsp:rsid wsp:val=&quot;316361AA&quot;/&gt;&lt;wsp:rsid wsp:val=&quot;31687E7F&quot;/&gt;&lt;wsp:rsid wsp:val=&quot;316D33EB&quot;/&gt;&lt;wsp:rsid wsp:val=&quot;318B20AB&quot;/&gt;&lt;wsp:rsid wsp:val=&quot;318C3541&quot;/&gt;&lt;wsp:rsid wsp:val=&quot;31916D1E&quot;/&gt;&lt;wsp:rsid wsp:val=&quot;31CA602B&quot;/&gt;&lt;wsp:rsid wsp:val=&quot;31CE07DB&quot;/&gt;&lt;wsp:rsid wsp:val=&quot;31D14A53&quot;/&gt;&lt;wsp:rsid wsp:val=&quot;31EB1126&quot;/&gt;&lt;wsp:rsid wsp:val=&quot;3221254D&quot;/&gt;&lt;wsp:rsid wsp:val=&quot;32236AD2&quot;/&gt;&lt;wsp:rsid wsp:val=&quot;32274F9E&quot;/&gt;&lt;wsp:rsid wsp:val=&quot;3232382C&quot;/&gt;&lt;wsp:rsid wsp:val=&quot;324049EB&quot;/&gt;&lt;wsp:rsid wsp:val=&quot;325336EB&quot;/&gt;&lt;wsp:rsid wsp:val=&quot;325A4A53&quot;/&gt;&lt;wsp:rsid wsp:val=&quot;325D122B&quot;/&gt;&lt;wsp:rsid wsp:val=&quot;326D1736&quot;/&gt;&lt;wsp:rsid wsp:val=&quot;3270707D&quot;/&gt;&lt;wsp:rsid wsp:val=&quot;327563B7&quot;/&gt;&lt;wsp:rsid wsp:val=&quot;3283787D&quot;/&gt;&lt;wsp:rsid wsp:val=&quot;328940F5&quot;/&gt;&lt;wsp:rsid wsp:val=&quot;329E66E9&quot;/&gt;&lt;wsp:rsid wsp:val=&quot;32A90452&quot;/&gt;&lt;wsp:rsid wsp:val=&quot;32B057FB&quot;/&gt;&lt;wsp:rsid wsp:val=&quot;32BE38B7&quot;/&gt;&lt;wsp:rsid wsp:val=&quot;32C45F4F&quot;/&gt;&lt;wsp:rsid wsp:val=&quot;32D36B68&quot;/&gt;&lt;wsp:rsid wsp:val=&quot;32D72098&quot;/&gt;&lt;wsp:rsid wsp:val=&quot;32D93371&quot;/&gt;&lt;wsp:rsid wsp:val=&quot;32E913FB&quot;/&gt;&lt;wsp:rsid wsp:val=&quot;3315565C&quot;/&gt;&lt;wsp:rsid wsp:val=&quot;33220DE2&quot;/&gt;&lt;wsp:rsid wsp:val=&quot;333671AD&quot;/&gt;&lt;wsp:rsid wsp:val=&quot;3346560A&quot;/&gt;&lt;wsp:rsid wsp:val=&quot;334D0D5C&quot;/&gt;&lt;wsp:rsid wsp:val=&quot;33563D23&quot;/&gt;&lt;wsp:rsid wsp:val=&quot;335D575C&quot;/&gt;&lt;wsp:rsid wsp:val=&quot;3380788B&quot;/&gt;&lt;wsp:rsid wsp:val=&quot;33854315&quot;/&gt;&lt;wsp:rsid wsp:val=&quot;33912BBF&quot;/&gt;&lt;wsp:rsid wsp:val=&quot;339C4A34&quot;/&gt;&lt;wsp:rsid wsp:val=&quot;33BA470D&quot;/&gt;&lt;wsp:rsid wsp:val=&quot;33BD2ADC&quot;/&gt;&lt;wsp:rsid wsp:val=&quot;33D243CE&quot;/&gt;&lt;wsp:rsid wsp:val=&quot;33EB1C35&quot;/&gt;&lt;wsp:rsid wsp:val=&quot;340516D8&quot;/&gt;&lt;wsp:rsid wsp:val=&quot;34197377&quot;/&gt;&lt;wsp:rsid wsp:val=&quot;341D3610&quot;/&gt;&lt;wsp:rsid wsp:val=&quot;342041D8&quot;/&gt;&lt;wsp:rsid wsp:val=&quot;342474FE&quot;/&gt;&lt;wsp:rsid wsp:val=&quot;342535DA&quot;/&gt;&lt;wsp:rsid wsp:val=&quot;34412FF9&quot;/&gt;&lt;wsp:rsid wsp:val=&quot;344C331D&quot;/&gt;&lt;wsp:rsid wsp:val=&quot;34836F2A&quot;/&gt;&lt;wsp:rsid wsp:val=&quot;348A7FCF&quot;/&gt;&lt;wsp:rsid wsp:val=&quot;34B53C89&quot;/&gt;&lt;wsp:rsid wsp:val=&quot;34CA5D80&quot;/&gt;&lt;wsp:rsid wsp:val=&quot;34D06DE5&quot;/&gt;&lt;wsp:rsid wsp:val=&quot;34D168E4&quot;/&gt;&lt;wsp:rsid wsp:val=&quot;34D2717E&quot;/&gt;&lt;wsp:rsid wsp:val=&quot;34E2259A&quot;/&gt;&lt;wsp:rsid wsp:val=&quot;35180C66&quot;/&gt;&lt;wsp:rsid wsp:val=&quot;35262FB2&quot;/&gt;&lt;wsp:rsid wsp:val=&quot;352667A0&quot;/&gt;&lt;wsp:rsid wsp:val=&quot;35525C3B&quot;/&gt;&lt;wsp:rsid wsp:val=&quot;355A1C50&quot;/&gt;&lt;wsp:rsid wsp:val=&quot;35663310&quot;/&gt;&lt;wsp:rsid wsp:val=&quot;358444B1&quot;/&gt;&lt;wsp:rsid wsp:val=&quot;358C17F7&quot;/&gt;&lt;wsp:rsid wsp:val=&quot;359711D6&quot;/&gt;&lt;wsp:rsid wsp:val=&quot;35AC0038&quot;/&gt;&lt;wsp:rsid wsp:val=&quot;35C0001A&quot;/&gt;&lt;wsp:rsid wsp:val=&quot;35C86EDD&quot;/&gt;&lt;wsp:rsid wsp:val=&quot;35CC03C9&quot;/&gt;&lt;wsp:rsid wsp:val=&quot;35CC7BC3&quot;/&gt;&lt;wsp:rsid wsp:val=&quot;35CD7E7A&quot;/&gt;&lt;wsp:rsid wsp:val=&quot;35D443B8&quot;/&gt;&lt;wsp:rsid wsp:val=&quot;35E16D40&quot;/&gt;&lt;wsp:rsid wsp:val=&quot;35E5559A&quot;/&gt;&lt;wsp:rsid wsp:val=&quot;360D7565&quot;/&gt;&lt;wsp:rsid wsp:val=&quot;3611700D&quot;/&gt;&lt;wsp:rsid wsp:val=&quot;361E2C44&quot;/&gt;&lt;wsp:rsid wsp:val=&quot;36296434&quot;/&gt;&lt;wsp:rsid wsp:val=&quot;36394E35&quot;/&gt;&lt;wsp:rsid wsp:val=&quot;364A0EE9&quot;/&gt;&lt;wsp:rsid wsp:val=&quot;364B7ACB&quot;/&gt;&lt;wsp:rsid wsp:val=&quot;36511B5F&quot;/&gt;&lt;wsp:rsid wsp:val=&quot;36617645&quot;/&gt;&lt;wsp:rsid wsp:val=&quot;36834BC6&quot;/&gt;&lt;wsp:rsid wsp:val=&quot;36BB5A66&quot;/&gt;&lt;wsp:rsid wsp:val=&quot;36C0341A&quot;/&gt;&lt;wsp:rsid wsp:val=&quot;36C30641&quot;/&gt;&lt;wsp:rsid wsp:val=&quot;36CB4DE4&quot;/&gt;&lt;wsp:rsid wsp:val=&quot;36F0697F&quot;/&gt;&lt;wsp:rsid wsp:val=&quot;371B1EE3&quot;/&gt;&lt;wsp:rsid wsp:val=&quot;372C39D8&quot;/&gt;&lt;wsp:rsid wsp:val=&quot;373E7668&quot;/&gt;&lt;wsp:rsid wsp:val=&quot;377F2CC2&quot;/&gt;&lt;wsp:rsid wsp:val=&quot;379C5FF2&quot;/&gt;&lt;wsp:rsid wsp:val=&quot;38064774&quot;/&gt;&lt;wsp:rsid wsp:val=&quot;380A7E5C&quot;/&gt;&lt;wsp:rsid wsp:val=&quot;380F3E29&quot;/&gt;&lt;wsp:rsid wsp:val=&quot;381B7CD0&quot;/&gt;&lt;wsp:rsid wsp:val=&quot;38552C62&quot;/&gt;&lt;wsp:rsid wsp:val=&quot;38590BDF&quot;/&gt;&lt;wsp:rsid wsp:val=&quot;38670DCF&quot;/&gt;&lt;wsp:rsid wsp:val=&quot;3872286A&quot;/&gt;&lt;wsp:rsid wsp:val=&quot;3875238B&quot;/&gt;&lt;wsp:rsid wsp:val=&quot;38793A6D&quot;/&gt;&lt;wsp:rsid wsp:val=&quot;38A11084&quot;/&gt;&lt;wsp:rsid wsp:val=&quot;38A42EF7&quot;/&gt;&lt;wsp:rsid wsp:val=&quot;38AC7E22&quot;/&gt;&lt;wsp:rsid wsp:val=&quot;38B67022&quot;/&gt;&lt;wsp:rsid wsp:val=&quot;38EE61B4&quot;/&gt;&lt;wsp:rsid wsp:val=&quot;391960C0&quot;/&gt;&lt;wsp:rsid wsp:val=&quot;39230D3C&quot;/&gt;&lt;wsp:rsid wsp:val=&quot;39250130&quot;/&gt;&lt;wsp:rsid wsp:val=&quot;393B4C83&quot;/&gt;&lt;wsp:rsid wsp:val=&quot;394350DE&quot;/&gt;&lt;wsp:rsid wsp:val=&quot;394F22C0&quot;/&gt;&lt;wsp:rsid wsp:val=&quot;39653929&quot;/&gt;&lt;wsp:rsid wsp:val=&quot;398B7F27&quot;/&gt;&lt;wsp:rsid wsp:val=&quot;398E7EC9&quot;/&gt;&lt;wsp:rsid wsp:val=&quot;399928EC&quot;/&gt;&lt;wsp:rsid wsp:val=&quot;39A15325&quot;/&gt;&lt;wsp:rsid wsp:val=&quot;39A97FEC&quot;/&gt;&lt;wsp:rsid wsp:val=&quot;39AC308E&quot;/&gt;&lt;wsp:rsid wsp:val=&quot;39B830C1&quot;/&gt;&lt;wsp:rsid wsp:val=&quot;39BD2EC8&quot;/&gt;&lt;wsp:rsid wsp:val=&quot;39CF2104&quot;/&gt;&lt;wsp:rsid wsp:val=&quot;39E84C38&quot;/&gt;&lt;wsp:rsid wsp:val=&quot;39E93C29&quot;/&gt;&lt;wsp:rsid wsp:val=&quot;39FE2ABB&quot;/&gt;&lt;wsp:rsid wsp:val=&quot;39FE4212&quot;/&gt;&lt;wsp:rsid wsp:val=&quot;3A103E6A&quot;/&gt;&lt;wsp:rsid wsp:val=&quot;3A29391B&quot;/&gt;&lt;wsp:rsid wsp:val=&quot;3A2962E6&quot;/&gt;&lt;wsp:rsid wsp:val=&quot;3A382FD4&quot;/&gt;&lt;wsp:rsid wsp:val=&quot;3A3C1CED&quot;/&gt;&lt;wsp:rsid wsp:val=&quot;3A490415&quot;/&gt;&lt;wsp:rsid wsp:val=&quot;3A5A2135&quot;/&gt;&lt;wsp:rsid wsp:val=&quot;3A5B3665&quot;/&gt;&lt;wsp:rsid wsp:val=&quot;3A681935&quot;/&gt;&lt;wsp:rsid wsp:val=&quot;3A716F6E&quot;/&gt;&lt;wsp:rsid wsp:val=&quot;3A75229E&quot;/&gt;&lt;wsp:rsid wsp:val=&quot;3AB243CB&quot;/&gt;&lt;wsp:rsid wsp:val=&quot;3ABC39C2&quot;/&gt;&lt;wsp:rsid wsp:val=&quot;3AC909E9&quot;/&gt;&lt;wsp:rsid wsp:val=&quot;3ACC109A&quot;/&gt;&lt;wsp:rsid wsp:val=&quot;3AD06918&quot;/&gt;&lt;wsp:rsid wsp:val=&quot;3AEC2531&quot;/&gt;&lt;wsp:rsid wsp:val=&quot;3AFC47BB&quot;/&gt;&lt;wsp:rsid wsp:val=&quot;3B2A166C&quot;/&gt;&lt;wsp:rsid wsp:val=&quot;3B345461&quot;/&gt;&lt;wsp:rsid wsp:val=&quot;3B3945C7&quot;/&gt;&lt;wsp:rsid wsp:val=&quot;3B464E12&quot;/&gt;&lt;wsp:rsid wsp:val=&quot;3B51797C&quot;/&gt;&lt;wsp:rsid wsp:val=&quot;3B5C7BC0&quot;/&gt;&lt;wsp:rsid wsp:val=&quot;3B60644E&quot;/&gt;&lt;wsp:rsid wsp:val=&quot;3B66750C&quot;/&gt;&lt;wsp:rsid wsp:val=&quot;3B7D5463&quot;/&gt;&lt;wsp:rsid wsp:val=&quot;3B8359A0&quot;/&gt;&lt;wsp:rsid wsp:val=&quot;3B897493&quot;/&gt;&lt;wsp:rsid wsp:val=&quot;3BA216D2&quot;/&gt;&lt;wsp:rsid wsp:val=&quot;3BAE1370&quot;/&gt;&lt;wsp:rsid wsp:val=&quot;3BBC0291&quot;/&gt;&lt;wsp:rsid wsp:val=&quot;3BCD3456&quot;/&gt;&lt;wsp:rsid wsp:val=&quot;3BD501C9&quot;/&gt;&lt;wsp:rsid wsp:val=&quot;3BE0247D&quot;/&gt;&lt;wsp:rsid wsp:val=&quot;3BE769BC&quot;/&gt;&lt;wsp:rsid wsp:val=&quot;3BEB3217&quot;/&gt;&lt;wsp:rsid wsp:val=&quot;3BF73B0A&quot;/&gt;&lt;wsp:rsid wsp:val=&quot;3BFD3A38&quot;/&gt;&lt;wsp:rsid wsp:val=&quot;3C185764&quot;/&gt;&lt;wsp:rsid wsp:val=&quot;3C1C7184&quot;/&gt;&lt;wsp:rsid wsp:val=&quot;3C1D4C47&quot;/&gt;&lt;wsp:rsid wsp:val=&quot;3C293519&quot;/&gt;&lt;wsp:rsid wsp:val=&quot;3C2D3F94&quot;/&gt;&lt;wsp:rsid wsp:val=&quot;3C3218A6&quot;/&gt;&lt;wsp:rsid wsp:val=&quot;3C450FF4&quot;/&gt;&lt;wsp:rsid wsp:val=&quot;3C5C2A95&quot;/&gt;&lt;wsp:rsid wsp:val=&quot;3C7C0B2F&quot;/&gt;&lt;wsp:rsid wsp:val=&quot;3CBB248A&quot;/&gt;&lt;wsp:rsid wsp:val=&quot;3CCD40DC&quot;/&gt;&lt;wsp:rsid wsp:val=&quot;3CED54C5&quot;/&gt;&lt;wsp:rsid wsp:val=&quot;3CFC4D4C&quot;/&gt;&lt;wsp:rsid wsp:val=&quot;3D185EBE&quot;/&gt;&lt;wsp:rsid wsp:val=&quot;3D2C7A09&quot;/&gt;&lt;wsp:rsid wsp:val=&quot;3D36020E&quot;/&gt;&lt;wsp:rsid wsp:val=&quot;3D3C77C6&quot;/&gt;&lt;wsp:rsid wsp:val=&quot;3D421D50&quot;/&gt;&lt;wsp:rsid wsp:val=&quot;3D5E022D&quot;/&gt;&lt;wsp:rsid wsp:val=&quot;3D6E6E62&quot;/&gt;&lt;wsp:rsid wsp:val=&quot;3D744BE4&quot;/&gt;&lt;wsp:rsid wsp:val=&quot;3D9961CA&quot;/&gt;&lt;wsp:rsid wsp:val=&quot;3DDF5176&quot;/&gt;&lt;wsp:rsid wsp:val=&quot;3DE12ABB&quot;/&gt;&lt;wsp:rsid wsp:val=&quot;3DE731D2&quot;/&gt;&lt;wsp:rsid wsp:val=&quot;3DF67B40&quot;/&gt;&lt;wsp:rsid wsp:val=&quot;3DF8056E&quot;/&gt;&lt;wsp:rsid wsp:val=&quot;3DF83189&quot;/&gt;&lt;wsp:rsid wsp:val=&quot;3E1E4B98&quot;/&gt;&lt;wsp:rsid wsp:val=&quot;3E3923F7&quot;/&gt;&lt;wsp:rsid wsp:val=&quot;3E603982&quot;/&gt;&lt;wsp:rsid wsp:val=&quot;3E650A50&quot;/&gt;&lt;wsp:rsid wsp:val=&quot;3E6A5A35&quot;/&gt;&lt;wsp:rsid wsp:val=&quot;3E805805&quot;/&gt;&lt;wsp:rsid wsp:val=&quot;3E910130&quot;/&gt;&lt;wsp:rsid wsp:val=&quot;3E940E36&quot;/&gt;&lt;wsp:rsid wsp:val=&quot;3EB76710&quot;/&gt;&lt;wsp:rsid wsp:val=&quot;3EC43219&quot;/&gt;&lt;wsp:rsid wsp:val=&quot;3EC501D9&quot;/&gt;&lt;wsp:rsid wsp:val=&quot;3EC834A5&quot;/&gt;&lt;wsp:rsid wsp:val=&quot;3ED52563&quot;/&gt;&lt;wsp:rsid wsp:val=&quot;3EDA2743&quot;/&gt;&lt;wsp:rsid wsp:val=&quot;3EE57A99&quot;/&gt;&lt;wsp:rsid wsp:val=&quot;3EEE2410&quot;/&gt;&lt;wsp:rsid wsp:val=&quot;3EF945C9&quot;/&gt;&lt;wsp:rsid wsp:val=&quot;3F227250&quot;/&gt;&lt;wsp:rsid wsp:val=&quot;3F240081&quot;/&gt;&lt;wsp:rsid wsp:val=&quot;3F496C6F&quot;/&gt;&lt;wsp:rsid wsp:val=&quot;3F60615E&quot;/&gt;&lt;wsp:rsid wsp:val=&quot;3F784BB7&quot;/&gt;&lt;wsp:rsid wsp:val=&quot;3F7A31C3&quot;/&gt;&lt;wsp:rsid wsp:val=&quot;3FA37C20&quot;/&gt;&lt;wsp:rsid wsp:val=&quot;3FC2130B&quot;/&gt;&lt;wsp:rsid wsp:val=&quot;3FC84407&quot;/&gt;&lt;wsp:rsid wsp:val=&quot;3FE96B44&quot;/&gt;&lt;wsp:rsid wsp:val=&quot;3FFB5B08&quot;/&gt;&lt;wsp:rsid wsp:val=&quot;400329DE&quot;/&gt;&lt;wsp:rsid wsp:val=&quot;402B29C8&quot;/&gt;&lt;wsp:rsid wsp:val=&quot;405A5447&quot;/&gt;&lt;wsp:rsid wsp:val=&quot;4071035E&quot;/&gt;&lt;wsp:rsid wsp:val=&quot;40742221&quot;/&gt;&lt;wsp:rsid wsp:val=&quot;407838E3&quot;/&gt;&lt;wsp:rsid wsp:val=&quot;407A3CA8&quot;/&gt;&lt;wsp:rsid wsp:val=&quot;408524BC&quot;/&gt;&lt;wsp:rsid wsp:val=&quot;40991432&quot;/&gt;&lt;wsp:rsid wsp:val=&quot;409A0D82&quot;/&gt;&lt;wsp:rsid wsp:val=&quot;40BC358D&quot;/&gt;&lt;wsp:rsid wsp:val=&quot;40BD56D3&quot;/&gt;&lt;wsp:rsid wsp:val=&quot;40CE5D59&quot;/&gt;&lt;wsp:rsid wsp:val=&quot;4142109D&quot;/&gt;&lt;wsp:rsid wsp:val=&quot;416D0004&quot;/&gt;&lt;wsp:rsid wsp:val=&quot;416F1C1A&quot;/&gt;&lt;wsp:rsid wsp:val=&quot;417A3701&quot;/&gt;&lt;wsp:rsid wsp:val=&quot;41A6475A&quot;/&gt;&lt;wsp:rsid wsp:val=&quot;41C95C9C&quot;/&gt;&lt;wsp:rsid wsp:val=&quot;41CE3674&quot;/&gt;&lt;wsp:rsid wsp:val=&quot;41D44A7E&quot;/&gt;&lt;wsp:rsid wsp:val=&quot;41DD7D8B&quot;/&gt;&lt;wsp:rsid wsp:val=&quot;41FB13B4&quot;/&gt;&lt;wsp:rsid wsp:val=&quot;421E7BCF&quot;/&gt;&lt;wsp:rsid wsp:val=&quot;42242D23&quot;/&gt;&lt;wsp:rsid wsp:val=&quot;424213C1&quot;/&gt;&lt;wsp:rsid wsp:val=&quot;42462AC1&quot;/&gt;&lt;wsp:rsid wsp:val=&quot;426C7481&quot;/&gt;&lt;wsp:rsid wsp:val=&quot;427F687F&quot;/&gt;&lt;wsp:rsid wsp:val=&quot;429118E9&quot;/&gt;&lt;wsp:rsid wsp:val=&quot;42987E61&quot;/&gt;&lt;wsp:rsid wsp:val=&quot;42C045E9&quot;/&gt;&lt;wsp:rsid wsp:val=&quot;42CE3BAF&quot;/&gt;&lt;wsp:rsid wsp:val=&quot;42ED61EA&quot;/&gt;&lt;wsp:rsid wsp:val=&quot;43215A8B&quot;/&gt;&lt;wsp:rsid wsp:val=&quot;43254E37&quot;/&gt;&lt;wsp:rsid wsp:val=&quot;433E5CF3&quot;/&gt;&lt;wsp:rsid wsp:val=&quot;434368A2&quot;/&gt;&lt;wsp:rsid wsp:val=&quot;43610493&quot;/&gt;&lt;wsp:rsid wsp:val=&quot;436E57B2&quot;/&gt;&lt;wsp:rsid wsp:val=&quot;43867C63&quot;/&gt;&lt;wsp:rsid wsp:val=&quot;43957C89&quot;/&gt;&lt;wsp:rsid wsp:val=&quot;43990708&quot;/&gt;&lt;wsp:rsid wsp:val=&quot;43A21D81&quot;/&gt;&lt;wsp:rsid wsp:val=&quot;43B0429F&quot;/&gt;&lt;wsp:rsid wsp:val=&quot;43B119C2&quot;/&gt;&lt;wsp:rsid wsp:val=&quot;43CE2B84&quot;/&gt;&lt;wsp:rsid wsp:val=&quot;43E223AC&quot;/&gt;&lt;wsp:rsid wsp:val=&quot;43E91CC5&quot;/&gt;&lt;wsp:rsid wsp:val=&quot;44153657&quot;/&gt;&lt;wsp:rsid wsp:val=&quot;44166129&quot;/&gt;&lt;wsp:rsid wsp:val=&quot;441960B0&quot;/&gt;&lt;wsp:rsid wsp:val=&quot;441F61F5&quot;/&gt;&lt;wsp:rsid wsp:val=&quot;443800D2&quot;/&gt;&lt;wsp:rsid wsp:val=&quot;443A74DF&quot;/&gt;&lt;wsp:rsid wsp:val=&quot;44580C65&quot;/&gt;&lt;wsp:rsid wsp:val=&quot;445843C4&quot;/&gt;&lt;wsp:rsid wsp:val=&quot;449666E2&quot;/&gt;&lt;wsp:rsid wsp:val=&quot;449F0E14&quot;/&gt;&lt;wsp:rsid wsp:val=&quot;44A31A4D&quot;/&gt;&lt;wsp:rsid wsp:val=&quot;44A6157C&quot;/&gt;&lt;wsp:rsid wsp:val=&quot;44FB24E3&quot;/&gt;&lt;wsp:rsid wsp:val=&quot;450B6611&quot;/&gt;&lt;wsp:rsid wsp:val=&quot;45184E94&quot;/&gt;&lt;wsp:rsid wsp:val=&quot;45254F66&quot;/&gt;&lt;wsp:rsid wsp:val=&quot;45343181&quot;/&gt;&lt;wsp:rsid wsp:val=&quot;453D4BDF&quot;/&gt;&lt;wsp:rsid wsp:val=&quot;454047F1&quot;/&gt;&lt;wsp:rsid wsp:val=&quot;454D0722&quot;/&gt;&lt;wsp:rsid wsp:val=&quot;455B0BB7&quot;/&gt;&lt;wsp:rsid wsp:val=&quot;45680967&quot;/&gt;&lt;wsp:rsid wsp:val=&quot;456D2660&quot;/&gt;&lt;wsp:rsid wsp:val=&quot;458C097E&quot;/&gt;&lt;wsp:rsid wsp:val=&quot;459434B3&quot;/&gt;&lt;wsp:rsid wsp:val=&quot;459C77A1&quot;/&gt;&lt;wsp:rsid wsp:val=&quot;45CC6D14&quot;/&gt;&lt;wsp:rsid wsp:val=&quot;45CE4622&quot;/&gt;&lt;wsp:rsid wsp:val=&quot;45CE4DDE&quot;/&gt;&lt;wsp:rsid wsp:val=&quot;45D622E9&quot;/&gt;&lt;wsp:rsid wsp:val=&quot;45E87398&quot;/&gt;&lt;wsp:rsid wsp:val=&quot;45F01901&quot;/&gt;&lt;wsp:rsid wsp:val=&quot;46014BE5&quot;/&gt;&lt;wsp:rsid wsp:val=&quot;460B1ACE&quot;/&gt;&lt;wsp:rsid wsp:val=&quot;460D52BC&quot;/&gt;&lt;wsp:rsid wsp:val=&quot;461350B5&quot;/&gt;&lt;wsp:rsid wsp:val=&quot;46150300&quot;/&gt;&lt;wsp:rsid wsp:val=&quot;461A05D0&quot;/&gt;&lt;wsp:rsid wsp:val=&quot;461B45F1&quot;/&gt;&lt;wsp:rsid wsp:val=&quot;462862F1&quot;/&gt;&lt;wsp:rsid wsp:val=&quot;4637664F&quot;/&gt;&lt;wsp:rsid wsp:val=&quot;464013B8&quot;/&gt;&lt;wsp:rsid wsp:val=&quot;46455C9A&quot;/&gt;&lt;wsp:rsid wsp:val=&quot;46480F7A&quot;/&gt;&lt;wsp:rsid wsp:val=&quot;465850E4&quot;/&gt;&lt;wsp:rsid wsp:val=&quot;465D011D&quot;/&gt;&lt;wsp:rsid wsp:val=&quot;468A7CA4&quot;/&gt;&lt;wsp:rsid wsp:val=&quot;46930E02&quot;/&gt;&lt;wsp:rsid wsp:val=&quot;469D7C62&quot;/&gt;&lt;wsp:rsid wsp:val=&quot;46B240D7&quot;/&gt;&lt;wsp:rsid wsp:val=&quot;46B3261E&quot;/&gt;&lt;wsp:rsid wsp:val=&quot;46B32DBF&quot;/&gt;&lt;wsp:rsid wsp:val=&quot;46BF3847&quot;/&gt;&lt;wsp:rsid wsp:val=&quot;46CD6506&quot;/&gt;&lt;wsp:rsid wsp:val=&quot;46D97588&quot;/&gt;&lt;wsp:rsid wsp:val=&quot;46DD158D&quot;/&gt;&lt;wsp:rsid wsp:val=&quot;46E146B1&quot;/&gt;&lt;wsp:rsid wsp:val=&quot;470025C9&quot;/&gt;&lt;wsp:rsid wsp:val=&quot;47161C73&quot;/&gt;&lt;wsp:rsid wsp:val=&quot;47554B6A&quot;/&gt;&lt;wsp:rsid wsp:val=&quot;47673CD0&quot;/&gt;&lt;wsp:rsid wsp:val=&quot;47775510&quot;/&gt;&lt;wsp:rsid wsp:val=&quot;47836AD2&quot;/&gt;&lt;wsp:rsid wsp:val=&quot;47845432&quot;/&gt;&lt;wsp:rsid wsp:val=&quot;47942549&quot;/&gt;&lt;wsp:rsid wsp:val=&quot;47984F1D&quot;/&gt;&lt;wsp:rsid wsp:val=&quot;479D47A4&quot;/&gt;&lt;wsp:rsid wsp:val=&quot;47BA11C8&quot;/&gt;&lt;wsp:rsid wsp:val=&quot;47C34BC5&quot;/&gt;&lt;wsp:rsid wsp:val=&quot;47C91C44&quot;/&gt;&lt;wsp:rsid wsp:val=&quot;47D22F63&quot;/&gt;&lt;wsp:rsid wsp:val=&quot;47D80D64&quot;/&gt;&lt;wsp:rsid wsp:val=&quot;47DE6567&quot;/&gt;&lt;wsp:rsid wsp:val=&quot;47E44FD9&quot;/&gt;&lt;wsp:rsid wsp:val=&quot;47ED542E&quot;/&gt;&lt;wsp:rsid wsp:val=&quot;47FD706E&quot;/&gt;&lt;wsp:rsid wsp:val=&quot;480A7720&quot;/&gt;&lt;wsp:rsid wsp:val=&quot;480F208D&quot;/&gt;&lt;wsp:rsid wsp:val=&quot;48195B19&quot;/&gt;&lt;wsp:rsid wsp:val=&quot;48310872&quot;/&gt;&lt;wsp:rsid wsp:val=&quot;483B59E7&quot;/&gt;&lt;wsp:rsid wsp:val=&quot;483D030D&quot;/&gt;&lt;wsp:rsid wsp:val=&quot;484C4B76&quot;/&gt;&lt;wsp:rsid wsp:val=&quot;484F3160&quot;/&gt;&lt;wsp:rsid wsp:val=&quot;485028B5&quot;/&gt;&lt;wsp:rsid wsp:val=&quot;486628D9&quot;/&gt;&lt;wsp:rsid wsp:val=&quot;488376AE&quot;/&gt;&lt;wsp:rsid wsp:val=&quot;488745D6&quot;/&gt;&lt;wsp:rsid wsp:val=&quot;489854D4&quot;/&gt;&lt;wsp:rsid wsp:val=&quot;489B46AC&quot;/&gt;&lt;wsp:rsid wsp:val=&quot;48AE70C2&quot;/&gt;&lt;wsp:rsid wsp:val=&quot;48CA4B13&quot;/&gt;&lt;wsp:rsid wsp:val=&quot;48CF0B27&quot;/&gt;&lt;wsp:rsid wsp:val=&quot;48D02151&quot;/&gt;&lt;wsp:rsid wsp:val=&quot;48EE4782&quot;/&gt;&lt;wsp:rsid wsp:val=&quot;48F80AAD&quot;/&gt;&lt;wsp:rsid wsp:val=&quot;491647A6&quot;/&gt;&lt;wsp:rsid wsp:val=&quot;493B00A6&quot;/&gt;&lt;wsp:rsid wsp:val=&quot;495E6963&quot;/&gt;&lt;wsp:rsid wsp:val=&quot;49685583&quot;/&gt;&lt;wsp:rsid wsp:val=&quot;49830130&quot;/&gt;&lt;wsp:rsid wsp:val=&quot;498B3F45&quot;/&gt;&lt;wsp:rsid wsp:val=&quot;49915525&quot;/&gt;&lt;wsp:rsid wsp:val=&quot;49A63A81&quot;/&gt;&lt;wsp:rsid wsp:val=&quot;49D02B11&quot;/&gt;&lt;wsp:rsid wsp:val=&quot;4A1D14E5&quot;/&gt;&lt;wsp:rsid wsp:val=&quot;4A2710F5&quot;/&gt;&lt;wsp:rsid wsp:val=&quot;4A2B1B40&quot;/&gt;&lt;wsp:rsid wsp:val=&quot;4A2F55D8&quot;/&gt;&lt;wsp:rsid wsp:val=&quot;4A343D07&quot;/&gt;&lt;wsp:rsid wsp:val=&quot;4A49269D&quot;/&gt;&lt;wsp:rsid wsp:val=&quot;4A61398D&quot;/&gt;&lt;wsp:rsid wsp:val=&quot;4A65209E&quot;/&gt;&lt;wsp:rsid wsp:val=&quot;4A6D7240&quot;/&gt;&lt;wsp:rsid wsp:val=&quot;4AA475C2&quot;/&gt;&lt;wsp:rsid wsp:val=&quot;4AAF1A8D&quot;/&gt;&lt;wsp:rsid wsp:val=&quot;4ABB29AF&quot;/&gt;&lt;wsp:rsid wsp:val=&quot;4ADD5EA2&quot;/&gt;&lt;wsp:rsid wsp:val=&quot;4AE17548&quot;/&gt;&lt;wsp:rsid wsp:val=&quot;4AE310ED&quot;/&gt;&lt;wsp:rsid wsp:val=&quot;4AF93DB8&quot;/&gt;&lt;wsp:rsid wsp:val=&quot;4AFF41FF&quot;/&gt;&lt;wsp:rsid wsp:val=&quot;4B06489E&quot;/&gt;&lt;wsp:rsid wsp:val=&quot;4B210A5A&quot;/&gt;&lt;wsp:rsid wsp:val=&quot;4B304C9D&quot;/&gt;&lt;wsp:rsid wsp:val=&quot;4B3C54DF&quot;/&gt;&lt;wsp:rsid wsp:val=&quot;4B4E0D32&quot;/&gt;&lt;wsp:rsid wsp:val=&quot;4B4E3379&quot;/&gt;&lt;wsp:rsid wsp:val=&quot;4B503157&quot;/&gt;&lt;wsp:rsid wsp:val=&quot;4B525625&quot;/&gt;&lt;wsp:rsid wsp:val=&quot;4B5A0B51&quot;/&gt;&lt;wsp:rsid wsp:val=&quot;4B6D159B&quot;/&gt;&lt;wsp:rsid wsp:val=&quot;4B9A720B&quot;/&gt;&lt;wsp:rsid wsp:val=&quot;4BA62EC4&quot;/&gt;&lt;wsp:rsid wsp:val=&quot;4BAB4792&quot;/&gt;&lt;wsp:rsid wsp:val=&quot;4BBB1C47&quot;/&gt;&lt;wsp:rsid wsp:val=&quot;4BC07203&quot;/&gt;&lt;wsp:rsid wsp:val=&quot;4BDB010E&quot;/&gt;&lt;wsp:rsid wsp:val=&quot;4BF7650B&quot;/&gt;&lt;wsp:rsid wsp:val=&quot;4BFD5492&quot;/&gt;&lt;wsp:rsid wsp:val=&quot;4C097DAA&quot;/&gt;&lt;wsp:rsid wsp:val=&quot;4C0C41DC&quot;/&gt;&lt;wsp:rsid wsp:val=&quot;4C0D3450&quot;/&gt;&lt;wsp:rsid wsp:val=&quot;4C0E3991&quot;/&gt;&lt;wsp:rsid wsp:val=&quot;4C2E3730&quot;/&gt;&lt;wsp:rsid wsp:val=&quot;4C34693B&quot;/&gt;&lt;wsp:rsid wsp:val=&quot;4C472BC6&quot;/&gt;&lt;wsp:rsid wsp:val=&quot;4C4E645E&quot;/&gt;&lt;wsp:rsid wsp:val=&quot;4C866457&quot;/&gt;&lt;wsp:rsid wsp:val=&quot;4C902066&quot;/&gt;&lt;wsp:rsid wsp:val=&quot;4C9959F1&quot;/&gt;&lt;wsp:rsid wsp:val=&quot;4C9F197E&quot;/&gt;&lt;wsp:rsid wsp:val=&quot;4CD86B34&quot;/&gt;&lt;wsp:rsid wsp:val=&quot;4CE448A5&quot;/&gt;&lt;wsp:rsid wsp:val=&quot;4D0F0339&quot;/&gt;&lt;wsp:rsid wsp:val=&quot;4D1428DC&quot;/&gt;&lt;wsp:rsid wsp:val=&quot;4D1A6503&quot;/&gt;&lt;wsp:rsid wsp:val=&quot;4D1A68DC&quot;/&gt;&lt;wsp:rsid wsp:val=&quot;4D2200D4&quot;/&gt;&lt;wsp:rsid wsp:val=&quot;4D24571E&quot;/&gt;&lt;wsp:rsid wsp:val=&quot;4D356CC0&quot;/&gt;&lt;wsp:rsid wsp:val=&quot;4D3B4910&quot;/&gt;&lt;wsp:rsid wsp:val=&quot;4D4D676D&quot;/&gt;&lt;wsp:rsid wsp:val=&quot;4D5232C0&quot;/&gt;&lt;wsp:rsid wsp:val=&quot;4D5F2E34&quot;/&gt;&lt;wsp:rsid wsp:val=&quot;4D830AAB&quot;/&gt;&lt;wsp:rsid wsp:val=&quot;4D8B57C2&quot;/&gt;&lt;wsp:rsid wsp:val=&quot;4DB2634E&quot;/&gt;&lt;wsp:rsid wsp:val=&quot;4DC42673&quot;/&gt;&lt;wsp:rsid wsp:val=&quot;4DC91809&quot;/&gt;&lt;wsp:rsid wsp:val=&quot;4DCE4C48&quot;/&gt;&lt;wsp:rsid wsp:val=&quot;4E172219&quot;/&gt;&lt;wsp:rsid wsp:val=&quot;4E2D5FD0&quot;/&gt;&lt;wsp:rsid wsp:val=&quot;4E376AA6&quot;/&gt;&lt;wsp:rsid wsp:val=&quot;4E6D28DE&quot;/&gt;&lt;wsp:rsid wsp:val=&quot;4E725F95&quot;/&gt;&lt;wsp:rsid wsp:val=&quot;4E952A6D&quot;/&gt;&lt;wsp:rsid wsp:val=&quot;4EBC24DC&quot;/&gt;&lt;wsp:rsid wsp:val=&quot;4EC727FB&quot;/&gt;&lt;wsp:rsid wsp:val=&quot;4ED153B6&quot;/&gt;&lt;wsp:rsid wsp:val=&quot;4EE315D3&quot;/&gt;&lt;wsp:rsid wsp:val=&quot;4EEF0183&quot;/&gt;&lt;wsp:rsid wsp:val=&quot;4F183D2D&quot;/&gt;&lt;wsp:rsid wsp:val=&quot;4F285056&quot;/&gt;&lt;wsp:rsid wsp:val=&quot;4F292352&quot;/&gt;&lt;wsp:rsid wsp:val=&quot;4F2F7861&quot;/&gt;&lt;wsp:rsid wsp:val=&quot;4F373493&quot;/&gt;&lt;wsp:rsid wsp:val=&quot;4F38181C&quot;/&gt;&lt;wsp:rsid wsp:val=&quot;4F3949A0&quot;/&gt;&lt;wsp:rsid wsp:val=&quot;4F4B3FCB&quot;/&gt;&lt;wsp:rsid wsp:val=&quot;4F7641CB&quot;/&gt;&lt;wsp:rsid wsp:val=&quot;4F980621&quot;/&gt;&lt;wsp:rsid wsp:val=&quot;4FA21FF7&quot;/&gt;&lt;wsp:rsid wsp:val=&quot;4FA63236&quot;/&gt;&lt;wsp:rsid wsp:val=&quot;4FB475BE&quot;/&gt;&lt;wsp:rsid wsp:val=&quot;4FC6742B&quot;/&gt;&lt;wsp:rsid wsp:val=&quot;4FD104BB&quot;/&gt;&lt;wsp:rsid wsp:val=&quot;4FD234E9&quot;/&gt;&lt;wsp:rsid wsp:val=&quot;4FD40742&quot;/&gt;&lt;wsp:rsid wsp:val=&quot;4FE50043&quot;/&gt;&lt;wsp:rsid wsp:val=&quot;4FEF5704&quot;/&gt;&lt;wsp:rsid wsp:val=&quot;4FF91F03&quot;/&gt;&lt;wsp:rsid wsp:val=&quot;50013DA4&quot;/&gt;&lt;wsp:rsid wsp:val=&quot;50093956&quot;/&gt;&lt;wsp:rsid wsp:val=&quot;5043358A&quot;/&gt;&lt;wsp:rsid wsp:val=&quot;50451780&quot;/&gt;&lt;wsp:rsid wsp:val=&quot;504940C6&quot;/&gt;&lt;wsp:rsid wsp:val=&quot;508D1E5F&quot;/&gt;&lt;wsp:rsid wsp:val=&quot;50930B8E&quot;/&gt;&lt;wsp:rsid wsp:val=&quot;50D80FEA&quot;/&gt;&lt;wsp:rsid wsp:val=&quot;50DB2E2A&quot;/&gt;&lt;wsp:rsid wsp:val=&quot;50DC0503&quot;/&gt;&lt;wsp:rsid wsp:val=&quot;51093223&quot;/&gt;&lt;wsp:rsid wsp:val=&quot;5119254B&quot;/&gt;&lt;wsp:rsid wsp:val=&quot;51202B27&quot;/&gt;&lt;wsp:rsid wsp:val=&quot;512910E0&quot;/&gt;&lt;wsp:rsid wsp:val=&quot;514D305D&quot;/&gt;&lt;wsp:rsid wsp:val=&quot;5155338C&quot;/&gt;&lt;wsp:rsid wsp:val=&quot;515F4692&quot;/&gt;&lt;wsp:rsid wsp:val=&quot;51730639&quot;/&gt;&lt;wsp:rsid wsp:val=&quot;51927724&quot;/&gt;&lt;wsp:rsid wsp:val=&quot;51943E9A&quot;/&gt;&lt;wsp:rsid wsp:val=&quot;51B53338&quot;/&gt;&lt;wsp:rsid wsp:val=&quot;51B93F5E&quot;/&gt;&lt;wsp:rsid wsp:val=&quot;51DA7B66&quot;/&gt;&lt;wsp:rsid wsp:val=&quot;51DB400E&quot;/&gt;&lt;wsp:rsid wsp:val=&quot;51E40313&quot;/&gt;&lt;wsp:rsid wsp:val=&quot;51FA78BC&quot;/&gt;&lt;wsp:rsid wsp:val=&quot;521D0A3A&quot;/&gt;&lt;wsp:rsid wsp:val=&quot;522429CD&quot;/&gt;&lt;wsp:rsid wsp:val=&quot;52242CD1&quot;/&gt;&lt;wsp:rsid wsp:val=&quot;522E453F&quot;/&gt;&lt;wsp:rsid wsp:val=&quot;522F07D0&quot;/&gt;&lt;wsp:rsid wsp:val=&quot;52340303&quot;/&gt;&lt;wsp:rsid wsp:val=&quot;523B2360&quot;/&gt;&lt;wsp:rsid wsp:val=&quot;524262DF&quot;/&gt;&lt;wsp:rsid wsp:val=&quot;52484CF2&quot;/&gt;&lt;wsp:rsid wsp:val=&quot;525E44AB&quot;/&gt;&lt;wsp:rsid wsp:val=&quot;526B7531&quot;/&gt;&lt;wsp:rsid wsp:val=&quot;526D1C0F&quot;/&gt;&lt;wsp:rsid wsp:val=&quot;527266B6&quot;/&gt;&lt;wsp:rsid wsp:val=&quot;528C5DC6&quot;/&gt;&lt;wsp:rsid wsp:val=&quot;52957388&quot;/&gt;&lt;wsp:rsid wsp:val=&quot;52A74C8D&quot;/&gt;&lt;wsp:rsid wsp:val=&quot;52B64749&quot;/&gt;&lt;wsp:rsid wsp:val=&quot;52BC7376&quot;/&gt;&lt;wsp:rsid wsp:val=&quot;52BF0988&quot;/&gt;&lt;wsp:rsid wsp:val=&quot;52CA704F&quot;/&gt;&lt;wsp:rsid wsp:val=&quot;52CE25E4&quot;/&gt;&lt;wsp:rsid wsp:val=&quot;52DE6EF2&quot;/&gt;&lt;wsp:rsid wsp:val=&quot;52E111C6&quot;/&gt;&lt;wsp:rsid wsp:val=&quot;52E92E38&quot;/&gt;&lt;wsp:rsid wsp:val=&quot;52EC3549&quot;/&gt;&lt;wsp:rsid wsp:val=&quot;52F56BC4&quot;/&gt;&lt;wsp:rsid wsp:val=&quot;52FB3780&quot;/&gt;&lt;wsp:rsid wsp:val=&quot;531B38B2&quot;/&gt;&lt;wsp:rsid wsp:val=&quot;53230086&quot;/&gt;&lt;wsp:rsid wsp:val=&quot;53405FED&quot;/&gt;&lt;wsp:rsid wsp:val=&quot;53471DB3&quot;/&gt;&lt;wsp:rsid wsp:val=&quot;535C4FF5&quot;/&gt;&lt;wsp:rsid wsp:val=&quot;53734919&quot;/&gt;&lt;wsp:rsid wsp:val=&quot;537F1FBD&quot;/&gt;&lt;wsp:rsid wsp:val=&quot;537F6902&quot;/&gt;&lt;wsp:rsid wsp:val=&quot;53A305F5&quot;/&gt;&lt;wsp:rsid wsp:val=&quot;53C534B6&quot;/&gt;&lt;wsp:rsid wsp:val=&quot;53C56008&quot;/&gt;&lt;wsp:rsid wsp:val=&quot;53D5394D&quot;/&gt;&lt;wsp:rsid wsp:val=&quot;53DB15FF&quot;/&gt;&lt;wsp:rsid wsp:val=&quot;53DD21D8&quot;/&gt;&lt;wsp:rsid wsp:val=&quot;53E635BE&quot;/&gt;&lt;wsp:rsid wsp:val=&quot;540D3B0F&quot;/&gt;&lt;wsp:rsid wsp:val=&quot;540F45AB&quot;/&gt;&lt;wsp:rsid wsp:val=&quot;54157AD3&quot;/&gt;&lt;wsp:rsid wsp:val=&quot;542115F2&quot;/&gt;&lt;wsp:rsid wsp:val=&quot;542D5AF1&quot;/&gt;&lt;wsp:rsid wsp:val=&quot;54751B4D&quot;/&gt;&lt;wsp:rsid wsp:val=&quot;549E0E13&quot;/&gt;&lt;wsp:rsid wsp:val=&quot;54BC7E82&quot;/&gt;&lt;wsp:rsid wsp:val=&quot;54E51B71&quot;/&gt;&lt;wsp:rsid wsp:val=&quot;54F22CF7&quot;/&gt;&lt;wsp:rsid wsp:val=&quot;55046CBD&quot;/&gt;&lt;wsp:rsid wsp:val=&quot;552778F3&quot;/&gt;&lt;wsp:rsid wsp:val=&quot;552E3A6F&quot;/&gt;&lt;wsp:rsid wsp:val=&quot;55494405&quot;/&gt;&lt;wsp:rsid wsp:val=&quot;554A01D6&quot;/&gt;&lt;wsp:rsid wsp:val=&quot;554D673E&quot;/&gt;&lt;wsp:rsid wsp:val=&quot;55506ABF&quot;/&gt;&lt;wsp:rsid wsp:val=&quot;556F2227&quot;/&gt;&lt;wsp:rsid wsp:val=&quot;558A6A5A&quot;/&gt;&lt;wsp:rsid wsp:val=&quot;55A767A4&quot;/&gt;&lt;wsp:rsid wsp:val=&quot;55B039A6&quot;/&gt;&lt;wsp:rsid wsp:val=&quot;55C52D7F&quot;/&gt;&lt;wsp:rsid wsp:val=&quot;55CF7D50&quot;/&gt;&lt;wsp:rsid wsp:val=&quot;55D1447A&quot;/&gt;&lt;wsp:rsid wsp:val=&quot;55F96F49&quot;/&gt;&lt;wsp:rsid wsp:val=&quot;56336510&quot;/&gt;&lt;wsp:rsid wsp:val=&quot;5641017A&quot;/&gt;&lt;wsp:rsid wsp:val=&quot;565A2562&quot;/&gt;&lt;wsp:rsid wsp:val=&quot;56626DA0&quot;/&gt;&lt;wsp:rsid wsp:val=&quot;566E755F&quot;/&gt;&lt;wsp:rsid wsp:val=&quot;5674682D&quot;/&gt;&lt;wsp:rsid wsp:val=&quot;56850596&quot;/&gt;&lt;wsp:rsid wsp:val=&quot;56863B0A&quot;/&gt;&lt;wsp:rsid wsp:val=&quot;568C03FF&quot;/&gt;&lt;wsp:rsid wsp:val=&quot;568E7BFA&quot;/&gt;&lt;wsp:rsid wsp:val=&quot;56915BD9&quot;/&gt;&lt;wsp:rsid wsp:val=&quot;56952B2F&quot;/&gt;&lt;wsp:rsid wsp:val=&quot;56AB5217&quot;/&gt;&lt;wsp:rsid wsp:val=&quot;56AE33AE&quot;/&gt;&lt;wsp:rsid wsp:val=&quot;56DC41CD&quot;/&gt;&lt;wsp:rsid wsp:val=&quot;56ED1671&quot;/&gt;&lt;wsp:rsid wsp:val=&quot;5700493D&quot;/&gt;&lt;wsp:rsid wsp:val=&quot;57082744&quot;/&gt;&lt;wsp:rsid wsp:val=&quot;57202AE1&quot;/&gt;&lt;wsp:rsid wsp:val=&quot;57237711&quot;/&gt;&lt;wsp:rsid wsp:val=&quot;575D1A1F&quot;/&gt;&lt;wsp:rsid wsp:val=&quot;576A3E9B&quot;/&gt;&lt;wsp:rsid wsp:val=&quot;57840993&quot;/&gt;&lt;wsp:rsid wsp:val=&quot;57896CBE&quot;/&gt;&lt;wsp:rsid wsp:val=&quot;579D76BA&quot;/&gt;&lt;wsp:rsid wsp:val=&quot;57AF7E83&quot;/&gt;&lt;wsp:rsid wsp:val=&quot;57B0119D&quot;/&gt;&lt;wsp:rsid wsp:val=&quot;57B41846&quot;/&gt;&lt;wsp:rsid wsp:val=&quot;57B65D96&quot;/&gt;&lt;wsp:rsid wsp:val=&quot;57E50589&quot;/&gt;&lt;wsp:rsid wsp:val=&quot;5807662A&quot;/&gt;&lt;wsp:rsid wsp:val=&quot;580B1F70&quot;/&gt;&lt;wsp:rsid wsp:val=&quot;58176456&quot;/&gt;&lt;wsp:rsid wsp:val=&quot;58203619&quot;/&gt;&lt;wsp:rsid wsp:val=&quot;58231B32&quot;/&gt;&lt;wsp:rsid wsp:val=&quot;582A10C5&quot;/&gt;&lt;wsp:rsid wsp:val=&quot;583B07A4&quot;/&gt;&lt;wsp:rsid wsp:val=&quot;58461287&quot;/&gt;&lt;wsp:rsid wsp:val=&quot;584B5184&quot;/&gt;&lt;wsp:rsid wsp:val=&quot;585025FB&quot;/&gt;&lt;wsp:rsid wsp:val=&quot;58524768&quot;/&gt;&lt;wsp:rsid wsp:val=&quot;586114B0&quot;/&gt;&lt;wsp:rsid wsp:val=&quot;58611C12&quot;/&gt;&lt;wsp:rsid wsp:val=&quot;58630757&quot;/&gt;&lt;wsp:rsid wsp:val=&quot;5889654D&quot;/&gt;&lt;wsp:rsid wsp:val=&quot;58933E25&quot;/&gt;&lt;wsp:rsid wsp:val=&quot;589D39AD&quot;/&gt;&lt;wsp:rsid wsp:val=&quot;58A0656C&quot;/&gt;&lt;wsp:rsid wsp:val=&quot;58A24064&quot;/&gt;&lt;wsp:rsid wsp:val=&quot;58A8347A&quot;/&gt;&lt;wsp:rsid wsp:val=&quot;58B41A0D&quot;/&gt;&lt;wsp:rsid wsp:val=&quot;58C03D80&quot;/&gt;&lt;wsp:rsid wsp:val=&quot;58C32088&quot;/&gt;&lt;wsp:rsid wsp:val=&quot;58C85492&quot;/&gt;&lt;wsp:rsid wsp:val=&quot;58CB4304&quot;/&gt;&lt;wsp:rsid wsp:val=&quot;58E14B45&quot;/&gt;&lt;wsp:rsid wsp:val=&quot;58F92AA7&quot;/&gt;&lt;wsp:rsid wsp:val=&quot;58F962E4&quot;/&gt;&lt;wsp:rsid wsp:val=&quot;58FE1CC1&quot;/&gt;&lt;wsp:rsid wsp:val=&quot;590D1C5B&quot;/&gt;&lt;wsp:rsid wsp:val=&quot;59316FAD&quot;/&gt;&lt;wsp:rsid wsp:val=&quot;59385407&quot;/&gt;&lt;wsp:rsid wsp:val=&quot;59421CC2&quot;/&gt;&lt;wsp:rsid wsp:val=&quot;59434FF7&quot;/&gt;&lt;wsp:rsid wsp:val=&quot;597077B8&quot;/&gt;&lt;wsp:rsid wsp:val=&quot;598E5905&quot;/&gt;&lt;wsp:rsid wsp:val=&quot;59981EC0&quot;/&gt;&lt;wsp:rsid wsp:val=&quot;59B3086A&quot;/&gt;&lt;wsp:rsid wsp:val=&quot;59B76AB9&quot;/&gt;&lt;wsp:rsid wsp:val=&quot;59B9022D&quot;/&gt;&lt;wsp:rsid wsp:val=&quot;59BF1EAD&quot;/&gt;&lt;wsp:rsid wsp:val=&quot;59D04F52&quot;/&gt;&lt;wsp:rsid wsp:val=&quot;59D41B4F&quot;/&gt;&lt;wsp:rsid wsp:val=&quot;59D86238&quot;/&gt;&lt;wsp:rsid wsp:val=&quot;59DD593E&quot;/&gt;&lt;wsp:rsid wsp:val=&quot;59F03559&quot;/&gt;&lt;wsp:rsid wsp:val=&quot;5A0A6EC1&quot;/&gt;&lt;wsp:rsid wsp:val=&quot;5A206511&quot;/&gt;&lt;wsp:rsid wsp:val=&quot;5A3E389F&quot;/&gt;&lt;wsp:rsid wsp:val=&quot;5A4C2D3F&quot;/&gt;&lt;wsp:rsid wsp:val=&quot;5A523442&quot;/&gt;&lt;wsp:rsid wsp:val=&quot;5A652FBC&quot;/&gt;&lt;wsp:rsid wsp:val=&quot;5A953D3E&quot;/&gt;&lt;wsp:rsid wsp:val=&quot;5AA50801&quot;/&gt;&lt;wsp:rsid wsp:val=&quot;5AB60620&quot;/&gt;&lt;wsp:rsid wsp:val=&quot;5AD01479&quot;/&gt;&lt;wsp:rsid wsp:val=&quot;5AE00F46&quot;/&gt;&lt;wsp:rsid wsp:val=&quot;5AE223E0&quot;/&gt;&lt;wsp:rsid wsp:val=&quot;5AEE21BC&quot;/&gt;&lt;wsp:rsid wsp:val=&quot;5AF22632&quot;/&gt;&lt;wsp:rsid wsp:val=&quot;5AF5017C&quot;/&gt;&lt;wsp:rsid wsp:val=&quot;5B0D5F3F&quot;/&gt;&lt;wsp:rsid wsp:val=&quot;5B0F6638&quot;/&gt;&lt;wsp:rsid wsp:val=&quot;5B1E4332&quot;/&gt;&lt;wsp:rsid wsp:val=&quot;5B2169C4&quot;/&gt;&lt;wsp:rsid wsp:val=&quot;5B2E5B5E&quot;/&gt;&lt;wsp:rsid wsp:val=&quot;5B3D3027&quot;/&gt;&lt;wsp:rsid wsp:val=&quot;5B401D8D&quot;/&gt;&lt;wsp:rsid wsp:val=&quot;5B774996&quot;/&gt;&lt;wsp:rsid wsp:val=&quot;5B851705&quot;/&gt;&lt;wsp:rsid wsp:val=&quot;5B893822&quot;/&gt;&lt;wsp:rsid wsp:val=&quot;5BC733F9&quot;/&gt;&lt;wsp:rsid wsp:val=&quot;5BD50FA4&quot;/&gt;&lt;wsp:rsid wsp:val=&quot;5C0456C1&quot;/&gt;&lt;wsp:rsid wsp:val=&quot;5C38144C&quot;/&gt;&lt;wsp:rsid wsp:val=&quot;5C3D56A6&quot;/&gt;&lt;wsp:rsid wsp:val=&quot;5C40307D&quot;/&gt;&lt;wsp:rsid wsp:val=&quot;5C4B0FB9&quot;/&gt;&lt;wsp:rsid wsp:val=&quot;5C4B4DA0&quot;/&gt;&lt;wsp:rsid wsp:val=&quot;5C5604C2&quot;/&gt;&lt;wsp:rsid wsp:val=&quot;5C704BB6&quot;/&gt;&lt;wsp:rsid wsp:val=&quot;5C742BB5&quot;/&gt;&lt;wsp:rsid wsp:val=&quot;5C7F0B65&quot;/&gt;&lt;wsp:rsid wsp:val=&quot;5C9702C6&quot;/&gt;&lt;wsp:rsid wsp:val=&quot;5CCC5B0E&quot;/&gt;&lt;wsp:rsid wsp:val=&quot;5D023D70&quot;/&gt;&lt;wsp:rsid wsp:val=&quot;5D232690&quot;/&gt;&lt;wsp:rsid wsp:val=&quot;5D4248BB&quot;/&gt;&lt;wsp:rsid wsp:val=&quot;5D8A6922&quot;/&gt;&lt;wsp:rsid wsp:val=&quot;5D920887&quot;/&gt;&lt;wsp:rsid wsp:val=&quot;5DB419EA&quot;/&gt;&lt;wsp:rsid wsp:val=&quot;5DF63834&quot;/&gt;&lt;wsp:rsid wsp:val=&quot;5E046559&quot;/&gt;&lt;wsp:rsid wsp:val=&quot;5E0F29BF&quot;/&gt;&lt;wsp:rsid wsp:val=&quot;5E233C96&quot;/&gt;&lt;wsp:rsid wsp:val=&quot;5E3146AB&quot;/&gt;&lt;wsp:rsid wsp:val=&quot;5E3546E1&quot;/&gt;&lt;wsp:rsid wsp:val=&quot;5E3D163B&quot;/&gt;&lt;wsp:rsid wsp:val=&quot;5E4A3631&quot;/&gt;&lt;wsp:rsid wsp:val=&quot;5E4A535A&quot;/&gt;&lt;wsp:rsid wsp:val=&quot;5E56652B&quot;/&gt;&lt;wsp:rsid wsp:val=&quot;5E6C4E65&quot;/&gt;&lt;wsp:rsid wsp:val=&quot;5E6D0DFB&quot;/&gt;&lt;wsp:rsid wsp:val=&quot;5E707E19&quot;/&gt;&lt;wsp:rsid wsp:val=&quot;5E7B6107&quot;/&gt;&lt;wsp:rsid wsp:val=&quot;5E821F47&quot;/&gt;&lt;wsp:rsid wsp:val=&quot;5E843F0B&quot;/&gt;&lt;wsp:rsid wsp:val=&quot;5E9B6982&quot;/&gt;&lt;wsp:rsid wsp:val=&quot;5EAE62F6&quot;/&gt;&lt;wsp:rsid wsp:val=&quot;5EB95867&quot;/&gt;&lt;wsp:rsid wsp:val=&quot;5EBB698E&quot;/&gt;&lt;wsp:rsid wsp:val=&quot;5EDF1180&quot;/&gt;&lt;wsp:rsid wsp:val=&quot;5EE21F9E&quot;/&gt;&lt;wsp:rsid wsp:val=&quot;5EE51FD4&quot;/&gt;&lt;wsp:rsid wsp:val=&quot;5EEE12C2&quot;/&gt;&lt;wsp:rsid wsp:val=&quot;5EFE4FBA&quot;/&gt;&lt;wsp:rsid wsp:val=&quot;5F210795&quot;/&gt;&lt;wsp:rsid wsp:val=&quot;5F541BAF&quot;/&gt;&lt;wsp:rsid wsp:val=&quot;5F5A6D5C&quot;/&gt;&lt;wsp:rsid wsp:val=&quot;5F7B6A21&quot;/&gt;&lt;wsp:rsid wsp:val=&quot;5F964F67&quot;/&gt;&lt;wsp:rsid wsp:val=&quot;5F9F6889&quot;/&gt;&lt;wsp:rsid wsp:val=&quot;5FAF6C82&quot;/&gt;&lt;wsp:rsid wsp:val=&quot;5FBA56FC&quot;/&gt;&lt;wsp:rsid wsp:val=&quot;5FCB3F37&quot;/&gt;&lt;wsp:rsid wsp:val=&quot;5FD90163&quot;/&gt;&lt;wsp:rsid wsp:val=&quot;601F56B0&quot;/&gt;&lt;wsp:rsid wsp:val=&quot;602373EA&quot;/&gt;&lt;wsp:rsid wsp:val=&quot;6075118D&quot;/&gt;&lt;wsp:rsid wsp:val=&quot;60761C11&quot;/&gt;&lt;wsp:rsid wsp:val=&quot;607E361A&quot;/&gt;&lt;wsp:rsid wsp:val=&quot;60837E5B&quot;/&gt;&lt;wsp:rsid wsp:val=&quot;60891503&quot;/&gt;&lt;wsp:rsid wsp:val=&quot;609F2532&quot;/&gt;&lt;wsp:rsid wsp:val=&quot;60A80AB0&quot;/&gt;&lt;wsp:rsid wsp:val=&quot;60AF5877&quot;/&gt;&lt;wsp:rsid wsp:val=&quot;60BD10B8&quot;/&gt;&lt;wsp:rsid wsp:val=&quot;60CC3B25&quot;/&gt;&lt;wsp:rsid wsp:val=&quot;60E336D5&quot;/&gt;&lt;wsp:rsid wsp:val=&quot;60E50FCF&quot;/&gt;&lt;wsp:rsid wsp:val=&quot;60E53CAE&quot;/&gt;&lt;wsp:rsid wsp:val=&quot;60E629D3&quot;/&gt;&lt;wsp:rsid wsp:val=&quot;60ED0268&quot;/&gt;&lt;wsp:rsid wsp:val=&quot;60F42B3C&quot;/&gt;&lt;wsp:rsid wsp:val=&quot;6121106C&quot;/&gt;&lt;wsp:rsid wsp:val=&quot;61281F0B&quot;/&gt;&lt;wsp:rsid wsp:val=&quot;6129644C&quot;/&gt;&lt;wsp:rsid wsp:val=&quot;6148259B&quot;/&gt;&lt;wsp:rsid wsp:val=&quot;61852D6E&quot;/&gt;&lt;wsp:rsid wsp:val=&quot;618547A7&quot;/&gt;&lt;wsp:rsid wsp:val=&quot;61AF029B&quot;/&gt;&lt;wsp:rsid wsp:val=&quot;61B85C01&quot;/&gt;&lt;wsp:rsid wsp:val=&quot;61B96E63&quot;/&gt;&lt;wsp:rsid wsp:val=&quot;61C8047F&quot;/&gt;&lt;wsp:rsid wsp:val=&quot;61DF149E&quot;/&gt;&lt;wsp:rsid wsp:val=&quot;621657E3&quot;/&gt;&lt;wsp:rsid wsp:val=&quot;621C117E&quot;/&gt;&lt;wsp:rsid wsp:val=&quot;621D50C4&quot;/&gt;&lt;wsp:rsid wsp:val=&quot;6233488B&quot;/&gt;&lt;wsp:rsid wsp:val=&quot;62372B8F&quot;/&gt;&lt;wsp:rsid wsp:val=&quot;62455B53&quot;/&gt;&lt;wsp:rsid wsp:val=&quot;62473F9C&quot;/&gt;&lt;wsp:rsid wsp:val=&quot;626156BA&quot;/&gt;&lt;wsp:rsid wsp:val=&quot;626E419F&quot;/&gt;&lt;wsp:rsid wsp:val=&quot;626F3555&quot;/&gt;&lt;wsp:rsid wsp:val=&quot;628314D8&quot;/&gt;&lt;wsp:rsid wsp:val=&quot;629145C4&quot;/&gt;&lt;wsp:rsid wsp:val=&quot;62A734B2&quot;/&gt;&lt;wsp:rsid wsp:val=&quot;62EB1C1A&quot;/&gt;&lt;wsp:rsid wsp:val=&quot;62EB30FF&quot;/&gt;&lt;wsp:rsid wsp:val=&quot;62F12820&quot;/&gt;&lt;wsp:rsid wsp:val=&quot;62F70A24&quot;/&gt;&lt;wsp:rsid wsp:val=&quot;62FB44E3&quot;/&gt;&lt;wsp:rsid wsp:val=&quot;63092110&quot;/&gt;&lt;wsp:rsid wsp:val=&quot;631913D3&quot;/&gt;&lt;wsp:rsid wsp:val=&quot;632B7D4A&quot;/&gt;&lt;wsp:rsid wsp:val=&quot;633854B8&quot;/&gt;&lt;wsp:rsid wsp:val=&quot;6351006D&quot;/&gt;&lt;wsp:rsid wsp:val=&quot;63703C4F&quot;/&gt;&lt;wsp:rsid wsp:val=&quot;63772BEF&quot;/&gt;&lt;wsp:rsid wsp:val=&quot;637740A4&quot;/&gt;&lt;wsp:rsid wsp:val=&quot;63A6020D&quot;/&gt;&lt;wsp:rsid wsp:val=&quot;63AD35D3&quot;/&gt;&lt;wsp:rsid wsp:val=&quot;63BB3AEB&quot;/&gt;&lt;wsp:rsid wsp:val=&quot;63E53A86&quot;/&gt;&lt;wsp:rsid wsp:val=&quot;63EA5131&quot;/&gt;&lt;wsp:rsid wsp:val=&quot;63F805E2&quot;/&gt;&lt;wsp:rsid wsp:val=&quot;6406533F&quot;/&gt;&lt;wsp:rsid wsp:val=&quot;640C613C&quot;/&gt;&lt;wsp:rsid wsp:val=&quot;64133046&quot;/&gt;&lt;wsp:rsid wsp:val=&quot;64312AF9&quot;/&gt;&lt;wsp:rsid wsp:val=&quot;64377F75&quot;/&gt;&lt;wsp:rsid wsp:val=&quot;6452522C&quot;/&gt;&lt;wsp:rsid wsp:val=&quot;64632B60&quot;/&gt;&lt;wsp:rsid wsp:val=&quot;647819CC&quot;/&gt;&lt;wsp:rsid wsp:val=&quot;64797A07&quot;/&gt;&lt;wsp:rsid wsp:val=&quot;648862A8&quot;/&gt;&lt;wsp:rsid wsp:val=&quot;64966A7F&quot;/&gt;&lt;wsp:rsid wsp:val=&quot;64A25B41&quot;/&gt;&lt;wsp:rsid wsp:val=&quot;64A267FF&quot;/&gt;&lt;wsp:rsid wsp:val=&quot;64A3235F&quot;/&gt;&lt;wsp:rsid wsp:val=&quot;64AC7E65&quot;/&gt;&lt;wsp:rsid wsp:val=&quot;64B0378B&quot;/&gt;&lt;wsp:rsid wsp:val=&quot;64BE2E65&quot;/&gt;&lt;wsp:rsid wsp:val=&quot;64D77413&quot;/&gt;&lt;wsp:rsid wsp:val=&quot;650C61FC&quot;/&gt;&lt;wsp:rsid wsp:val=&quot;65152CF8&quot;/&gt;&lt;wsp:rsid wsp:val=&quot;651A4E98&quot;/&gt;&lt;wsp:rsid wsp:val=&quot;653572B3&quot;/&gt;&lt;wsp:rsid wsp:val=&quot;65480629&quot;/&gt;&lt;wsp:rsid wsp:val=&quot;6563433E&quot;/&gt;&lt;wsp:rsid wsp:val=&quot;65697473&quot;/&gt;&lt;wsp:rsid wsp:val=&quot;656A6466&quot;/&gt;&lt;wsp:rsid wsp:val=&quot;65794A7A&quot;/&gt;&lt;wsp:rsid wsp:val=&quot;657F1E50&quot;/&gt;&lt;wsp:rsid wsp:val=&quot;65824957&quot;/&gt;&lt;wsp:rsid wsp:val=&quot;65852013&quot;/&gt;&lt;wsp:rsid wsp:val=&quot;6587118E&quot;/&gt;&lt;wsp:rsid wsp:val=&quot;6587564C&quot;/&gt;&lt;wsp:rsid wsp:val=&quot;65DD15F1&quot;/&gt;&lt;wsp:rsid wsp:val=&quot;65EA2D65&quot;/&gt;&lt;wsp:rsid wsp:val=&quot;65EF38A9&quot;/&gt;&lt;wsp:rsid wsp:val=&quot;65FC2497&quot;/&gt;&lt;wsp:rsid wsp:val=&quot;65FE0C8D&quot;/&gt;&lt;wsp:rsid wsp:val=&quot;66057F40&quot;/&gt;&lt;wsp:rsid wsp:val=&quot;66164500&quot;/&gt;&lt;wsp:rsid wsp:val=&quot;66181E9E&quot;/&gt;&lt;wsp:rsid wsp:val=&quot;661F292E&quot;/&gt;&lt;wsp:rsid wsp:val=&quot;6625201C&quot;/&gt;&lt;wsp:rsid wsp:val=&quot;66257A00&quot;/&gt;&lt;wsp:rsid wsp:val=&quot;663E0F4C&quot;/&gt;&lt;wsp:rsid wsp:val=&quot;664E4E26&quot;/&gt;&lt;wsp:rsid wsp:val=&quot;66637FD5&quot;/&gt;&lt;wsp:rsid wsp:val=&quot;66781ADC&quot;/&gt;&lt;wsp:rsid wsp:val=&quot;66852ECF&quot;/&gt;&lt;wsp:rsid wsp:val=&quot;66907CEE&quot;/&gt;&lt;wsp:rsid wsp:val=&quot;669A472F&quot;/&gt;&lt;wsp:rsid wsp:val=&quot;66BD19FE&quot;/&gt;&lt;wsp:rsid wsp:val=&quot;66D15D31&quot;/&gt;&lt;wsp:rsid wsp:val=&quot;66DB06A9&quot;/&gt;&lt;wsp:rsid wsp:val=&quot;66E00526&quot;/&gt;&lt;wsp:rsid wsp:val=&quot;67134181&quot;/&gt;&lt;wsp:rsid wsp:val=&quot;67166859&quot;/&gt;&lt;wsp:rsid wsp:val=&quot;67170BC0&quot;/&gt;&lt;wsp:rsid wsp:val=&quot;67187CC0&quot;/&gt;&lt;wsp:rsid wsp:val=&quot;67314BA4&quot;/&gt;&lt;wsp:rsid wsp:val=&quot;67367010&quot;/&gt;&lt;wsp:rsid wsp:val=&quot;673A6CC3&quot;/&gt;&lt;wsp:rsid wsp:val=&quot;674C5E92&quot;/&gt;&lt;wsp:rsid wsp:val=&quot;675076C7&quot;/&gt;&lt;wsp:rsid wsp:val=&quot;67554A8E&quot;/&gt;&lt;wsp:rsid wsp:val=&quot;67653E7B&quot;/&gt;&lt;wsp:rsid wsp:val=&quot;678172AA&quot;/&gt;&lt;wsp:rsid wsp:val=&quot;678714A0&quot;/&gt;&lt;wsp:rsid wsp:val=&quot;678A4691&quot;/&gt;&lt;wsp:rsid wsp:val=&quot;67A3239B&quot;/&gt;&lt;wsp:rsid wsp:val=&quot;67B122CC&quot;/&gt;&lt;wsp:rsid wsp:val=&quot;67B563A1&quot;/&gt;&lt;wsp:rsid wsp:val=&quot;67CA37CA&quot;/&gt;&lt;wsp:rsid wsp:val=&quot;67D150FA&quot;/&gt;&lt;wsp:rsid wsp:val=&quot;67D808CA&quot;/&gt;&lt;wsp:rsid wsp:val=&quot;67DC197E&quot;/&gt;&lt;wsp:rsid wsp:val=&quot;67E100E2&quot;/&gt;&lt;wsp:rsid wsp:val=&quot;68093CD5&quot;/&gt;&lt;wsp:rsid wsp:val=&quot;681A5FA4&quot;/&gt;&lt;wsp:rsid wsp:val=&quot;684B6C0F&quot;/&gt;&lt;wsp:rsid wsp:val=&quot;6868312B&quot;/&gt;&lt;wsp:rsid wsp:val=&quot;6880388E&quot;/&gt;&lt;wsp:rsid wsp:val=&quot;68835CEC&quot;/&gt;&lt;wsp:rsid wsp:val=&quot;68B60077&quot;/&gt;&lt;wsp:rsid wsp:val=&quot;68D76CD2&quot;/&gt;&lt;wsp:rsid wsp:val=&quot;68E350C9&quot;/&gt;&lt;wsp:rsid wsp:val=&quot;68F6058E&quot;/&gt;&lt;wsp:rsid wsp:val=&quot;68F83FF4&quot;/&gt;&lt;wsp:rsid wsp:val=&quot;68FD6CC2&quot;/&gt;&lt;wsp:rsid wsp:val=&quot;690D1D88&quot;/&gt;&lt;wsp:rsid wsp:val=&quot;69147F04&quot;/&gt;&lt;wsp:rsid wsp:val=&quot;6923050F&quot;/&gt;&lt;wsp:rsid wsp:val=&quot;69304731&quot;/&gt;&lt;wsp:rsid wsp:val=&quot;69456746&quot;/&gt;&lt;wsp:rsid wsp:val=&quot;69505D65&quot;/&gt;&lt;wsp:rsid wsp:val=&quot;695A3695&quot;/&gt;&lt;wsp:rsid wsp:val=&quot;696E3B70&quot;/&gt;&lt;wsp:rsid wsp:val=&quot;69761291&quot;/&gt;&lt;wsp:rsid wsp:val=&quot;699C39B7&quot;/&gt;&lt;wsp:rsid wsp:val=&quot;69A30D56&quot;/&gt;&lt;wsp:rsid wsp:val=&quot;69C31F34&quot;/&gt;&lt;wsp:rsid wsp:val=&quot;69CC6007&quot;/&gt;&lt;wsp:rsid wsp:val=&quot;69D70311&quot;/&gt;&lt;wsp:rsid wsp:val=&quot;69E5423B&quot;/&gt;&lt;wsp:rsid wsp:val=&quot;69EA302A&quot;/&gt;&lt;wsp:rsid wsp:val=&quot;69F551CC&quot;/&gt;&lt;wsp:rsid wsp:val=&quot;6A0D6834&quot;/&gt;&lt;wsp:rsid wsp:val=&quot;6A0E7B1A&quot;/&gt;&lt;wsp:rsid wsp:val=&quot;6A204B83&quot;/&gt;&lt;wsp:rsid wsp:val=&quot;6A2E511B&quot;/&gt;&lt;wsp:rsid wsp:val=&quot;6A351DDA&quot;/&gt;&lt;wsp:rsid wsp:val=&quot;6A3D3B05&quot;/&gt;&lt;wsp:rsid wsp:val=&quot;6A5452F7&quot;/&gt;&lt;wsp:rsid wsp:val=&quot;6A696874&quot;/&gt;&lt;wsp:rsid wsp:val=&quot;6A6C0322&quot;/&gt;&lt;wsp:rsid wsp:val=&quot;6A6C7FAF&quot;/&gt;&lt;wsp:rsid wsp:val=&quot;6A9264B2&quot;/&gt;&lt;wsp:rsid wsp:val=&quot;6A9B4007&quot;/&gt;&lt;wsp:rsid wsp:val=&quot;6AAA152B&quot;/&gt;&lt;wsp:rsid wsp:val=&quot;6AAF5A85&quot;/&gt;&lt;wsp:rsid wsp:val=&quot;6AB844F9&quot;/&gt;&lt;wsp:rsid wsp:val=&quot;6ABB3EDE&quot;/&gt;&lt;wsp:rsid wsp:val=&quot;6AC349AB&quot;/&gt;&lt;wsp:rsid wsp:val=&quot;6ACA3950&quot;/&gt;&lt;wsp:rsid wsp:val=&quot;6AD11CA6&quot;/&gt;&lt;wsp:rsid wsp:val=&quot;6AFE4362&quot;/&gt;&lt;wsp:rsid wsp:val=&quot;6B0E6292&quot;/&gt;&lt;wsp:rsid wsp:val=&quot;6B224534&quot;/&gt;&lt;wsp:rsid wsp:val=&quot;6B417AC1&quot;/&gt;&lt;wsp:rsid wsp:val=&quot;6B4B0699&quot;/&gt;&lt;wsp:rsid wsp:val=&quot;6B4C06D7&quot;/&gt;&lt;wsp:rsid wsp:val=&quot;6B4E4EFF&quot;/&gt;&lt;wsp:rsid wsp:val=&quot;6B581916&quot;/&gt;&lt;wsp:rsid wsp:val=&quot;6B720DF9&quot;/&gt;&lt;wsp:rsid wsp:val=&quot;6B774D46&quot;/&gt;&lt;wsp:rsid wsp:val=&quot;6BA42FFF&quot;/&gt;&lt;wsp:rsid wsp:val=&quot;6BA87639&quot;/&gt;&lt;wsp:rsid wsp:val=&quot;6BA96517&quot;/&gt;&lt;wsp:rsid wsp:val=&quot;6BAC1F16&quot;/&gt;&lt;wsp:rsid wsp:val=&quot;6BB14AC3&quot;/&gt;&lt;wsp:rsid wsp:val=&quot;6BBD681C&quot;/&gt;&lt;wsp:rsid wsp:val=&quot;6BC1664A&quot;/&gt;&lt;wsp:rsid wsp:val=&quot;6BEE17E6&quot;/&gt;&lt;wsp:rsid wsp:val=&quot;6BF96E85&quot;/&gt;&lt;wsp:rsid wsp:val=&quot;6C0044E1&quot;/&gt;&lt;wsp:rsid wsp:val=&quot;6C092C53&quot;/&gt;&lt;wsp:rsid wsp:val=&quot;6C153DEC&quot;/&gt;&lt;wsp:rsid wsp:val=&quot;6C1D5BD3&quot;/&gt;&lt;wsp:rsid wsp:val=&quot;6C1F7D6C&quot;/&gt;&lt;wsp:rsid wsp:val=&quot;6C2041DA&quot;/&gt;&lt;wsp:rsid wsp:val=&quot;6C3C5F8F&quot;/&gt;&lt;wsp:rsid wsp:val=&quot;6C5926F0&quot;/&gt;&lt;wsp:rsid wsp:val=&quot;6C6A7DCE&quot;/&gt;&lt;wsp:rsid wsp:val=&quot;6C7167A2&quot;/&gt;&lt;wsp:rsid wsp:val=&quot;6C7C3DBB&quot;/&gt;&lt;wsp:rsid wsp:val=&quot;6C9200E2&quot;/&gt;&lt;wsp:rsid wsp:val=&quot;6CA37839&quot;/&gt;&lt;wsp:rsid wsp:val=&quot;6CA412D3&quot;/&gt;&lt;wsp:rsid wsp:val=&quot;6CA50720&quot;/&gt;&lt;wsp:rsid wsp:val=&quot;6CAA29CA&quot;/&gt;&lt;wsp:rsid wsp:val=&quot;6CBB7F17&quot;/&gt;&lt;wsp:rsid wsp:val=&quot;6D0152A4&quot;/&gt;&lt;wsp:rsid wsp:val=&quot;6D0C62D7&quot;/&gt;&lt;wsp:rsid wsp:val=&quot;6D0E6AEA&quot;/&gt;&lt;wsp:rsid wsp:val=&quot;6D2A225B&quot;/&gt;&lt;wsp:rsid wsp:val=&quot;6D53095A&quot;/&gt;&lt;wsp:rsid wsp:val=&quot;6D550FEB&quot;/&gt;&lt;wsp:rsid wsp:val=&quot;6D596B73&quot;/&gt;&lt;wsp:rsid wsp:val=&quot;6D5B1B9F&quot;/&gt;&lt;wsp:rsid wsp:val=&quot;6D6A30F9&quot;/&gt;&lt;wsp:rsid wsp:val=&quot;6D7226D4&quot;/&gt;&lt;wsp:rsid wsp:val=&quot;6D8A27C7&quot;/&gt;&lt;wsp:rsid wsp:val=&quot;6D9B68FC&quot;/&gt;&lt;wsp:rsid wsp:val=&quot;6D9C7B4C&quot;/&gt;&lt;wsp:rsid wsp:val=&quot;6DA31CDD&quot;/&gt;&lt;wsp:rsid wsp:val=&quot;6DAA5881&quot;/&gt;&lt;wsp:rsid wsp:val=&quot;6DAC2180&quot;/&gt;&lt;wsp:rsid wsp:val=&quot;6DB62F45&quot;/&gt;&lt;wsp:rsid wsp:val=&quot;6DCB6153&quot;/&gt;&lt;wsp:rsid wsp:val=&quot;6DCC691E&quot;/&gt;&lt;wsp:rsid wsp:val=&quot;6DDE57B1&quot;/&gt;&lt;wsp:rsid wsp:val=&quot;6DE611EC&quot;/&gt;&lt;wsp:rsid wsp:val=&quot;6DEF25BA&quot;/&gt;&lt;wsp:rsid wsp:val=&quot;6E0C12AB&quot;/&gt;&lt;wsp:rsid wsp:val=&quot;6E1469F8&quot;/&gt;&lt;wsp:rsid wsp:val=&quot;6E267EFF&quot;/&gt;&lt;wsp:rsid wsp:val=&quot;6E2C0CB8&quot;/&gt;&lt;wsp:rsid wsp:val=&quot;6E2F1180&quot;/&gt;&lt;wsp:rsid wsp:val=&quot;6E3456F7&quot;/&gt;&lt;wsp:rsid wsp:val=&quot;6E3D4CAA&quot;/&gt;&lt;wsp:rsid wsp:val=&quot;6E560DEC&quot;/&gt;&lt;wsp:rsid wsp:val=&quot;6E5F1977&quot;/&gt;&lt;wsp:rsid wsp:val=&quot;6E647B7E&quot;/&gt;&lt;wsp:rsid wsp:val=&quot;6E6E0491&quot;/&gt;&lt;wsp:rsid wsp:val=&quot;6E7627CC&quot;/&gt;&lt;wsp:rsid wsp:val=&quot;6E8A6422&quot;/&gt;&lt;wsp:rsid wsp:val=&quot;6E942F58&quot;/&gt;&lt;wsp:rsid wsp:val=&quot;6ED7042E&quot;/&gt;&lt;wsp:rsid wsp:val=&quot;6EDC2D88&quot;/&gt;&lt;wsp:rsid wsp:val=&quot;6EE9036F&quot;/&gt;&lt;wsp:rsid wsp:val=&quot;6F0C6EBB&quot;/&gt;&lt;wsp:rsid wsp:val=&quot;6F1605E6&quot;/&gt;&lt;wsp:rsid wsp:val=&quot;6F45734F&quot;/&gt;&lt;wsp:rsid wsp:val=&quot;6F534244&quot;/&gt;&lt;wsp:rsid wsp:val=&quot;6F5A6BC3&quot;/&gt;&lt;wsp:rsid wsp:val=&quot;6F626372&quot;/&gt;&lt;wsp:rsid wsp:val=&quot;6F6E6C00&quot;/&gt;&lt;wsp:rsid wsp:val=&quot;6F79399B&quot;/&gt;&lt;wsp:rsid wsp:val=&quot;6F8B0BFC&quot;/&gt;&lt;wsp:rsid wsp:val=&quot;6FAF6FB8&quot;/&gt;&lt;wsp:rsid wsp:val=&quot;6FBA5BA5&quot;/&gt;&lt;wsp:rsid wsp:val=&quot;6FCB595B&quot;/&gt;&lt;wsp:rsid wsp:val=&quot;6FDC51A6&quot;/&gt;&lt;wsp:rsid wsp:val=&quot;6FEA74B8&quot;/&gt;&lt;wsp:rsid wsp:val=&quot;700222FD&quot;/&gt;&lt;wsp:rsid wsp:val=&quot;702A2B32&quot;/&gt;&lt;wsp:rsid wsp:val=&quot;702B4884&quot;/&gt;&lt;wsp:rsid wsp:val=&quot;702C3DBC&quot;/&gt;&lt;wsp:rsid wsp:val=&quot;703F2EE4&quot;/&gt;&lt;wsp:rsid wsp:val=&quot;70526BE1&quot;/&gt;&lt;wsp:rsid wsp:val=&quot;705D3E36&quot;/&gt;&lt;wsp:rsid wsp:val=&quot;706D7769&quot;/&gt;&lt;wsp:rsid wsp:val=&quot;707611E7&quot;/&gt;&lt;wsp:rsid wsp:val=&quot;7079403C&quot;/&gt;&lt;wsp:rsid wsp:val=&quot;708D6857&quot;/&gt;&lt;wsp:rsid wsp:val=&quot;7095709D&quot;/&gt;&lt;wsp:rsid wsp:val=&quot;70AD7B94&quot;/&gt;&lt;wsp:rsid wsp:val=&quot;70C02ACC&quot;/&gt;&lt;wsp:rsid wsp:val=&quot;70CF1BD5&quot;/&gt;&lt;wsp:rsid wsp:val=&quot;70EF0C74&quot;/&gt;&lt;wsp:rsid wsp:val=&quot;71082FD7&quot;/&gt;&lt;wsp:rsid wsp:val=&quot;71132B06&quot;/&gt;&lt;wsp:rsid wsp:val=&quot;712B27B0&quot;/&gt;&lt;wsp:rsid wsp:val=&quot;71372C83&quot;/&gt;&lt;wsp:rsid wsp:val=&quot;714410AC&quot;/&gt;&lt;wsp:rsid wsp:val=&quot;714707DA&quot;/&gt;&lt;wsp:rsid wsp:val=&quot;714831CE&quot;/&gt;&lt;wsp:rsid wsp:val=&quot;714F7850&quot;/&gt;&lt;wsp:rsid wsp:val=&quot;715F40A7&quot;/&gt;&lt;wsp:rsid wsp:val=&quot;71626DD3&quot;/&gt;&lt;wsp:rsid wsp:val=&quot;716E4857&quot;/&gt;&lt;wsp:rsid wsp:val=&quot;71706AEB&quot;/&gt;&lt;wsp:rsid wsp:val=&quot;71782114&quot;/&gt;&lt;wsp:rsid wsp:val=&quot;717A74F7&quot;/&gt;&lt;wsp:rsid wsp:val=&quot;717F50DA&quot;/&gt;&lt;wsp:rsid wsp:val=&quot;718662BB&quot;/&gt;&lt;wsp:rsid wsp:val=&quot;718B3F6A&quot;/&gt;&lt;wsp:rsid wsp:val=&quot;71AE4452&quot;/&gt;&lt;wsp:rsid wsp:val=&quot;71C0079D&quot;/&gt;&lt;wsp:rsid wsp:val=&quot;71D30C83&quot;/&gt;&lt;wsp:rsid wsp:val=&quot;71DB4E8F&quot;/&gt;&lt;wsp:rsid wsp:val=&quot;71DD16D8&quot;/&gt;&lt;wsp:rsid wsp:val=&quot;71E40716&quot;/&gt;&lt;wsp:rsid wsp:val=&quot;71F42514&quot;/&gt;&lt;wsp:rsid wsp:val=&quot;72037FC4&quot;/&gt;&lt;wsp:rsid wsp:val=&quot;72056294&quot;/&gt;&lt;wsp:rsid wsp:val=&quot;721A3265&quot;/&gt;&lt;wsp:rsid wsp:val=&quot;722435DE&quot;/&gt;&lt;wsp:rsid wsp:val=&quot;723F7DCA&quot;/&gt;&lt;wsp:rsid wsp:val=&quot;72627ABD&quot;/&gt;&lt;wsp:rsid wsp:val=&quot;72651DED&quot;/&gt;&lt;wsp:rsid wsp:val=&quot;72792D68&quot;/&gt;&lt;wsp:rsid wsp:val=&quot;728008B9&quot;/&gt;&lt;wsp:rsid wsp:val=&quot;72846E7D&quot;/&gt;&lt;wsp:rsid wsp:val=&quot;72910196&quot;/&gt;&lt;wsp:rsid wsp:val=&quot;7298108E&quot;/&gt;&lt;wsp:rsid wsp:val=&quot;729B6830&quot;/&gt;&lt;wsp:rsid wsp:val=&quot;72BF595E&quot;/&gt;&lt;wsp:rsid wsp:val=&quot;72C61FDA&quot;/&gt;&lt;wsp:rsid wsp:val=&quot;72C95033&quot;/&gt;&lt;wsp:rsid wsp:val=&quot;72CF5913&quot;/&gt;&lt;wsp:rsid wsp:val=&quot;72DB4503&quot;/&gt;&lt;wsp:rsid wsp:val=&quot;72DC7466&quot;/&gt;&lt;wsp:rsid wsp:val=&quot;731D0A2F&quot;/&gt;&lt;wsp:rsid wsp:val=&quot;732574F6&quot;/&gt;&lt;wsp:rsid wsp:val=&quot;73630884&quot;/&gt;&lt;wsp:rsid wsp:val=&quot;73632D2C&quot;/&gt;&lt;wsp:rsid wsp:val=&quot;736476FE&quot;/&gt;&lt;wsp:rsid wsp:val=&quot;73740851&quot;/&gt;&lt;wsp:rsid wsp:val=&quot;738743F9&quot;/&gt;&lt;wsp:rsid wsp:val=&quot;73A51B97&quot;/&gt;&lt;wsp:rsid wsp:val=&quot;73AE0F1B&quot;/&gt;&lt;wsp:rsid wsp:val=&quot;73C2491E&quot;/&gt;&lt;wsp:rsid wsp:val=&quot;73C8614C&quot;/&gt;&lt;wsp:rsid wsp:val=&quot;73F42354&quot;/&gt;&lt;wsp:rsid wsp:val=&quot;740A7DE9&quot;/&gt;&lt;wsp:rsid wsp:val=&quot;74181BEC&quot;/&gt;&lt;wsp:rsid wsp:val=&quot;74374B39&quot;/&gt;&lt;wsp:rsid wsp:val=&quot;74427950&quot;/&gt;&lt;wsp:rsid wsp:val=&quot;744F420B&quot;/&gt;&lt;wsp:rsid wsp:val=&quot;745E193D&quot;/&gt;&lt;wsp:rsid wsp:val=&quot;7470345E&quot;/&gt;&lt;wsp:rsid wsp:val=&quot;74981110&quot;/&gt;&lt;wsp:rsid wsp:val=&quot;749C52C0&quot;/&gt;&lt;wsp:rsid wsp:val=&quot;74C40D5B&quot;/&gt;&lt;wsp:rsid wsp:val=&quot;74CA7DB4&quot;/&gt;&lt;wsp:rsid wsp:val=&quot;74DB6EBD&quot;/&gt;&lt;wsp:rsid wsp:val=&quot;74E44085&quot;/&gt;&lt;wsp:rsid wsp:val=&quot;74FF7868&quot;/&gt;&lt;wsp:rsid wsp:val=&quot;751563E5&quot;/&gt;&lt;wsp:rsid wsp:val=&quot;75233D0F&quot;/&gt;&lt;wsp:rsid wsp:val=&quot;752F569A&quot;/&gt;&lt;wsp:rsid wsp:val=&quot;753C7F0A&quot;/&gt;&lt;wsp:rsid wsp:val=&quot;75440054&quot;/&gt;&lt;wsp:rsid wsp:val=&quot;75452401&quot;/&gt;&lt;wsp:rsid wsp:val=&quot;755148EE&quot;/&gt;&lt;wsp:rsid wsp:val=&quot;757F5A2A&quot;/&gt;&lt;wsp:rsid wsp:val=&quot;75883E27&quot;/&gt;&lt;wsp:rsid wsp:val=&quot;759D6A64&quot;/&gt;&lt;wsp:rsid wsp:val=&quot;75A35923&quot;/&gt;&lt;wsp:rsid wsp:val=&quot;75A530DD&quot;/&gt;&lt;wsp:rsid wsp:val=&quot;75C73CD0&quot;/&gt;&lt;wsp:rsid wsp:val=&quot;75CB2DAA&quot;/&gt;&lt;wsp:rsid wsp:val=&quot;76094349&quot;/&gt;&lt;wsp:rsid wsp:val=&quot;76254A6C&quot;/&gt;&lt;wsp:rsid wsp:val=&quot;762750EA&quot;/&gt;&lt;wsp:rsid wsp:val=&quot;762A114A&quot;/&gt;&lt;wsp:rsid wsp:val=&quot;76327598&quot;/&gt;&lt;wsp:rsid wsp:val=&quot;763A2375&quot;/&gt;&lt;wsp:rsid wsp:val=&quot;764F1B81&quot;/&gt;&lt;wsp:rsid wsp:val=&quot;765A7B9D&quot;/&gt;&lt;wsp:rsid wsp:val=&quot;766672E5&quot;/&gt;&lt;wsp:rsid wsp:val=&quot;76692A5F&quot;/&gt;&lt;wsp:rsid wsp:val=&quot;76770550&quot;/&gt;&lt;wsp:rsid wsp:val=&quot;767921D6&quot;/&gt;&lt;wsp:rsid wsp:val=&quot;767F7F33&quot;/&gt;&lt;wsp:rsid wsp:val=&quot;76891D31&quot;/&gt;&lt;wsp:rsid wsp:val=&quot;76997C8C&quot;/&gt;&lt;wsp:rsid wsp:val=&quot;769B5B80&quot;/&gt;&lt;wsp:rsid wsp:val=&quot;76C21499&quot;/&gt;&lt;wsp:rsid wsp:val=&quot;76D569DC&quot;/&gt;&lt;wsp:rsid wsp:val=&quot;76F077E9&quot;/&gt;&lt;wsp:rsid wsp:val=&quot;7701533E&quot;/&gt;&lt;wsp:rsid wsp:val=&quot;770D08B2&quot;/&gt;&lt;wsp:rsid wsp:val=&quot;771076D1&quot;/&gt;&lt;wsp:rsid wsp:val=&quot;77161DE7&quot;/&gt;&lt;wsp:rsid wsp:val=&quot;771C6295&quot;/&gt;&lt;wsp:rsid wsp:val=&quot;772C0B5E&quot;/&gt;&lt;wsp:rsid wsp:val=&quot;772E017A&quot;/&gt;&lt;wsp:rsid wsp:val=&quot;7738216A&quot;/&gt;&lt;wsp:rsid wsp:val=&quot;773A3E17&quot;/&gt;&lt;wsp:rsid wsp:val=&quot;773C4A3F&quot;/&gt;&lt;wsp:rsid wsp:val=&quot;774F42E0&quot;/&gt;&lt;wsp:rsid wsp:val=&quot;777C05B4&quot;/&gt;&lt;wsp:rsid wsp:val=&quot;777F7D38&quot;/&gt;&lt;wsp:rsid wsp:val=&quot;7789193B&quot;/&gt;&lt;wsp:rsid wsp:val=&quot;77910377&quot;/&gt;&lt;wsp:rsid wsp:val=&quot;77964E9C&quot;/&gt;&lt;wsp:rsid wsp:val=&quot;779F407A&quot;/&gt;&lt;wsp:rsid wsp:val=&quot;77AC377D&quot;/&gt;&lt;wsp:rsid wsp:val=&quot;77B413F9&quot;/&gt;&lt;wsp:rsid wsp:val=&quot;77C760FB&quot;/&gt;&lt;wsp:rsid wsp:val=&quot;77C902A3&quot;/&gt;&lt;wsp:rsid wsp:val=&quot;77D9044A&quot;/&gt;&lt;wsp:rsid wsp:val=&quot;77DF5788&quot;/&gt;&lt;wsp:rsid wsp:val=&quot;77E36CD8&quot;/&gt;&lt;wsp:rsid wsp:val=&quot;780868FE&quot;/&gt;&lt;wsp:rsid wsp:val=&quot;783B7B58&quot;/&gt;&lt;wsp:rsid wsp:val=&quot;784150EE&quot;/&gt;&lt;wsp:rsid wsp:val=&quot;7853272D&quot;/&gt;&lt;wsp:rsid wsp:val=&quot;78754116&quot;/&gt;&lt;wsp:rsid wsp:val=&quot;788A077F&quot;/&gt;&lt;wsp:rsid wsp:val=&quot;789064B1&quot;/&gt;&lt;wsp:rsid wsp:val=&quot;78AD7BF3&quot;/&gt;&lt;wsp:rsid wsp:val=&quot;78B2126B&quot;/&gt;&lt;wsp:rsid wsp:val=&quot;78C0592C&quot;/&gt;&lt;wsp:rsid wsp:val=&quot;78D16950&quot;/&gt;&lt;wsp:rsid wsp:val=&quot;78D34E43&quot;/&gt;&lt;wsp:rsid wsp:val=&quot;78D36825&quot;/&gt;&lt;wsp:rsid wsp:val=&quot;78D759AE&quot;/&gt;&lt;wsp:rsid wsp:val=&quot;78E74DC2&quot;/&gt;&lt;wsp:rsid wsp:val=&quot;78ED308C&quot;/&gt;&lt;wsp:rsid wsp:val=&quot;78F12B0B&quot;/&gt;&lt;wsp:rsid wsp:val=&quot;7902262E&quot;/&gt;&lt;wsp:rsid wsp:val=&quot;79366E4B&quot;/&gt;&lt;wsp:rsid wsp:val=&quot;7937053A&quot;/&gt;&lt;wsp:rsid wsp:val=&quot;793B3960&quot;/&gt;&lt;wsp:rsid wsp:val=&quot;793D6983&quot;/&gt;&lt;wsp:rsid wsp:val=&quot;795A7E31&quot;/&gt;&lt;wsp:rsid wsp:val=&quot;796C1483&quot;/&gt;&lt;wsp:rsid wsp:val=&quot;797C2617&quot;/&gt;&lt;wsp:rsid wsp:val=&quot;79834DEF&quot;/&gt;&lt;wsp:rsid wsp:val=&quot;798A27BB&quot;/&gt;&lt;wsp:rsid wsp:val=&quot;798F63CA&quot;/&gt;&lt;wsp:rsid wsp:val=&quot;79AA7AD7&quot;/&gt;&lt;wsp:rsid wsp:val=&quot;79C10DD2&quot;/&gt;&lt;wsp:rsid wsp:val=&quot;79CA31EE&quot;/&gt;&lt;wsp:rsid wsp:val=&quot;79D116AF&quot;/&gt;&lt;wsp:rsid wsp:val=&quot;79D97389&quot;/&gt;&lt;wsp:rsid wsp:val=&quot;79E72193&quot;/&gt;&lt;wsp:rsid wsp:val=&quot;79E92BC6&quot;/&gt;&lt;wsp:rsid wsp:val=&quot;79F61D17&quot;/&gt;&lt;wsp:rsid wsp:val=&quot;79F7465D&quot;/&gt;&lt;wsp:rsid wsp:val=&quot;7A2D792F&quot;/&gt;&lt;wsp:rsid wsp:val=&quot;7A367DFE&quot;/&gt;&lt;wsp:rsid wsp:val=&quot;7A377BCB&quot;/&gt;&lt;wsp:rsid wsp:val=&quot;7A566D84&quot;/&gt;&lt;wsp:rsid wsp:val=&quot;7A606797&quot;/&gt;&lt;wsp:rsid wsp:val=&quot;7A9668A6&quot;/&gt;&lt;wsp:rsid wsp:val=&quot;7A9D1708&quot;/&gt;&lt;wsp:rsid wsp:val=&quot;7AAB257B&quot;/&gt;&lt;wsp:rsid wsp:val=&quot;7AC55E4D&quot;/&gt;&lt;wsp:rsid wsp:val=&quot;7AEE1A23&quot;/&gt;&lt;wsp:rsid wsp:val=&quot;7B302529&quot;/&gt;&lt;wsp:rsid wsp:val=&quot;7B572712&quot;/&gt;&lt;wsp:rsid wsp:val=&quot;7BAF48F9&quot;/&gt;&lt;wsp:rsid wsp:val=&quot;7BB0747C&quot;/&gt;&lt;wsp:rsid wsp:val=&quot;7BDA5E3D&quot;/&gt;&lt;wsp:rsid wsp:val=&quot;7BE77659&quot;/&gt;&lt;wsp:rsid wsp:val=&quot;7BF115E5&quot;/&gt;&lt;wsp:rsid wsp:val=&quot;7C0311BD&quot;/&gt;&lt;wsp:rsid wsp:val=&quot;7C3376E0&quot;/&gt;&lt;wsp:rsid wsp:val=&quot;7C393B06&quot;/&gt;&lt;wsp:rsid wsp:val=&quot;7C497553&quot;/&gt;&lt;wsp:rsid wsp:val=&quot;7C5100F6&quot;/&gt;&lt;wsp:rsid wsp:val=&quot;7C687AE6&quot;/&gt;&lt;wsp:rsid wsp:val=&quot;7C7D2B27&quot;/&gt;&lt;wsp:rsid wsp:val=&quot;7C832A14&quot;/&gt;&lt;wsp:rsid wsp:val=&quot;7C966BE4&quot;/&gt;&lt;wsp:rsid wsp:val=&quot;7C991A88&quot;/&gt;&lt;wsp:rsid wsp:val=&quot;7C9E3209&quot;/&gt;&lt;wsp:rsid wsp:val=&quot;7CB17CEB&quot;/&gt;&lt;wsp:rsid wsp:val=&quot;7CB563E3&quot;/&gt;&lt;wsp:rsid wsp:val=&quot;7CB60377&quot;/&gt;&lt;wsp:rsid wsp:val=&quot;7CB72D6E&quot;/&gt;&lt;wsp:rsid wsp:val=&quot;7CC23920&quot;/&gt;&lt;wsp:rsid wsp:val=&quot;7CCE6561&quot;/&gt;&lt;wsp:rsid wsp:val=&quot;7CE20D6D&quot;/&gt;&lt;wsp:rsid wsp:val=&quot;7D0924CC&quot;/&gt;&lt;wsp:rsid wsp:val=&quot;7D137FFB&quot;/&gt;&lt;wsp:rsid wsp:val=&quot;7D1D66E1&quot;/&gt;&lt;wsp:rsid wsp:val=&quot;7D346B68&quot;/&gt;&lt;wsp:rsid wsp:val=&quot;7D584A95&quot;/&gt;&lt;wsp:rsid wsp:val=&quot;7D823D84&quot;/&gt;&lt;wsp:rsid wsp:val=&quot;7D9277DE&quot;/&gt;&lt;wsp:rsid wsp:val=&quot;7DB4179D&quot;/&gt;&lt;wsp:rsid wsp:val=&quot;7DB60F5F&quot;/&gt;&lt;wsp:rsid wsp:val=&quot;7DB86708&quot;/&gt;&lt;wsp:rsid wsp:val=&quot;7DE515A3&quot;/&gt;&lt;wsp:rsid wsp:val=&quot;7DF64A6F&quot;/&gt;&lt;wsp:rsid wsp:val=&quot;7E0210A3&quot;/&gt;&lt;wsp:rsid wsp:val=&quot;7E064876&quot;/&gt;&lt;wsp:rsid wsp:val=&quot;7E07636B&quot;/&gt;&lt;wsp:rsid wsp:val=&quot;7E2817F5&quot;/&gt;&lt;wsp:rsid wsp:val=&quot;7E3B37DD&quot;/&gt;&lt;wsp:rsid wsp:val=&quot;7E454955&quot;/&gt;&lt;wsp:rsid wsp:val=&quot;7E4A612F&quot;/&gt;&lt;wsp:rsid wsp:val=&quot;7E5E4BA7&quot;/&gt;&lt;wsp:rsid wsp:val=&quot;7E623FD6&quot;/&gt;&lt;wsp:rsid wsp:val=&quot;7E6568DE&quot;/&gt;&lt;wsp:rsid wsp:val=&quot;7E71695E&quot;/&gt;&lt;wsp:rsid wsp:val=&quot;7E926441&quot;/&gt;&lt;wsp:rsid wsp:val=&quot;7E9A7E57&quot;/&gt;&lt;wsp:rsid wsp:val=&quot;7EA41D17&quot;/&gt;&lt;wsp:rsid wsp:val=&quot;7EAC1C7A&quot;/&gt;&lt;wsp:rsid wsp:val=&quot;7EB55047&quot;/&gt;&lt;wsp:rsid wsp:val=&quot;7EE46143&quot;/&gt;&lt;wsp:rsid wsp:val=&quot;7EF91408&quot;/&gt;&lt;wsp:rsid wsp:val=&quot;7F4117F1&quot;/&gt;&lt;wsp:rsid wsp:val=&quot;7F425225&quot;/&gt;&lt;wsp:rsid wsp:val=&quot;7F5349F3&quot;/&gt;&lt;wsp:rsid wsp:val=&quot;7F800037&quot;/&gt;&lt;wsp:rsid wsp:val=&quot;7F977AF0&quot;/&gt;&lt;wsp:rsid wsp:val=&quot;7FA95DC6&quot;/&gt;&lt;wsp:rsid wsp:val=&quot;7FAE1AA4&quot;/&gt;&lt;wsp:rsid wsp:val=&quot;7FBE3D7D&quot;/&gt;&lt;wsp:rsid wsp:val=&quot;7FF37124&quot;/&gt;&lt;wsp:rsid wsp:val=&quot;7FF4629D&quot;/&gt;&lt;wsp:rsid wsp:val=&quot;7FF707E0&quot;/&gt;&lt;/wsp:rsids&gt;&lt;/w:docPr&gt;&lt;w:body&gt;&lt;wx:sect&gt;&lt;w:p wsp:rsidR=&quot;00000000&quot; wsp:rsidRDefault=&quot;00377AFE&quot; wsp:rsidP=&quot;00377AFE&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F835FC" w:rsidRPr="003A273D">
        <w:rPr>
          <w:rFonts w:ascii="Times New Roman" w:hAnsi="Times New Roman"/>
          <w:lang w:val="en-US"/>
        </w:rPr>
        <w:instrText xml:space="preserve"> </w:instrText>
      </w:r>
      <w:r w:rsidR="00F835FC" w:rsidRPr="003A273D">
        <w:rPr>
          <w:rFonts w:ascii="Times New Roman" w:hAnsi="Times New Roman"/>
          <w:lang w:val="en-US"/>
        </w:rPr>
        <w:fldChar w:fldCharType="separate"/>
      </w:r>
      <w:r w:rsidR="003E6131">
        <w:rPr>
          <w:rFonts w:ascii="Times New Roman" w:hAnsi="Times New Roman"/>
          <w:noProof/>
          <w:position w:val="-5"/>
        </w:rPr>
        <w:pict w14:anchorId="092BA989">
          <v:shape id="_x0000_i1030" type="#_x0000_t75" alt="" style="width:6pt;height:12.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stylePaneFormatFilter w:val=&quot;3F01&quot;/&gt;&lt;w:defaultTabStop w:val=&quot;567&quot;/&gt;&lt;w:hyphenationZone w:val=&quot;425&quot;/&gt;&lt;w:doNotHyphenateCaps/&gt;&lt;w:drawingGridHorizontalSpacing w:val=&quot;120&quot;/&gt;&lt;w:drawingGridVerticalSpacing w:val=&quot;120&quot;/&gt;&lt;w:useMarginsForDrawingGridOrigin/&gt;&lt;w:doNotShadeFormData/&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applyBreakingRules/&gt;&lt;w:dontGrowAutofit/&gt;&lt;w:useFELayout/&gt;&lt;/w:compat&gt;&lt;wsp:rsids&gt;&lt;wsp:rsidRoot wsp:val=&quot;00100F45&quot;/&gt;&lt;wsp:rsid wsp:val=&quot;000006E1&quot;/&gt;&lt;wsp:rsid wsp:val=&quot;000011DE&quot;/&gt;&lt;wsp:rsid wsp:val=&quot;00001A2B&quot;/&gt;&lt;wsp:rsid wsp:val=&quot;00001CB0&quot;/&gt;&lt;wsp:rsid wsp:val=&quot;00002A37&quot;/&gt;&lt;wsp:rsid wsp:val=&quot;00002A63&quot;/&gt;&lt;wsp:rsid wsp:val=&quot;000032DF&quot;/&gt;&lt;wsp:rsid wsp:val=&quot;000032F4&quot;/&gt;&lt;wsp:rsid wsp:val=&quot;000034E4&quot;/&gt;&lt;wsp:rsid wsp:val=&quot;0000541E&quot;/&gt;&lt;wsp:rsid wsp:val=&quot;00006446&quot;/&gt;&lt;wsp:rsid wsp:val=&quot;00006896&quot;/&gt;&lt;wsp:rsid wsp:val=&quot;00006EDC&quot;/&gt;&lt;wsp:rsid wsp:val=&quot;0000733B&quot;/&gt;&lt;wsp:rsid wsp:val=&quot;00007CDC&quot;/&gt;&lt;wsp:rsid wsp:val=&quot;00010CDD&quot;/&gt;&lt;wsp:rsid wsp:val=&quot;0001115E&quot;/&gt;&lt;wsp:rsid wsp:val=&quot;00011824&quot;/&gt;&lt;wsp:rsid wsp:val=&quot;00011B28&quot;/&gt;&lt;wsp:rsid wsp:val=&quot;00011CE9&quot;/&gt;&lt;wsp:rsid wsp:val=&quot;000126CB&quot;/&gt;&lt;wsp:rsid wsp:val=&quot;00012CA8&quot;/&gt;&lt;wsp:rsid wsp:val=&quot;000130DA&quot;/&gt;&lt;wsp:rsid wsp:val=&quot;00013C6E&quot;/&gt;&lt;wsp:rsid wsp:val=&quot;00013FC9&quot;/&gt;&lt;wsp:rsid wsp:val=&quot;00014455&quot;/&gt;&lt;wsp:rsid wsp:val=&quot;00014BD6&quot;/&gt;&lt;wsp:rsid wsp:val=&quot;00015D15&quot;/&gt;&lt;wsp:rsid wsp:val=&quot;0002005B&quot;/&gt;&lt;wsp:rsid wsp:val=&quot;000209F3&quot;/&gt;&lt;wsp:rsid wsp:val=&quot;00020BBB&quot;/&gt;&lt;wsp:rsid wsp:val=&quot;00020C30&quot;/&gt;&lt;wsp:rsid wsp:val=&quot;00021818&quot;/&gt;&lt;wsp:rsid wsp:val=&quot;00023678&quot;/&gt;&lt;wsp:rsid wsp:val=&quot;00023B49&quot;/&gt;&lt;wsp:rsid wsp:val=&quot;00023BDC&quot;/&gt;&lt;wsp:rsid wsp:val=&quot;00024170&quot;/&gt;&lt;wsp:rsid wsp:val=&quot;00024E02&quot;/&gt;&lt;wsp:rsid wsp:val=&quot;00025347&quot;/&gt;&lt;wsp:rsid wsp:val=&quot;0002564D&quot;/&gt;&lt;wsp:rsid wsp:val=&quot;00025C23&quot;/&gt;&lt;wsp:rsid wsp:val=&quot;00025ECA&quot;/&gt;&lt;wsp:rsid wsp:val=&quot;000263D8&quot;/&gt;&lt;wsp:rsid wsp:val=&quot;0002781C&quot;/&gt;&lt;wsp:rsid wsp:val=&quot;00030E4A&quot;/&gt;&lt;wsp:rsid wsp:val=&quot;000311C7&quot;/&gt;&lt;wsp:rsid wsp:val=&quot;0003179E&quot;/&gt;&lt;wsp:rsid wsp:val=&quot;00032374&quot;/&gt;&lt;wsp:rsid wsp:val=&quot;000325B8&quot;/&gt;&lt;wsp:rsid wsp:val=&quot;00032632&quot;/&gt;&lt;wsp:rsid wsp:val=&quot;0003480D&quot;/&gt;&lt;wsp:rsid wsp:val=&quot;00034C15&quot;/&gt;&lt;wsp:rsid wsp:val=&quot;00035706&quot;/&gt;&lt;wsp:rsid wsp:val=&quot;00035E1B&quot;/&gt;&lt;wsp:rsid wsp:val=&quot;00036161&quot;/&gt;&lt;wsp:rsid wsp:val=&quot;000364B8&quot;/&gt;&lt;wsp:rsid wsp:val=&quot;00036BA1&quot;/&gt;&lt;wsp:rsid wsp:val=&quot;00040292&quot;/&gt;&lt;wsp:rsid wsp:val=&quot;00041962&quot;/&gt;&lt;wsp:rsid wsp:val=&quot;00041994&quot;/&gt;&lt;wsp:rsid wsp:val=&quot;00041A3F&quot;/&gt;&lt;wsp:rsid wsp:val=&quot;000422E2&quot;/&gt;&lt;wsp:rsid wsp:val=&quot;00042F22&quot;/&gt;&lt;wsp:rsid wsp:val=&quot;0004395C&quot;/&gt;&lt;wsp:rsid wsp:val=&quot;00043F68&quot;/&gt;&lt;wsp:rsid wsp:val=&quot;000443F0&quot;/&gt;&lt;wsp:rsid wsp:val=&quot;000444EF&quot;/&gt;&lt;wsp:rsid wsp:val=&quot;00045FF8&quot;/&gt;&lt;wsp:rsid wsp:val=&quot;00046166&quot;/&gt;&lt;wsp:rsid wsp:val=&quot;00050680&quot;/&gt;&lt;wsp:rsid wsp:val=&quot;000511F7&quot;/&gt;&lt;wsp:rsid wsp:val=&quot;00052A07&quot;/&gt;&lt;wsp:rsid wsp:val=&quot;00052F21&quot;/&gt;&lt;wsp:rsid wsp:val=&quot;000534E3&quot;/&gt;&lt;wsp:rsid wsp:val=&quot;00053D03&quot;/&gt;&lt;wsp:rsid wsp:val=&quot;0005427C&quot;/&gt;&lt;wsp:rsid wsp:val=&quot;00054E12&quot;/&gt;&lt;wsp:rsid wsp:val=&quot;00055CD1&quot;/&gt;&lt;wsp:rsid wsp:val=&quot;0005606A&quot;/&gt;&lt;wsp:rsid wsp:val=&quot;0005660D&quot;/&gt;&lt;wsp:rsid wsp:val=&quot;00057117&quot;/&gt;&lt;wsp:rsid wsp:val=&quot;000609B7&quot;/&gt;&lt;wsp:rsid wsp:val=&quot;00060CA1&quot;/&gt;&lt;wsp:rsid wsp:val=&quot;000616E7&quot;/&gt;&lt;wsp:rsid wsp:val=&quot;00061FB9&quot;/&gt;&lt;wsp:rsid wsp:val=&quot;00063D57&quot;/&gt;&lt;wsp:rsid wsp:val=&quot;0006483C&quot;/&gt;&lt;wsp:rsid wsp:val=&quot;0006487E&quot;/&gt;&lt;wsp:rsid wsp:val=&quot;0006525C&quot;/&gt;&lt;wsp:rsid wsp:val=&quot;00065E1A&quot;/&gt;&lt;wsp:rsid wsp:val=&quot;000660A9&quot;/&gt;&lt;wsp:rsid wsp:val=&quot;0006651C&quot;/&gt;&lt;wsp:rsid wsp:val=&quot;0007092F&quot;/&gt;&lt;wsp:rsid wsp:val=&quot;0007094A&quot;/&gt;&lt;wsp:rsid wsp:val=&quot;00070FBD&quot;/&gt;&lt;wsp:rsid wsp:val=&quot;0007125C&quot;/&gt;&lt;wsp:rsid wsp:val=&quot;000715B7&quot;/&gt;&lt;wsp:rsid wsp:val=&quot;00071E77&quot;/&gt;&lt;wsp:rsid wsp:val=&quot;00074B37&quot;/&gt;&lt;wsp:rsid wsp:val=&quot;000764EE&quot;/&gt;&lt;wsp:rsid wsp:val=&quot;0007697B&quot;/&gt;&lt;wsp:rsid wsp:val=&quot;00076C09&quot;/&gt;&lt;wsp:rsid wsp:val=&quot;00076DAA&quot;/&gt;&lt;wsp:rsid wsp:val=&quot;00077E5F&quot;/&gt;&lt;wsp:rsid wsp:val=&quot;0008036A&quot;/&gt;&lt;wsp:rsid wsp:val=&quot;000808F6&quot;/&gt;&lt;wsp:rsid wsp:val=&quot;0008112F&quot;/&gt;&lt;wsp:rsid wsp:val=&quot;00081486&quot;/&gt;&lt;wsp:rsid wsp:val=&quot;00081AE6&quot;/&gt;&lt;wsp:rsid wsp:val=&quot;00081EA4&quot;/&gt;&lt;wsp:rsid wsp:val=&quot;000823B5&quot;/&gt;&lt;wsp:rsid wsp:val=&quot;00082746&quot;/&gt;&lt;wsp:rsid wsp:val=&quot;000839C7&quot;/&gt;&lt;wsp:rsid wsp:val=&quot;0008458F&quot;/&gt;&lt;wsp:rsid wsp:val=&quot;0008496C&quot;/&gt;&lt;wsp:rsid wsp:val=&quot;00084DDB&quot;/&gt;&lt;wsp:rsid wsp:val=&quot;00084E51&quot;/&gt;&lt;wsp:rsid wsp:val=&quot;000851F6&quot;/&gt;&lt;wsp:rsid wsp:val=&quot;000855EB&quot;/&gt;&lt;wsp:rsid wsp:val=&quot;00085B52&quot;/&gt;&lt;wsp:rsid wsp:val=&quot;00085F5F&quot;/&gt;&lt;wsp:rsid wsp:val=&quot;000866F2&quot;/&gt;&lt;wsp:rsid wsp:val=&quot;0009009F&quot;/&gt;&lt;wsp:rsid wsp:val=&quot;0009055D&quot;/&gt;&lt;wsp:rsid wsp:val=&quot;000908DF&quot;/&gt;&lt;wsp:rsid wsp:val=&quot;00090B11&quot;/&gt;&lt;wsp:rsid wsp:val=&quot;00090CCA&quot;/&gt;&lt;wsp:rsid wsp:val=&quot;00090FA4&quot;/&gt;&lt;wsp:rsid wsp:val=&quot;00091557&quot;/&gt;&lt;wsp:rsid wsp:val=&quot;00091BD2&quot;/&gt;&lt;wsp:rsid wsp:val=&quot;0009223B&quot;/&gt;&lt;wsp:rsid wsp:val=&quot;000924C1&quot;/&gt;&lt;wsp:rsid wsp:val=&quot;000924F0&quot;/&gt;&lt;wsp:rsid wsp:val=&quot;00092B87&quot;/&gt;&lt;wsp:rsid wsp:val=&quot;00092FAF&quot;/&gt;&lt;wsp:rsid wsp:val=&quot;000933E1&quot;/&gt;&lt;wsp:rsid wsp:val=&quot;00093474&quot;/&gt;&lt;wsp:rsid wsp:val=&quot;000937BD&quot;/&gt;&lt;wsp:rsid wsp:val=&quot;00093BC3&quot;/&gt;&lt;wsp:rsid wsp:val=&quot;00094092&quot;/&gt;&lt;wsp:rsid wsp:val=&quot;00094DAB&quot;/&gt;&lt;wsp:rsid wsp:val=&quot;0009510F&quot;/&gt;&lt;wsp:rsid wsp:val=&quot;00096F65&quot;/&gt;&lt;wsp:rsid wsp:val=&quot;00097902&quot;/&gt;&lt;wsp:rsid wsp:val=&quot;000A0B74&quot;/&gt;&lt;wsp:rsid wsp:val=&quot;000A1101&quot;/&gt;&lt;wsp:rsid wsp:val=&quot;000A1964&quot;/&gt;&lt;wsp:rsid wsp:val=&quot;000A1B7B&quot;/&gt;&lt;wsp:rsid wsp:val=&quot;000A1EA1&quot;/&gt;&lt;wsp:rsid wsp:val=&quot;000A27CA&quot;/&gt;&lt;wsp:rsid wsp:val=&quot;000A36C3&quot;/&gt;&lt;wsp:rsid wsp:val=&quot;000A4185&quot;/&gt;&lt;wsp:rsid wsp:val=&quot;000A56F2&quot;/&gt;&lt;wsp:rsid wsp:val=&quot;000A6A12&quot;/&gt;&lt;wsp:rsid wsp:val=&quot;000A714F&quot;/&gt;&lt;wsp:rsid wsp:val=&quot;000B02E5&quot;/&gt;&lt;wsp:rsid wsp:val=&quot;000B0DA1&quot;/&gt;&lt;wsp:rsid wsp:val=&quot;000B176A&quot;/&gt;&lt;wsp:rsid wsp:val=&quot;000B21DC&quot;/&gt;&lt;wsp:rsid wsp:val=&quot;000B2719&quot;/&gt;&lt;wsp:rsid wsp:val=&quot;000B2912&quot;/&gt;&lt;wsp:rsid wsp:val=&quot;000B34AE&quot;/&gt;&lt;wsp:rsid wsp:val=&quot;000B3A8F&quot;/&gt;&lt;wsp:rsid wsp:val=&quot;000B4AB9&quot;/&gt;&lt;wsp:rsid wsp:val=&quot;000B4E3E&quot;/&gt;&lt;wsp:rsid wsp:val=&quot;000B58C3&quot;/&gt;&lt;wsp:rsid wsp:val=&quot;000B61E9&quot;/&gt;&lt;wsp:rsid wsp:val=&quot;000B7ABA&quot;/&gt;&lt;wsp:rsid wsp:val=&quot;000C038F&quot;/&gt;&lt;wsp:rsid wsp:val=&quot;000C14ED&quot;/&gt;&lt;wsp:rsid wsp:val=&quot;000C165A&quot;/&gt;&lt;wsp:rsid wsp:val=&quot;000C21AC&quot;/&gt;&lt;wsp:rsid wsp:val=&quot;000C27C5&quot;/&gt;&lt;wsp:rsid wsp:val=&quot;000C29A4&quot;/&gt;&lt;wsp:rsid wsp:val=&quot;000C2E19&quot;/&gt;&lt;wsp:rsid wsp:val=&quot;000C3469&quot;/&gt;&lt;wsp:rsid wsp:val=&quot;000C3728&quot;/&gt;&lt;wsp:rsid wsp:val=&quot;000C3824&quot;/&gt;&lt;wsp:rsid wsp:val=&quot;000C3B9C&quot;/&gt;&lt;wsp:rsid wsp:val=&quot;000C40FA&quot;/&gt;&lt;wsp:rsid wsp:val=&quot;000C4C97&quot;/&gt;&lt;wsp:rsid wsp:val=&quot;000C69AE&quot;/&gt;&lt;wsp:rsid wsp:val=&quot;000C7397&quot;/&gt;&lt;wsp:rsid wsp:val=&quot;000D040F&quot;/&gt;&lt;wsp:rsid wsp:val=&quot;000D0D07&quot;/&gt;&lt;wsp:rsid wsp:val=&quot;000D2D69&quot;/&gt;&lt;wsp:rsid wsp:val=&quot;000D2F1D&quot;/&gt;&lt;wsp:rsid wsp:val=&quot;000D3206&quot;/&gt;&lt;wsp:rsid wsp:val=&quot;000D34AE&quot;/&gt;&lt;wsp:rsid wsp:val=&quot;000D4797&quot;/&gt;&lt;wsp:rsid wsp:val=&quot;000D61AA&quot;/&gt;&lt;wsp:rsid wsp:val=&quot;000D64AB&quot;/&gt;&lt;wsp:rsid wsp:val=&quot;000D6C88&quot;/&gt;&lt;wsp:rsid wsp:val=&quot;000E0527&quot;/&gt;&lt;wsp:rsid wsp:val=&quot;000E0AD5&quot;/&gt;&lt;wsp:rsid wsp:val=&quot;000E156A&quot;/&gt;&lt;wsp:rsid wsp:val=&quot;000E1A8E&quot;/&gt;&lt;wsp:rsid wsp:val=&quot;000E1E92&quot;/&gt;&lt;wsp:rsid wsp:val=&quot;000E30A7&quot;/&gt;&lt;wsp:rsid wsp:val=&quot;000E319A&quot;/&gt;&lt;wsp:rsid wsp:val=&quot;000E3710&quot;/&gt;&lt;wsp:rsid wsp:val=&quot;000E48E1&quot;/&gt;&lt;wsp:rsid wsp:val=&quot;000E7966&quot;/&gt;&lt;wsp:rsid wsp:val=&quot;000E7C06&quot;/&gt;&lt;wsp:rsid wsp:val=&quot;000F06D6&quot;/&gt;&lt;wsp:rsid wsp:val=&quot;000F08AE&quot;/&gt;&lt;wsp:rsid wsp:val=&quot;000F0EB1&quot;/&gt;&lt;wsp:rsid wsp:val=&quot;000F1106&quot;/&gt;&lt;wsp:rsid wsp:val=&quot;000F24D5&quot;/&gt;&lt;wsp:rsid wsp:val=&quot;000F3BE9&quot;/&gt;&lt;wsp:rsid wsp:val=&quot;000F3F6C&quot;/&gt;&lt;wsp:rsid wsp:val=&quot;000F43F8&quot;/&gt;&lt;wsp:rsid wsp:val=&quot;000F472C&quot;/&gt;&lt;wsp:rsid wsp:val=&quot;000F6B49&quot;/&gt;&lt;wsp:rsid wsp:val=&quot;000F6DF3&quot;/&gt;&lt;wsp:rsid wsp:val=&quot;00100298&quot;/&gt;&lt;wsp:rsid wsp:val=&quot;001005FF&quot;/&gt;&lt;wsp:rsid wsp:val=&quot;00100A92&quot;/&gt;&lt;wsp:rsid wsp:val=&quot;00100F45&quot;/&gt;&lt;wsp:rsid wsp:val=&quot;00105190&quot;/&gt;&lt;wsp:rsid wsp:val=&quot;0010532F&quot;/&gt;&lt;wsp:rsid wsp:val=&quot;0010610D&quot;/&gt;&lt;wsp:rsid wsp:val=&quot;001062FB&quot;/&gt;&lt;wsp:rsid wsp:val=&quot;001063E6&quot;/&gt;&lt;wsp:rsid wsp:val=&quot;00107A20&quot;/&gt;&lt;wsp:rsid wsp:val=&quot;00110233&quot;/&gt;&lt;wsp:rsid wsp:val=&quot;00110D2D&quot;/&gt;&lt;wsp:rsid wsp:val=&quot;00113CD4&quot;/&gt;&lt;wsp:rsid wsp:val=&quot;00113CF4&quot;/&gt;&lt;wsp:rsid wsp:val=&quot;00114D01&quot;/&gt;&lt;wsp:rsid wsp:val=&quot;001153EA&quot;/&gt;&lt;wsp:rsid wsp:val=&quot;001154A1&quot;/&gt;&lt;wsp:rsid wsp:val=&quot;00115643&quot;/&gt;&lt;wsp:rsid wsp:val=&quot;00115E25&quot;/&gt;&lt;wsp:rsid wsp:val=&quot;001163DE&quot;/&gt;&lt;wsp:rsid wsp:val=&quot;0011673F&quot;/&gt;&lt;wsp:rsid wsp:val=&quot;00116765&quot;/&gt;&lt;wsp:rsid wsp:val=&quot;001174B9&quot;/&gt;&lt;wsp:rsid wsp:val=&quot;001219F5&quot;/&gt;&lt;wsp:rsid wsp:val=&quot;00121A20&quot;/&gt;&lt;wsp:rsid wsp:val=&quot;00122B62&quot;/&gt;&lt;wsp:rsid wsp:val=&quot;00122C67&quot;/&gt;&lt;wsp:rsid wsp:val=&quot;0012377F&quot;/&gt;&lt;wsp:rsid wsp:val=&quot;001239F2&quot;/&gt;&lt;wsp:rsid wsp:val=&quot;00123AFA&quot;/&gt;&lt;wsp:rsid wsp:val=&quot;00124314&quot;/&gt;&lt;wsp:rsid wsp:val=&quot;00125CE0&quot;/&gt;&lt;wsp:rsid wsp:val=&quot;00126B4A&quot;/&gt;&lt;wsp:rsid wsp:val=&quot;00132656&quot;/&gt;&lt;wsp:rsid wsp:val=&quot;00132FD0&quot;/&gt;&lt;wsp:rsid wsp:val=&quot;0013301A&quot;/&gt;&lt;wsp:rsid wsp:val=&quot;0013415C&quot;/&gt;&lt;wsp:rsid wsp:val=&quot;001344C0&quot;/&gt;&lt;wsp:rsid wsp:val=&quot;001346FA&quot;/&gt;&lt;wsp:rsid wsp:val=&quot;00134C08&quot;/&gt;&lt;wsp:rsid wsp:val=&quot;00135252&quot;/&gt;&lt;wsp:rsid wsp:val=&quot;00135B3A&quot;/&gt;&lt;wsp:rsid wsp:val=&quot;001361DD&quot;/&gt;&lt;wsp:rsid wsp:val=&quot;00136B5E&quot;/&gt;&lt;wsp:rsid wsp:val=&quot;00137728&quot;/&gt;&lt;wsp:rsid wsp:val=&quot;00137AB5&quot;/&gt;&lt;wsp:rsid wsp:val=&quot;00137F0B&quot;/&gt;&lt;wsp:rsid wsp:val=&quot;00141F24&quot;/&gt;&lt;wsp:rsid wsp:val=&quot;00142083&quot;/&gt;&lt;wsp:rsid wsp:val=&quot;001420D1&quot;/&gt;&lt;wsp:rsid wsp:val=&quot;00142A99&quot;/&gt;&lt;wsp:rsid wsp:val=&quot;00142F64&quot;/&gt;&lt;wsp:rsid wsp:val=&quot;00142FF2&quot;/&gt;&lt;wsp:rsid wsp:val=&quot;00143008&quot;/&gt;&lt;wsp:rsid wsp:val=&quot;0014528C&quot;/&gt;&lt;wsp:rsid wsp:val=&quot;0014678C&quot;/&gt;&lt;wsp:rsid wsp:val=&quot;00146F12&quot;/&gt;&lt;wsp:rsid wsp:val=&quot;0014787F&quot;/&gt;&lt;wsp:rsid wsp:val=&quot;00147ED7&quot;/&gt;&lt;wsp:rsid wsp:val=&quot;00147F5B&quot;/&gt;&lt;wsp:rsid wsp:val=&quot;001519C5&quot;/&gt;&lt;wsp:rsid wsp:val=&quot;00151E23&quot;/&gt;&lt;wsp:rsid wsp:val=&quot;001526E0&quot;/&gt;&lt;wsp:rsid wsp:val=&quot;0015387F&quot;/&gt;&lt;wsp:rsid wsp:val=&quot;00153C26&quot;/&gt;&lt;wsp:rsid wsp:val=&quot;00154125&quot;/&gt;&lt;wsp:rsid wsp:val=&quot;001551B5&quot;/&gt;&lt;wsp:rsid wsp:val=&quot;0015533C&quot;/&gt;&lt;wsp:rsid wsp:val=&quot;001553F3&quot;/&gt;&lt;wsp:rsid wsp:val=&quot;00155B29&quot;/&gt;&lt;wsp:rsid wsp:val=&quot;0015799D&quot;/&gt;&lt;wsp:rsid wsp:val=&quot;00160F28&quot;/&gt;&lt;wsp:rsid wsp:val=&quot;00162C61&quot;/&gt;&lt;wsp:rsid wsp:val=&quot;00163E7D&quot;/&gt;&lt;wsp:rsid wsp:val=&quot;00164782&quot;/&gt;&lt;wsp:rsid wsp:val=&quot;001649F7&quot;/&gt;&lt;wsp:rsid wsp:val=&quot;001659C1&quot;/&gt;&lt;wsp:rsid wsp:val=&quot;00165A27&quot;/&gt;&lt;wsp:rsid wsp:val=&quot;0016637B&quot;/&gt;&lt;wsp:rsid wsp:val=&quot;001706E5&quot;/&gt;&lt;wsp:rsid wsp:val=&quot;001708E2&quot;/&gt;&lt;wsp:rsid wsp:val=&quot;00170C54&quot;/&gt;&lt;wsp:rsid wsp:val=&quot;00172842&quot;/&gt;&lt;wsp:rsid wsp:val=&quot;00173370&quot;/&gt;&lt;wsp:rsid wsp:val=&quot;00173A8E&quot;/&gt;&lt;wsp:rsid wsp:val=&quot;00173F9B&quot;/&gt;&lt;wsp:rsid wsp:val=&quot;00175063&quot;/&gt;&lt;wsp:rsid wsp:val=&quot;00175117&quot;/&gt;&lt;wsp:rsid wsp:val=&quot;00175A2C&quot;/&gt;&lt;wsp:rsid wsp:val=&quot;00175F50&quot;/&gt;&lt;wsp:rsid wsp:val=&quot;001771FC&quot;/&gt;&lt;wsp:rsid wsp:val=&quot;00177A87&quot;/&gt;&lt;wsp:rsid wsp:val=&quot;001803E9&quot;/&gt;&lt;wsp:rsid wsp:val=&quot;001804A7&quot;/&gt;&lt;wsp:rsid wsp:val=&quot;00180A63&quot;/&gt;&lt;wsp:rsid wsp:val=&quot;0018143F&quot;/&gt;&lt;wsp:rsid wsp:val=&quot;0018163D&quot;/&gt;&lt;wsp:rsid wsp:val=&quot;00183E4C&quot;/&gt;&lt;wsp:rsid wsp:val=&quot;00184209&quot;/&gt;&lt;wsp:rsid wsp:val=&quot;00184A47&quot;/&gt;&lt;wsp:rsid wsp:val=&quot;0018538A&quot;/&gt;&lt;wsp:rsid wsp:val=&quot;00186D1D&quot;/&gt;&lt;wsp:rsid wsp:val=&quot;00186E24&quot;/&gt;&lt;wsp:rsid wsp:val=&quot;0018777B&quot;/&gt;&lt;wsp:rsid wsp:val=&quot;0018777E&quot;/&gt;&lt;wsp:rsid wsp:val=&quot;001906F8&quot;/&gt;&lt;wsp:rsid wsp:val=&quot;00190AC1&quot;/&gt;&lt;wsp:rsid wsp:val=&quot;00190D58&quot;/&gt;&lt;wsp:rsid wsp:val=&quot;00190EC0&quot;/&gt;&lt;wsp:rsid wsp:val=&quot;00192423&quot;/&gt;&lt;wsp:rsid wsp:val=&quot;001924CC&quot;/&gt;&lt;wsp:rsid wsp:val=&quot;0019259A&quot;/&gt;&lt;wsp:rsid wsp:val=&quot;001928FD&quot;/&gt;&lt;wsp:rsid wsp:val=&quot;00192B97&quot;/&gt;&lt;wsp:rsid wsp:val=&quot;0019341A&quot;/&gt;&lt;wsp:rsid wsp:val=&quot;00193A16&quot;/&gt;&lt;wsp:rsid wsp:val=&quot;001951B2&quot;/&gt;&lt;wsp:rsid wsp:val=&quot;001955A4&quot;/&gt;&lt;wsp:rsid wsp:val=&quot;001958CD&quot;/&gt;&lt;wsp:rsid wsp:val=&quot;00196AF7&quot;/&gt;&lt;wsp:rsid wsp:val=&quot;00196C01&quot;/&gt;&lt;wsp:rsid wsp:val=&quot;00196CEF&quot;/&gt;&lt;wsp:rsid wsp:val=&quot;00197DF9&quot;/&gt;&lt;wsp:rsid wsp:val=&quot;001A0C3E&quot;/&gt;&lt;wsp:rsid wsp:val=&quot;001A14A3&quot;/&gt;&lt;wsp:rsid wsp:val=&quot;001A1987&quot;/&gt;&lt;wsp:rsid wsp:val=&quot;001A218B&quot;/&gt;&lt;wsp:rsid wsp:val=&quot;001A2564&quot;/&gt;&lt;wsp:rsid wsp:val=&quot;001A2813&quot;/&gt;&lt;wsp:rsid wsp:val=&quot;001A2985&quot;/&gt;&lt;wsp:rsid wsp:val=&quot;001A2B06&quot;/&gt;&lt;wsp:rsid wsp:val=&quot;001A6173&quot;/&gt;&lt;wsp:rsid wsp:val=&quot;001A62B7&quot;/&gt;&lt;wsp:rsid wsp:val=&quot;001A6CBA&quot;/&gt;&lt;wsp:rsid wsp:val=&quot;001B0579&quot;/&gt;&lt;wsp:rsid wsp:val=&quot;001B06D9&quot;/&gt;&lt;wsp:rsid wsp:val=&quot;001B0B43&quot;/&gt;&lt;wsp:rsid wsp:val=&quot;001B0D97&quot;/&gt;&lt;wsp:rsid wsp:val=&quot;001B14E7&quot;/&gt;&lt;wsp:rsid wsp:val=&quot;001B189A&quot;/&gt;&lt;wsp:rsid wsp:val=&quot;001B35C9&quot;/&gt;&lt;wsp:rsid wsp:val=&quot;001B3F76&quot;/&gt;&lt;wsp:rsid wsp:val=&quot;001B4C2A&quot;/&gt;&lt;wsp:rsid wsp:val=&quot;001B4C2C&quot;/&gt;&lt;wsp:rsid wsp:val=&quot;001B5A5D&quot;/&gt;&lt;wsp:rsid wsp:val=&quot;001B5FC4&quot;/&gt;&lt;wsp:rsid wsp:val=&quot;001C041B&quot;/&gt;&lt;wsp:rsid wsp:val=&quot;001C0ADC&quot;/&gt;&lt;wsp:rsid wsp:val=&quot;001C0D15&quot;/&gt;&lt;wsp:rsid wsp:val=&quot;001C0F0E&quot;/&gt;&lt;wsp:rsid wsp:val=&quot;001C1632&quot;/&gt;&lt;wsp:rsid wsp:val=&quot;001C1CE5&quot;/&gt;&lt;wsp:rsid wsp:val=&quot;001C2818&quot;/&gt;&lt;wsp:rsid wsp:val=&quot;001C2ED5&quot;/&gt;&lt;wsp:rsid wsp:val=&quot;001C3D2A&quot;/&gt;&lt;wsp:rsid wsp:val=&quot;001C3E15&quot;/&gt;&lt;wsp:rsid wsp:val=&quot;001C3F1D&quot;/&gt;&lt;wsp:rsid wsp:val=&quot;001C4B20&quot;/&gt;&lt;wsp:rsid wsp:val=&quot;001C6108&quot;/&gt;&lt;wsp:rsid wsp:val=&quot;001C65DE&quot;/&gt;&lt;wsp:rsid wsp:val=&quot;001C6D4A&quot;/&gt;&lt;wsp:rsid wsp:val=&quot;001D1607&quot;/&gt;&lt;wsp:rsid wsp:val=&quot;001D16D8&quot;/&gt;&lt;wsp:rsid wsp:val=&quot;001D1FE4&quot;/&gt;&lt;wsp:rsid wsp:val=&quot;001D23AE&quot;/&gt;&lt;wsp:rsid wsp:val=&quot;001D31A7&quot;/&gt;&lt;wsp:rsid wsp:val=&quot;001D3298&quot;/&gt;&lt;wsp:rsid wsp:val=&quot;001D51BA&quot;/&gt;&lt;wsp:rsid wsp:val=&quot;001D61A9&quot;/&gt;&lt;wsp:rsid wsp:val=&quot;001D6342&quot;/&gt;&lt;wsp:rsid wsp:val=&quot;001D6D49&quot;/&gt;&lt;wsp:rsid wsp:val=&quot;001D6D53&quot;/&gt;&lt;wsp:rsid wsp:val=&quot;001E0114&quot;/&gt;&lt;wsp:rsid wsp:val=&quot;001E09BB&quot;/&gt;&lt;wsp:rsid wsp:val=&quot;001E114A&quot;/&gt;&lt;wsp:rsid wsp:val=&quot;001E1DF8&quot;/&gt;&lt;wsp:rsid wsp:val=&quot;001E1DFB&quot;/&gt;&lt;wsp:rsid wsp:val=&quot;001E2382&quot;/&gt;&lt;wsp:rsid wsp:val=&quot;001E24CC&quot;/&gt;&lt;wsp:rsid wsp:val=&quot;001E2CF6&quot;/&gt;&lt;wsp:rsid wsp:val=&quot;001E49B4&quot;/&gt;&lt;wsp:rsid wsp:val=&quot;001E51DD&quot;/&gt;&lt;wsp:rsid wsp:val=&quot;001E53B5&quot;/&gt;&lt;wsp:rsid wsp:val=&quot;001E58E2&quot;/&gt;&lt;wsp:rsid wsp:val=&quot;001E5CC3&quot;/&gt;&lt;wsp:rsid wsp:val=&quot;001E5D52&quot;/&gt;&lt;wsp:rsid wsp:val=&quot;001E7AED&quot;/&gt;&lt;wsp:rsid wsp:val=&quot;001F1261&quot;/&gt;&lt;wsp:rsid wsp:val=&quot;001F25FA&quot;/&gt;&lt;wsp:rsid wsp:val=&quot;001F2689&quot;/&gt;&lt;wsp:rsid wsp:val=&quot;001F36F7&quot;/&gt;&lt;wsp:rsid wsp:val=&quot;001F3916&quot;/&gt;&lt;wsp:rsid wsp:val=&quot;001F4488&quot;/&gt;&lt;wsp:rsid wsp:val=&quot;001F4B32&quot;/&gt;&lt;wsp:rsid wsp:val=&quot;001F54C5&quot;/&gt;&lt;wsp:rsid wsp:val=&quot;001F59F7&quot;/&gt;&lt;wsp:rsid wsp:val=&quot;001F6018&quot;/&gt;&lt;wsp:rsid wsp:val=&quot;001F662C&quot;/&gt;&lt;wsp:rsid wsp:val=&quot;001F7074&quot;/&gt;&lt;wsp:rsid wsp:val=&quot;0020037C&quot;/&gt;&lt;wsp:rsid wsp:val=&quot;00200490&quot;/&gt;&lt;wsp:rsid wsp:val=&quot;00200FF6&quot;/&gt;&lt;wsp:rsid wsp:val=&quot;00201F3A&quot;/&gt;&lt;wsp:rsid wsp:val=&quot;00202D34&quot;/&gt;&lt;wsp:rsid wsp:val=&quot;00203F96&quot;/&gt;&lt;wsp:rsid wsp:val=&quot;00204E54&quot;/&gt;&lt;wsp:rsid wsp:val=&quot;0020560C&quot;/&gt;&lt;wsp:rsid wsp:val=&quot;002057A8&quot;/&gt;&lt;wsp:rsid wsp:val=&quot;00205B63&quot;/&gt;&lt;wsp:rsid wsp:val=&quot;00205B8B&quot;/&gt;&lt;wsp:rsid wsp:val=&quot;00206153&quot;/&gt;&lt;wsp:rsid wsp:val=&quot;002061D8&quot;/&gt;&lt;wsp:rsid wsp:val=&quot;002069B2&quot;/&gt;&lt;wsp:rsid wsp:val=&quot;00206B6E&quot;/&gt;&lt;wsp:rsid wsp:val=&quot;00207231&quot;/&gt;&lt;wsp:rsid wsp:val=&quot;00207FA3&quot;/&gt;&lt;wsp:rsid wsp:val=&quot;00210380&quot;/&gt;&lt;wsp:rsid wsp:val=&quot;00210F73&quot;/&gt;&lt;wsp:rsid wsp:val=&quot;0021200B&quot;/&gt;&lt;wsp:rsid wsp:val=&quot;0021281F&quot;/&gt;&lt;wsp:rsid wsp:val=&quot;00214D13&quot;/&gt;&lt;wsp:rsid wsp:val=&quot;00214DA8&quot;/&gt;&lt;wsp:rsid wsp:val=&quot;00215423&quot;/&gt;&lt;wsp:rsid wsp:val=&quot;002158FA&quot;/&gt;&lt;wsp:rsid wsp:val=&quot;00217CD2&quot;/&gt;&lt;wsp:rsid wsp:val=&quot;002204B5&quot;/&gt;&lt;wsp:rsid wsp:val=&quot;00220600&quot;/&gt;&lt;wsp:rsid wsp:val=&quot;00220888&quot;/&gt;&lt;wsp:rsid wsp:val=&quot;00220DD4&quot;/&gt;&lt;wsp:rsid wsp:val=&quot;00220FBD&quot;/&gt;&lt;wsp:rsid wsp:val=&quot;00221380&quot;/&gt;&lt;wsp:rsid wsp:val=&quot;002224DB&quot;/&gt;&lt;wsp:rsid wsp:val=&quot;002231CD&quot;/&gt;&lt;wsp:rsid wsp:val=&quot;00223FCB&quot;/&gt;&lt;wsp:rsid wsp:val=&quot;002244CE&quot;/&gt;&lt;wsp:rsid wsp:val=&quot;00224666&quot;/&gt;&lt;wsp:rsid wsp:val=&quot;002248C8&quot;/&gt;&lt;wsp:rsid wsp:val=&quot;0022504B&quot;/&gt;&lt;wsp:rsid wsp:val=&quot;00225228&quot;/&gt;&lt;wsp:rsid wsp:val=&quot;002252C3&quot;/&gt;&lt;wsp:rsid wsp:val=&quot;00225B30&quot;/&gt;&lt;wsp:rsid wsp:val=&quot;00225C54&quot;/&gt;&lt;wsp:rsid wsp:val=&quot;00225F42&quot;/&gt;&lt;wsp:rsid wsp:val=&quot;002269D4&quot;/&gt;&lt;wsp:rsid wsp:val=&quot;00226BBF&quot;/&gt;&lt;wsp:rsid wsp:val=&quot;00230765&quot;/&gt;&lt;wsp:rsid wsp:val=&quot;00231138&quot;/&gt;&lt;wsp:rsid wsp:val=&quot;002319D1&quot;/&gt;&lt;wsp:rsid wsp:val=&quot;002319E4&quot;/&gt;&lt;wsp:rsid wsp:val=&quot;00232211&quot;/&gt;&lt;wsp:rsid wsp:val=&quot;00232584&quot;/&gt;&lt;wsp:rsid wsp:val=&quot;002330A5&quot;/&gt;&lt;wsp:rsid wsp:val=&quot;00233C8B&quot;/&gt;&lt;wsp:rsid wsp:val=&quot;00233F86&quot;/&gt;&lt;wsp:rsid wsp:val=&quot;00234A81&quot;/&gt;&lt;wsp:rsid wsp:val=&quot;00234AD3&quot;/&gt;&lt;wsp:rsid wsp:val=&quot;00235632&quot;/&gt;&lt;wsp:rsid wsp:val=&quot;00235872&quot;/&gt;&lt;wsp:rsid wsp:val=&quot;002358F3&quot;/&gt;&lt;wsp:rsid wsp:val=&quot;002359CA&quot;/&gt;&lt;wsp:rsid wsp:val=&quot;00236401&quot;/&gt;&lt;wsp:rsid wsp:val=&quot;00236922&quot;/&gt;&lt;wsp:rsid wsp:val=&quot;00236AE2&quot;/&gt;&lt;wsp:rsid wsp:val=&quot;00237465&quot;/&gt;&lt;wsp:rsid wsp:val=&quot;00237FCA&quot;/&gt;&lt;wsp:rsid wsp:val=&quot;0024037F&quot;/&gt;&lt;wsp:rsid wsp:val=&quot;00240E69&quot;/&gt;&lt;wsp:rsid wsp:val=&quot;00240FFF&quot;/&gt;&lt;wsp:rsid wsp:val=&quot;00241559&quot;/&gt;&lt;wsp:rsid wsp:val=&quot;00242567&quot;/&gt;&lt;wsp:rsid wsp:val=&quot;00242E81&quot;/&gt;&lt;wsp:rsid wsp:val=&quot;002430B5&quot;/&gt;&lt;wsp:rsid wsp:val=&quot;002435B3&quot;/&gt;&lt;wsp:rsid wsp:val=&quot;00243EB7&quot;/&gt;&lt;wsp:rsid wsp:val=&quot;0024407B&quot;/&gt;&lt;wsp:rsid wsp:val=&quot;00244CA3&quot;/&gt;&lt;wsp:rsid wsp:val=&quot;002454B8&quot;/&gt;&lt;wsp:rsid wsp:val=&quot;002458EB&quot;/&gt;&lt;wsp:rsid wsp:val=&quot;002475F0&quot;/&gt;&lt;wsp:rsid wsp:val=&quot;002500C8&quot;/&gt;&lt;wsp:rsid wsp:val=&quot;00250B2A&quot;/&gt;&lt;wsp:rsid wsp:val=&quot;00250BF9&quot;/&gt;&lt;wsp:rsid wsp:val=&quot;002530B3&quot;/&gt;&lt;wsp:rsid wsp:val=&quot;002554E9&quot;/&gt;&lt;wsp:rsid wsp:val=&quot;00255D91&quot;/&gt;&lt;wsp:rsid wsp:val=&quot;0025635E&quot;/&gt;&lt;wsp:rsid wsp:val=&quot;00256528&quot;/&gt;&lt;wsp:rsid wsp:val=&quot;00257543&quot;/&gt;&lt;wsp:rsid wsp:val=&quot;00257A67&quot;/&gt;&lt;wsp:rsid wsp:val=&quot;00257B25&quot;/&gt;&lt;wsp:rsid wsp:val=&quot;00257C94&quot;/&gt;&lt;wsp:rsid wsp:val=&quot;00257FDF&quot;/&gt;&lt;wsp:rsid wsp:val=&quot;0026030A&quot;/&gt;&lt;wsp:rsid wsp:val=&quot;00260C2A&quot;/&gt;&lt;wsp:rsid wsp:val=&quot;002617E7&quot;/&gt;&lt;wsp:rsid wsp:val=&quot;00261AFD&quot;/&gt;&lt;wsp:rsid wsp:val=&quot;00262E21&quot;/&gt;&lt;wsp:rsid wsp:val=&quot;00263A3F&quot;/&gt;&lt;wsp:rsid wsp:val=&quot;00264209&quot;/&gt;&lt;wsp:rsid wsp:val=&quot;00264228&quot;/&gt;&lt;wsp:rsid wsp:val=&quot;00264334&quot;/&gt;&lt;wsp:rsid wsp:val=&quot;0026473E&quot;/&gt;&lt;wsp:rsid wsp:val=&quot;00264D79&quot;/&gt;&lt;wsp:rsid wsp:val=&quot;00266214&quot;/&gt;&lt;wsp:rsid wsp:val=&quot;00267C83&quot;/&gt;&lt;wsp:rsid wsp:val=&quot;00270C75&quot;/&gt;&lt;wsp:rsid wsp:val=&quot;00270EA2&quot;/&gt;&lt;wsp:rsid wsp:val=&quot;0027144F&quot;/&gt;&lt;wsp:rsid wsp:val=&quot;00271899&quot;/&gt;&lt;wsp:rsid wsp:val=&quot;002718D7&quot;/&gt;&lt;wsp:rsid wsp:val=&quot;00271E4C&quot;/&gt;&lt;wsp:rsid wsp:val=&quot;00271F3A&quot;/&gt;&lt;wsp:rsid wsp:val=&quot;002724CD&quot;/&gt;&lt;wsp:rsid wsp:val=&quot;00273278&quot;/&gt;&lt;wsp:rsid wsp:val=&quot;002737F4&quot;/&gt;&lt;wsp:rsid wsp:val=&quot;00273D06&quot;/&gt;&lt;wsp:rsid wsp:val=&quot;00277B80&quot;/&gt;&lt;wsp:rsid wsp:val=&quot;00277CE8&quot;/&gt;&lt;wsp:rsid wsp:val=&quot;002805F5&quot;/&gt;&lt;wsp:rsid wsp:val=&quot;00280751&quot;/&gt;&lt;wsp:rsid wsp:val=&quot;00281DC2&quot;/&gt;&lt;wsp:rsid wsp:val=&quot;002822E6&quot;/&gt;&lt;wsp:rsid wsp:val=&quot;0028280A&quot;/&gt;&lt;wsp:rsid wsp:val=&quot;002828DA&quot;/&gt;&lt;wsp:rsid wsp:val=&quot;00283606&quot;/&gt;&lt;wsp:rsid wsp:val=&quot;002850D3&quot;/&gt;&lt;wsp:rsid wsp:val=&quot;00285311&quot;/&gt;&lt;wsp:rsid wsp:val=&quot;00286176&quot;/&gt;&lt;wsp:rsid wsp:val=&quot;002869ED&quot;/&gt;&lt;wsp:rsid wsp:val=&quot;00286ACD&quot;/&gt;&lt;wsp:rsid wsp:val=&quot;00286AD1&quot;/&gt;&lt;wsp:rsid wsp:val=&quot;00287838&quot;/&gt;&lt;wsp:rsid wsp:val=&quot;002907B5&quot;/&gt;&lt;wsp:rsid wsp:val=&quot;00290CE6&quot;/&gt;&lt;wsp:rsid wsp:val=&quot;00291523&quot;/&gt;&lt;wsp:rsid wsp:val=&quot;002918A7&quot;/&gt;&lt;wsp:rsid wsp:val=&quot;00292EB7&quot;/&gt;&lt;wsp:rsid wsp:val=&quot;00294857&quot;/&gt;&lt;wsp:rsid wsp:val=&quot;00294C9B&quot;/&gt;&lt;wsp:rsid wsp:val=&quot;00295E23&quot;/&gt;&lt;wsp:rsid wsp:val=&quot;00296227&quot;/&gt;&lt;wsp:rsid wsp:val=&quot;00296915&quot;/&gt;&lt;wsp:rsid wsp:val=&quot;00296F44&quot;/&gt;&lt;wsp:rsid wsp:val=&quot;002970B0&quot;/&gt;&lt;wsp:rsid wsp:val=&quot;0029761E&quot;/&gt;&lt;wsp:rsid wsp:val=&quot;0029777D&quot;/&gt;&lt;wsp:rsid wsp:val=&quot;002A055E&quot;/&gt;&lt;wsp:rsid wsp:val=&quot;002A0723&quot;/&gt;&lt;wsp:rsid wsp:val=&quot;002A089D&quot;/&gt;&lt;wsp:rsid wsp:val=&quot;002A1479&quot;/&gt;&lt;wsp:rsid wsp:val=&quot;002A1760&quot;/&gt;&lt;wsp:rsid wsp:val=&quot;002A1D4E&quot;/&gt;&lt;wsp:rsid wsp:val=&quot;002A1FBA&quot;/&gt;&lt;wsp:rsid wsp:val=&quot;002A253E&quot;/&gt;&lt;wsp:rsid wsp:val=&quot;002A25EB&quot;/&gt;&lt;wsp:rsid wsp:val=&quot;002A2869&quot;/&gt;&lt;wsp:rsid wsp:val=&quot;002A2EA6&quot;/&gt;&lt;wsp:rsid wsp:val=&quot;002A3339&quot;/&gt;&lt;wsp:rsid wsp:val=&quot;002A3D58&quot;/&gt;&lt;wsp:rsid wsp:val=&quot;002A4CFA&quot;/&gt;&lt;wsp:rsid wsp:val=&quot;002A4EF2&quot;/&gt;&lt;wsp:rsid wsp:val=&quot;002A5529&quot;/&gt;&lt;wsp:rsid wsp:val=&quot;002A6263&quot;/&gt;&lt;wsp:rsid wsp:val=&quot;002A6CCF&quot;/&gt;&lt;wsp:rsid wsp:val=&quot;002A750D&quot;/&gt;&lt;wsp:rsid wsp:val=&quot;002A7746&quot;/&gt;&lt;wsp:rsid wsp:val=&quot;002A778C&quot;/&gt;&lt;wsp:rsid wsp:val=&quot;002A78F5&quot;/&gt;&lt;wsp:rsid wsp:val=&quot;002A7E72&quot;/&gt;&lt;wsp:rsid wsp:val=&quot;002A7ECC&quot;/&gt;&lt;wsp:rsid wsp:val=&quot;002B00D5&quot;/&gt;&lt;wsp:rsid wsp:val=&quot;002B00D7&quot;/&gt;&lt;wsp:rsid wsp:val=&quot;002B24D6&quot;/&gt;&lt;wsp:rsid wsp:val=&quot;002B3D1E&quot;/&gt;&lt;wsp:rsid wsp:val=&quot;002B4EF9&quot;/&gt;&lt;wsp:rsid wsp:val=&quot;002B5509&quot;/&gt;&lt;wsp:rsid wsp:val=&quot;002B553E&quot;/&gt;&lt;wsp:rsid wsp:val=&quot;002B7897&quot;/&gt;&lt;wsp:rsid wsp:val=&quot;002B7D17&quot;/&gt;&lt;wsp:rsid wsp:val=&quot;002C1219&quot;/&gt;&lt;wsp:rsid wsp:val=&quot;002C1653&quot;/&gt;&lt;wsp:rsid wsp:val=&quot;002C2DDA&quot;/&gt;&lt;wsp:rsid wsp:val=&quot;002C3EEB&quot;/&gt;&lt;wsp:rsid wsp:val=&quot;002C3F10&quot;/&gt;&lt;wsp:rsid wsp:val=&quot;002C41E6&quot;/&gt;&lt;wsp:rsid wsp:val=&quot;002C545D&quot;/&gt;&lt;wsp:rsid wsp:val=&quot;002D0481&quot;/&gt;&lt;wsp:rsid wsp:val=&quot;002D04B8&quot;/&gt;&lt;wsp:rsid wsp:val=&quot;002D071A&quot;/&gt;&lt;wsp:rsid wsp:val=&quot;002D1050&quot;/&gt;&lt;wsp:rsid wsp:val=&quot;002D13DA&quot;/&gt;&lt;wsp:rsid wsp:val=&quot;002D18FB&quot;/&gt;&lt;wsp:rsid wsp:val=&quot;002D229C&quot;/&gt;&lt;wsp:rsid wsp:val=&quot;002D2548&quot;/&gt;&lt;wsp:rsid wsp:val=&quot;002D2BA1&quot;/&gt;&lt;wsp:rsid wsp:val=&quot;002D2E4F&quot;/&gt;&lt;wsp:rsid wsp:val=&quot;002D34B2&quot;/&gt;&lt;wsp:rsid wsp:val=&quot;002D369A&quot;/&gt;&lt;wsp:rsid wsp:val=&quot;002D3B75&quot;/&gt;&lt;wsp:rsid wsp:val=&quot;002D3E97&quot;/&gt;&lt;wsp:rsid wsp:val=&quot;002D3F33&quot;/&gt;&lt;wsp:rsid wsp:val=&quot;002D4825&quot;/&gt;&lt;wsp:rsid wsp:val=&quot;002D48C1&quot;/&gt;&lt;wsp:rsid wsp:val=&quot;002D5ABE&quot;/&gt;&lt;wsp:rsid wsp:val=&quot;002D5F81&quot;/&gt;&lt;wsp:rsid wsp:val=&quot;002D6234&quot;/&gt;&lt;wsp:rsid wsp:val=&quot;002D6CA1&quot;/&gt;&lt;wsp:rsid wsp:val=&quot;002D6DD0&quot;/&gt;&lt;wsp:rsid wsp:val=&quot;002D7440&quot;/&gt;&lt;wsp:rsid wsp:val=&quot;002D7637&quot;/&gt;&lt;wsp:rsid wsp:val=&quot;002D798C&quot;/&gt;&lt;wsp:rsid wsp:val=&quot;002E0FF2&quot;/&gt;&lt;wsp:rsid wsp:val=&quot;002E17F2&quot;/&gt;&lt;wsp:rsid wsp:val=&quot;002E2BBC&quot;/&gt;&lt;wsp:rsid wsp:val=&quot;002E5141&quot;/&gt;&lt;wsp:rsid wsp:val=&quot;002E631C&quot;/&gt;&lt;wsp:rsid wsp:val=&quot;002E6AFE&quot;/&gt;&lt;wsp:rsid wsp:val=&quot;002E6F9E&quot;/&gt;&lt;wsp:rsid wsp:val=&quot;002E796A&quot;/&gt;&lt;wsp:rsid wsp:val=&quot;002E7CAE&quot;/&gt;&lt;wsp:rsid wsp:val=&quot;002E7E80&quot;/&gt;&lt;wsp:rsid wsp:val=&quot;002E7F84&quot;/&gt;&lt;wsp:rsid wsp:val=&quot;002F1F20&quot;/&gt;&lt;wsp:rsid wsp:val=&quot;002F2241&quot;/&gt;&lt;wsp:rsid wsp:val=&quot;002F2771&quot;/&gt;&lt;wsp:rsid wsp:val=&quot;002F306C&quot;/&gt;&lt;wsp:rsid wsp:val=&quot;002F37A9&quot;/&gt;&lt;wsp:rsid wsp:val=&quot;002F393F&quot;/&gt;&lt;wsp:rsid wsp:val=&quot;002F3FFA&quot;/&gt;&lt;wsp:rsid wsp:val=&quot;002F5E03&quot;/&gt;&lt;wsp:rsid wsp:val=&quot;002F6EE6&quot;/&gt;&lt;wsp:rsid wsp:val=&quot;002F72D6&quot;/&gt;&lt;wsp:rsid wsp:val=&quot;002F769C&quot;/&gt;&lt;wsp:rsid wsp:val=&quot;00300755&quot;/&gt;&lt;wsp:rsid wsp:val=&quot;00301CE6&quot;/&gt;&lt;wsp:rsid wsp:val=&quot;0030256B&quot;/&gt;&lt;wsp:rsid wsp:val=&quot;00302631&quot;/&gt;&lt;wsp:rsid wsp:val=&quot;00303AFB&quot;/&gt;&lt;wsp:rsid wsp:val=&quot;0030443D&quot;/&gt;&lt;wsp:rsid wsp:val=&quot;00304B6A&quot;/&gt;&lt;wsp:rsid wsp:val=&quot;0030501F&quot;/&gt;&lt;wsp:rsid wsp:val=&quot;00306134&quot;/&gt;&lt;wsp:rsid wsp:val=&quot;00307BA1&quot;/&gt;&lt;wsp:rsid wsp:val=&quot;0031050C&quot;/&gt;&lt;wsp:rsid wsp:val=&quot;00311702&quot;/&gt;&lt;wsp:rsid wsp:val=&quot;00311E82&quot;/&gt;&lt;wsp:rsid wsp:val=&quot;00313535&quot;/&gt;&lt;wsp:rsid wsp:val=&quot;00313FD6&quot;/&gt;&lt;wsp:rsid wsp:val=&quot;003140FC&quot;/&gt;&lt;wsp:rsid wsp:val=&quot;003143BD&quot;/&gt;&lt;wsp:rsid wsp:val=&quot;003147AC&quot;/&gt;&lt;wsp:rsid wsp:val=&quot;003151A8&quot;/&gt;&lt;wsp:rsid wsp:val=&quot;003170A6&quot;/&gt;&lt;wsp:rsid wsp:val=&quot;00317173&quot;/&gt;&lt;wsp:rsid wsp:val=&quot;0032019F&quot;/&gt;&lt;wsp:rsid wsp:val=&quot;003203ED&quot;/&gt;&lt;wsp:rsid wsp:val=&quot;0032072E&quot;/&gt;&lt;wsp:rsid wsp:val=&quot;0032131B&quot;/&gt;&lt;wsp:rsid wsp:val=&quot;00321C26&quot;/&gt;&lt;wsp:rsid wsp:val=&quot;00321C4F&quot;/&gt;&lt;wsp:rsid wsp:val=&quot;00322090&quot;/&gt;&lt;wsp:rsid wsp:val=&quot;00322C9F&quot;/&gt;&lt;wsp:rsid wsp:val=&quot;003236ED&quot;/&gt;&lt;wsp:rsid wsp:val=&quot;00323A12&quot;/&gt;&lt;wsp:rsid wsp:val=&quot;0032460C&quot;/&gt;&lt;wsp:rsid wsp:val=&quot;00324718&quot;/&gt;&lt;wsp:rsid wsp:val=&quot;00324D23&quot;/&gt;&lt;wsp:rsid wsp:val=&quot;00324EA6&quot;/&gt;&lt;wsp:rsid wsp:val=&quot;00325A36&quot;/&gt;&lt;wsp:rsid wsp:val=&quot;00325BC6&quot;/&gt;&lt;wsp:rsid wsp:val=&quot;00327456&quot;/&gt;&lt;wsp:rsid wsp:val=&quot;003275D3&quot;/&gt;&lt;wsp:rsid wsp:val=&quot;00330069&quot;/&gt;&lt;wsp:rsid wsp:val=&quot;00331249&quot;/&gt;&lt;wsp:rsid wsp:val=&quot;00331751&quot;/&gt;&lt;wsp:rsid wsp:val=&quot;00331C1E&quot;/&gt;&lt;wsp:rsid wsp:val=&quot;003321E7&quot;/&gt;&lt;wsp:rsid wsp:val=&quot;00332DB2&quot;/&gt;&lt;wsp:rsid wsp:val=&quot;003340F2&quot;/&gt;&lt;wsp:rsid wsp:val=&quot;00334172&quot;/&gt;&lt;wsp:rsid wsp:val=&quot;00334579&quot;/&gt;&lt;wsp:rsid wsp:val=&quot;00335858&quot;/&gt;&lt;wsp:rsid wsp:val=&quot;00335B0C&quot;/&gt;&lt;wsp:rsid wsp:val=&quot;00336BDA&quot;/&gt;&lt;wsp:rsid wsp:val=&quot;00337B9E&quot;/&gt;&lt;wsp:rsid wsp:val=&quot;00340521&quot;/&gt;&lt;wsp:rsid wsp:val=&quot;003409C4&quot;/&gt;&lt;wsp:rsid wsp:val=&quot;00340D37&quot;/&gt;&lt;wsp:rsid wsp:val=&quot;00341060&quot;/&gt;&lt;wsp:rsid wsp:val=&quot;00342681&quot;/&gt;&lt;wsp:rsid wsp:val=&quot;003429AC&quot;/&gt;&lt;wsp:rsid wsp:val=&quot;00342BD7&quot;/&gt;&lt;wsp:rsid wsp:val=&quot;0034324A&quot;/&gt;&lt;wsp:rsid wsp:val=&quot;00345054&quot;/&gt;&lt;wsp:rsid wsp:val=&quot;00346CBE&quot;/&gt;&lt;wsp:rsid wsp:val=&quot;00346DB5&quot;/&gt;&lt;wsp:rsid wsp:val=&quot;00347407&quot;/&gt;&lt;wsp:rsid wsp:val=&quot;003477B1&quot;/&gt;&lt;wsp:rsid wsp:val=&quot;00350057&quot;/&gt;&lt;wsp:rsid wsp:val=&quot;00351246&quot;/&gt;&lt;wsp:rsid wsp:val=&quot;0035129A&quot;/&gt;&lt;wsp:rsid wsp:val=&quot;00352663&quot;/&gt;&lt;wsp:rsid wsp:val=&quot;00354011&quot;/&gt;&lt;wsp:rsid wsp:val=&quot;00354428&quot;/&gt;&lt;wsp:rsid wsp:val=&quot;0035522B&quot;/&gt;&lt;wsp:rsid wsp:val=&quot;0035713C&quot;/&gt;&lt;wsp:rsid wsp:val=&quot;00357380&quot;/&gt;&lt;wsp:rsid wsp:val=&quot;00357C70&quot;/&gt;&lt;wsp:rsid wsp:val=&quot;003602D9&quot;/&gt;&lt;wsp:rsid wsp:val=&quot;003604CE&quot;/&gt;&lt;wsp:rsid wsp:val=&quot;00360F71&quot;/&gt;&lt;wsp:rsid wsp:val=&quot;00361625&quot;/&gt;&lt;wsp:rsid wsp:val=&quot;00361BED&quot;/&gt;&lt;wsp:rsid wsp:val=&quot;00362680&quot;/&gt;&lt;wsp:rsid wsp:val=&quot;00362ADF&quot;/&gt;&lt;wsp:rsid wsp:val=&quot;00363F09&quot;/&gt;&lt;wsp:rsid wsp:val=&quot;003666AD&quot;/&gt;&lt;wsp:rsid wsp:val=&quot;0036700A&quot;/&gt;&lt;wsp:rsid wsp:val=&quot;00367803&quot;/&gt;&lt;wsp:rsid wsp:val=&quot;003678DC&quot;/&gt;&lt;wsp:rsid wsp:val=&quot;00367F4C&quot;/&gt;&lt;wsp:rsid wsp:val=&quot;003702D1&quot;/&gt;&lt;wsp:rsid wsp:val=&quot;00370E47&quot;/&gt;&lt;wsp:rsid wsp:val=&quot;00371160&quot;/&gt;&lt;wsp:rsid wsp:val=&quot;003715FC&quot;/&gt;&lt;wsp:rsid wsp:val=&quot;003719B6&quot;/&gt;&lt;wsp:rsid wsp:val=&quot;00372A03&quot;/&gt;&lt;wsp:rsid wsp:val=&quot;003730EF&quot;/&gt;&lt;wsp:rsid wsp:val=&quot;0037317A&quot;/&gt;&lt;wsp:rsid wsp:val=&quot;003739AA&quot;/&gt;&lt;wsp:rsid wsp:val=&quot;003742AC&quot;/&gt;&lt;wsp:rsid wsp:val=&quot;0037443C&quot;/&gt;&lt;wsp:rsid wsp:val=&quot;003744A0&quot;/&gt;&lt;wsp:rsid wsp:val=&quot;003750E0&quot;/&gt;&lt;wsp:rsid wsp:val=&quot;00376A36&quot;/&gt;&lt;wsp:rsid wsp:val=&quot;00376A7E&quot;/&gt;&lt;wsp:rsid wsp:val=&quot;00377AFE&quot;/&gt;&lt;wsp:rsid wsp:val=&quot;00377CE1&quot;/&gt;&lt;wsp:rsid wsp:val=&quot;003828AE&quot;/&gt;&lt;wsp:rsid wsp:val=&quot;00383091&quot;/&gt;&lt;wsp:rsid wsp:val=&quot;003839A1&quot;/&gt;&lt;wsp:rsid wsp:val=&quot;00383C2E&quot;/&gt;&lt;wsp:rsid wsp:val=&quot;00383C85&quot;/&gt;&lt;wsp:rsid wsp:val=&quot;0038492A&quot;/&gt;&lt;wsp:rsid wsp:val=&quot;00385714&quot;/&gt;&lt;wsp:rsid wsp:val=&quot;00385BF0&quot;/&gt;&lt;wsp:rsid wsp:val=&quot;00387595&quot;/&gt;&lt;wsp:rsid wsp:val=&quot;00387B4F&quot;/&gt;&lt;wsp:rsid wsp:val=&quot;00390400&quot;/&gt;&lt;wsp:rsid wsp:val=&quot;0039057D&quot;/&gt;&lt;wsp:rsid wsp:val=&quot;003921EB&quot;/&gt;&lt;wsp:rsid wsp:val=&quot;00392D84&quot;/&gt;&lt;wsp:rsid wsp:val=&quot;00393323&quot;/&gt;&lt;wsp:rsid wsp:val=&quot;003939FF&quot;/&gt;&lt;wsp:rsid wsp:val=&quot;0039449B&quot;/&gt;&lt;wsp:rsid wsp:val=&quot;0039564B&quot;/&gt;&lt;wsp:rsid wsp:val=&quot;003956A7&quot;/&gt;&lt;wsp:rsid wsp:val=&quot;00397374&quot;/&gt;&lt;wsp:rsid wsp:val=&quot;003978C5&quot;/&gt;&lt;wsp:rsid wsp:val=&quot;003A0575&quot;/&gt;&lt;wsp:rsid wsp:val=&quot;003A1962&quot;/&gt;&lt;wsp:rsid wsp:val=&quot;003A2223&quot;/&gt;&lt;wsp:rsid wsp:val=&quot;003A2A0F&quot;/&gt;&lt;wsp:rsid wsp:val=&quot;003A3CEF&quot;/&gt;&lt;wsp:rsid wsp:val=&quot;003A45A1&quot;/&gt;&lt;wsp:rsid wsp:val=&quot;003A5B0A&quot;/&gt;&lt;wsp:rsid wsp:val=&quot;003A5BD4&quot;/&gt;&lt;wsp:rsid wsp:val=&quot;003A6BAC&quot;/&gt;&lt;wsp:rsid wsp:val=&quot;003A6C03&quot;/&gt;&lt;wsp:rsid wsp:val=&quot;003A701E&quot;/&gt;&lt;wsp:rsid wsp:val=&quot;003A7C42&quot;/&gt;&lt;wsp:rsid wsp:val=&quot;003A7EF3&quot;/&gt;&lt;wsp:rsid wsp:val=&quot;003B01EB&quot;/&gt;&lt;wsp:rsid wsp:val=&quot;003B0E26&quot;/&gt;&lt;wsp:rsid wsp:val=&quot;003B159C&quot;/&gt;&lt;wsp:rsid wsp:val=&quot;003B214D&quot;/&gt;&lt;wsp:rsid wsp:val=&quot;003B3655&quot;/&gt;&lt;wsp:rsid wsp:val=&quot;003B369F&quot;/&gt;&lt;wsp:rsid wsp:val=&quot;003B36A3&quot;/&gt;&lt;wsp:rsid wsp:val=&quot;003B4682&quot;/&gt;&lt;wsp:rsid wsp:val=&quot;003B616B&quot;/&gt;&lt;wsp:rsid wsp:val=&quot;003B6FEB&quot;/&gt;&lt;wsp:rsid wsp:val=&quot;003B7FE5&quot;/&gt;&lt;wsp:rsid wsp:val=&quot;003C0612&quot;/&gt;&lt;wsp:rsid wsp:val=&quot;003C11C8&quot;/&gt;&lt;wsp:rsid wsp:val=&quot;003C2702&quot;/&gt;&lt;wsp:rsid wsp:val=&quot;003C2978&quot;/&gt;&lt;wsp:rsid wsp:val=&quot;003C3384&quot;/&gt;&lt;wsp:rsid wsp:val=&quot;003C387F&quot;/&gt;&lt;wsp:rsid wsp:val=&quot;003C3D55&quot;/&gt;&lt;wsp:rsid wsp:val=&quot;003C5A0F&quot;/&gt;&lt;wsp:rsid wsp:val=&quot;003C5F2F&quot;/&gt;&lt;wsp:rsid wsp:val=&quot;003C600C&quot;/&gt;&lt;wsp:rsid wsp:val=&quot;003C672E&quot;/&gt;&lt;wsp:rsid wsp:val=&quot;003C6F5A&quot;/&gt;&lt;wsp:rsid wsp:val=&quot;003C713E&quot;/&gt;&lt;wsp:rsid wsp:val=&quot;003C7806&quot;/&gt;&lt;wsp:rsid wsp:val=&quot;003C78D3&quot;/&gt;&lt;wsp:rsid wsp:val=&quot;003C7AF4&quot;/&gt;&lt;wsp:rsid wsp:val=&quot;003D0851&quot;/&gt;&lt;wsp:rsid wsp:val=&quot;003D0F78&quot;/&gt;&lt;wsp:rsid wsp:val=&quot;003D106F&quot;/&gt;&lt;wsp:rsid wsp:val=&quot;003D109F&quot;/&gt;&lt;wsp:rsid wsp:val=&quot;003D12F6&quot;/&gt;&lt;wsp:rsid wsp:val=&quot;003D2478&quot;/&gt;&lt;wsp:rsid wsp:val=&quot;003D2D83&quot;/&gt;&lt;wsp:rsid wsp:val=&quot;003D3762&quot;/&gt;&lt;wsp:rsid wsp:val=&quot;003D3B7A&quot;/&gt;&lt;wsp:rsid wsp:val=&quot;003D3BFF&quot;/&gt;&lt;wsp:rsid wsp:val=&quot;003D3C45&quot;/&gt;&lt;wsp:rsid wsp:val=&quot;003D3D49&quot;/&gt;&lt;wsp:rsid wsp:val=&quot;003D4C9C&quot;/&gt;&lt;wsp:rsid wsp:val=&quot;003D4FB2&quot;/&gt;&lt;wsp:rsid wsp:val=&quot;003D5B1F&quot;/&gt;&lt;wsp:rsid wsp:val=&quot;003D6F70&quot;/&gt;&lt;wsp:rsid wsp:val=&quot;003D7401&quot;/&gt;&lt;wsp:rsid wsp:val=&quot;003D7591&quot;/&gt;&lt;wsp:rsid wsp:val=&quot;003D7967&quot;/&gt;&lt;wsp:rsid wsp:val=&quot;003E049A&quot;/&gt;&lt;wsp:rsid wsp:val=&quot;003E15FA&quot;/&gt;&lt;wsp:rsid wsp:val=&quot;003E1636&quot;/&gt;&lt;wsp:rsid wsp:val=&quot;003E23FF&quot;/&gt;&lt;wsp:rsid wsp:val=&quot;003E2CCC&quot;/&gt;&lt;wsp:rsid wsp:val=&quot;003E2E3A&quot;/&gt;&lt;wsp:rsid wsp:val=&quot;003E3636&quot;/&gt;&lt;wsp:rsid wsp:val=&quot;003E443C&quot;/&gt;&lt;wsp:rsid wsp:val=&quot;003E44E5&quot;/&gt;&lt;wsp:rsid wsp:val=&quot;003E55E4&quot;/&gt;&lt;wsp:rsid wsp:val=&quot;003E5BD2&quot;/&gt;&lt;wsp:rsid wsp:val=&quot;003E6212&quot;/&gt;&lt;wsp:rsid wsp:val=&quot;003E6322&quot;/&gt;&lt;wsp:rsid wsp:val=&quot;003E6E20&quot;/&gt;&lt;wsp:rsid wsp:val=&quot;003E74E3&quot;/&gt;&lt;wsp:rsid wsp:val=&quot;003E7DDC&quot;/&gt;&lt;wsp:rsid wsp:val=&quot;003F05C7&quot;/&gt;&lt;wsp:rsid wsp:val=&quot;003F091C&quot;/&gt;&lt;wsp:rsid wsp:val=&quot;003F21E7&quot;/&gt;&lt;wsp:rsid wsp:val=&quot;003F2CD4&quot;/&gt;&lt;wsp:rsid wsp:val=&quot;003F3012&quot;/&gt;&lt;wsp:rsid wsp:val=&quot;003F35F4&quot;/&gt;&lt;wsp:rsid wsp:val=&quot;003F36A4&quot;/&gt;&lt;wsp:rsid wsp:val=&quot;003F44DA&quot;/&gt;&lt;wsp:rsid wsp:val=&quot;003F6BBE&quot;/&gt;&lt;wsp:rsid wsp:val=&quot;003F6D1D&quot;/&gt;&lt;wsp:rsid wsp:val=&quot;003F70F0&quot;/&gt;&lt;wsp:rsid wsp:val=&quot;003F76C9&quot;/&gt;&lt;wsp:rsid wsp:val=&quot;003F7B2C&quot;/&gt;&lt;wsp:rsid wsp:val=&quot;004000E8&quot;/&gt;&lt;wsp:rsid wsp:val=&quot;00401231&quot;/&gt;&lt;wsp:rsid wsp:val=&quot;004017E9&quot;/&gt;&lt;wsp:rsid wsp:val=&quot;004019D1&quot;/&gt;&lt;wsp:rsid wsp:val=&quot;00402D3C&quot;/&gt;&lt;wsp:rsid wsp:val=&quot;00402E2B&quot;/&gt;&lt;wsp:rsid wsp:val=&quot;00403B7B&quot;/&gt;&lt;wsp:rsid wsp:val=&quot;00404A9E&quot;/&gt;&lt;wsp:rsid wsp:val=&quot;0040512B&quot;/&gt;&lt;wsp:rsid wsp:val=&quot;00405CA5&quot;/&gt;&lt;wsp:rsid wsp:val=&quot;00406699&quot;/&gt;&lt;wsp:rsid wsp:val=&quot;00407764&quot;/&gt;&lt;wsp:rsid wsp:val=&quot;00407AB5&quot;/&gt;&lt;wsp:rsid wsp:val=&quot;00407CD3&quot;/&gt;&lt;wsp:rsid wsp:val=&quot;00410134&quot;/&gt;&lt;wsp:rsid wsp:val=&quot;00410B72&quot;/&gt;&lt;wsp:rsid wsp:val=&quot;00410F12&quot;/&gt;&lt;wsp:rsid wsp:val=&quot;00410F18&quot;/&gt;&lt;wsp:rsid wsp:val=&quot;004117A3&quot;/&gt;&lt;wsp:rsid wsp:val=&quot;00411A80&quot;/&gt;&lt;wsp:rsid wsp:val=&quot;0041263E&quot;/&gt;&lt;wsp:rsid wsp:val=&quot;004129C9&quot;/&gt;&lt;wsp:rsid wsp:val=&quot;00413530&quot;/&gt;&lt;wsp:rsid wsp:val=&quot;0041398A&quot;/&gt;&lt;wsp:rsid wsp:val=&quot;00413AAC&quot;/&gt;&lt;wsp:rsid wsp:val=&quot;0041402E&quot;/&gt;&lt;wsp:rsid wsp:val=&quot;00414101&quot;/&gt;&lt;wsp:rsid wsp:val=&quot;00414717&quot;/&gt;&lt;wsp:rsid wsp:val=&quot;00414D7A&quot;/&gt;&lt;wsp:rsid wsp:val=&quot;00414E3B&quot;/&gt;&lt;wsp:rsid wsp:val=&quot;0041527D&quot;/&gt;&lt;wsp:rsid wsp:val=&quot;004158A2&quot;/&gt;&lt;wsp:rsid wsp:val=&quot;00415D0E&quot;/&gt;&lt;wsp:rsid wsp:val=&quot;00415D40&quot;/&gt;&lt;wsp:rsid wsp:val=&quot;00415FC5&quot;/&gt;&lt;wsp:rsid wsp:val=&quot;00416A2A&quot;/&gt;&lt;wsp:rsid wsp:val=&quot;00420D42&quot;/&gt;&lt;wsp:rsid wsp:val=&quot;00421105&quot;/&gt;&lt;wsp:rsid wsp:val=&quot;00421208&quot;/&gt;&lt;wsp:rsid wsp:val=&quot;004235B6&quot;/&gt;&lt;wsp:rsid wsp:val=&quot;00423815&quot;/&gt;&lt;wsp:rsid wsp:val=&quot;00423C5F&quot;/&gt;&lt;wsp:rsid wsp:val=&quot;004242F4&quot;/&gt;&lt;wsp:rsid wsp:val=&quot;00424A22&quot;/&gt;&lt;wsp:rsid wsp:val=&quot;00424D56&quot;/&gt;&lt;wsp:rsid wsp:val=&quot;00425428&quot;/&gt;&lt;wsp:rsid wsp:val=&quot;0042606A&quot;/&gt;&lt;wsp:rsid wsp:val=&quot;0042640B&quot;/&gt;&lt;wsp:rsid wsp:val=&quot;00426E60&quot;/&gt;&lt;wsp:rsid wsp:val=&quot;00427248&quot;/&gt;&lt;wsp:rsid wsp:val=&quot;00427DB4&quot;/&gt;&lt;wsp:rsid wsp:val=&quot;004318D6&quot;/&gt;&lt;wsp:rsid wsp:val=&quot;00432EA3&quot;/&gt;&lt;wsp:rsid wsp:val=&quot;0043324D&quot;/&gt;&lt;wsp:rsid wsp:val=&quot;0043517F&quot;/&gt;&lt;wsp:rsid wsp:val=&quot;004358F0&quot;/&gt;&lt;wsp:rsid wsp:val=&quot;00436850&quot;/&gt;&lt;wsp:rsid wsp:val=&quot;00437447&quot;/&gt;&lt;wsp:rsid wsp:val=&quot;00440A1E&quot;/&gt;&lt;wsp:rsid wsp:val=&quot;00440D39&quot;/&gt;&lt;wsp:rsid wsp:val=&quot;00441A92&quot;/&gt;&lt;wsp:rsid wsp:val=&quot;00442839&quot;/&gt;&lt;wsp:rsid wsp:val=&quot;004428EF&quot;/&gt;&lt;wsp:rsid wsp:val=&quot;00442F79&quot;/&gt;&lt;wsp:rsid wsp:val=&quot;004434D0&quot;/&gt;&lt;wsp:rsid wsp:val=&quot;00444B38&quot;/&gt;&lt;wsp:rsid wsp:val=&quot;00444F56&quot;/&gt;&lt;wsp:rsid wsp:val=&quot;0044528E&quot;/&gt;&lt;wsp:rsid wsp:val=&quot;004452F4&quot;/&gt;&lt;wsp:rsid wsp:val=&quot;00446488&quot;/&gt;&lt;wsp:rsid wsp:val=&quot;00450730&quot;/&gt;&lt;wsp:rsid wsp:val=&quot;00450D54&quot;/&gt;&lt;wsp:rsid wsp:val=&quot;0045109D&quot;/&gt;&lt;wsp:rsid wsp:val=&quot;004513CE&quot;/&gt;&lt;wsp:rsid wsp:val=&quot;004517AA&quot;/&gt;&lt;wsp:rsid wsp:val=&quot;00452209&quot;/&gt;&lt;wsp:rsid wsp:val=&quot;00452CAC&quot;/&gt;&lt;wsp:rsid wsp:val=&quot;00452E9A&quot;/&gt;&lt;wsp:rsid wsp:val=&quot;00452ED0&quot;/&gt;&lt;wsp:rsid wsp:val=&quot;00453252&quot;/&gt;&lt;wsp:rsid wsp:val=&quot;00453385&quot;/&gt;&lt;wsp:rsid wsp:val=&quot;0045395D&quot;/&gt;&lt;wsp:rsid wsp:val=&quot;00454082&quot;/&gt;&lt;wsp:rsid wsp:val=&quot;00454A19&quot;/&gt;&lt;wsp:rsid wsp:val=&quot;00454CCB&quot;/&gt;&lt;wsp:rsid wsp:val=&quot;00455381&quot;/&gt;&lt;wsp:rsid wsp:val=&quot;00456150&quot;/&gt;&lt;wsp:rsid wsp:val=&quot;00457565&quot;/&gt;&lt;wsp:rsid wsp:val=&quot;00457B71&quot;/&gt;&lt;wsp:rsid wsp:val=&quot;00457F2F&quot;/&gt;&lt;wsp:rsid wsp:val=&quot;0046001B&quot;/&gt;&lt;wsp:rsid wsp:val=&quot;0046083E&quot;/&gt;&lt;wsp:rsid wsp:val=&quot;00461D84&quot;/&gt;&lt;wsp:rsid wsp:val=&quot;00464C88&quot;/&gt;&lt;wsp:rsid wsp:val=&quot;00464E3D&quot;/&gt;&lt;wsp:rsid wsp:val=&quot;00464F99&quot;/&gt;&lt;wsp:rsid wsp:val=&quot;00465AF6&quot;/&gt;&lt;wsp:rsid wsp:val=&quot;00465E78&quot;/&gt;&lt;wsp:rsid wsp:val=&quot;004668A9&quot;/&gt;&lt;wsp:rsid wsp:val=&quot;0046693A&quot;/&gt;&lt;wsp:rsid wsp:val=&quot;004669E2&quot;/&gt;&lt;wsp:rsid wsp:val=&quot;00467B51&quot;/&gt;&lt;wsp:rsid wsp:val=&quot;004703FE&quot;/&gt;&lt;wsp:rsid wsp:val=&quot;004709AA&quot;/&gt;&lt;wsp:rsid wsp:val=&quot;00470C31&quot;/&gt;&lt;wsp:rsid wsp:val=&quot;004723A5&quot;/&gt;&lt;wsp:rsid wsp:val=&quot;004725E5&quot;/&gt;&lt;wsp:rsid wsp:val=&quot;004734D0&quot;/&gt;&lt;wsp:rsid wsp:val=&quot;00473F6C&quot;/&gt;&lt;wsp:rsid wsp:val=&quot;0047475A&quot;/&gt;&lt;wsp:rsid wsp:val=&quot;00474DB6&quot;/&gt;&lt;wsp:rsid wsp:val=&quot;0047556B&quot;/&gt;&lt;wsp:rsid wsp:val=&quot;0047578E&quot;/&gt;&lt;wsp:rsid wsp:val=&quot;00475C90&quot;/&gt;&lt;wsp:rsid wsp:val=&quot;00476793&quot;/&gt;&lt;wsp:rsid wsp:val=&quot;00477768&quot;/&gt;&lt;wsp:rsid wsp:val=&quot;00477958&quot;/&gt;&lt;wsp:rsid wsp:val=&quot;00477C46&quot;/&gt;&lt;wsp:rsid wsp:val=&quot;004805A1&quot;/&gt;&lt;wsp:rsid wsp:val=&quot;00480B0F&quot;/&gt;&lt;wsp:rsid wsp:val=&quot;00480EEA&quot;/&gt;&lt;wsp:rsid wsp:val=&quot;00481A46&quot;/&gt;&lt;wsp:rsid wsp:val=&quot;00482BC7&quot;/&gt;&lt;wsp:rsid wsp:val=&quot;00482CC5&quot;/&gt;&lt;wsp:rsid wsp:val=&quot;00483F00&quot;/&gt;&lt;wsp:rsid wsp:val=&quot;00483F3E&quot;/&gt;&lt;wsp:rsid wsp:val=&quot;00484771&quot;/&gt;&lt;wsp:rsid wsp:val=&quot;00484D83&quot;/&gt;&lt;wsp:rsid wsp:val=&quot;0048610D&quot;/&gt;&lt;wsp:rsid wsp:val=&quot;00486ACF&quot;/&gt;&lt;wsp:rsid wsp:val=&quot;00487287&quot;/&gt;&lt;wsp:rsid wsp:val=&quot;00487383&quot;/&gt;&lt;wsp:rsid wsp:val=&quot;00490255&quot;/&gt;&lt;wsp:rsid wsp:val=&quot;004915A6&quot;/&gt;&lt;wsp:rsid wsp:val=&quot;00492281&quot;/&gt;&lt;wsp:rsid wsp:val=&quot;00492BC5&quot;/&gt;&lt;wsp:rsid wsp:val=&quot;004944E4&quot;/&gt;&lt;wsp:rsid wsp:val=&quot;00494D60&quot;/&gt;&lt;wsp:rsid wsp:val=&quot;00495133&quot;/&gt;&lt;wsp:rsid wsp:val=&quot;004964F1&quot;/&gt;&lt;wsp:rsid wsp:val=&quot;004A080B&quot;/&gt;&lt;wsp:rsid wsp:val=&quot;004A0F7C&quot;/&gt;&lt;wsp:rsid wsp:val=&quot;004A149A&quot;/&gt;&lt;wsp:rsid wsp:val=&quot;004A16BC&quot;/&gt;&lt;wsp:rsid wsp:val=&quot;004A2B94&quot;/&gt;&lt;wsp:rsid wsp:val=&quot;004A4CB9&quot;/&gt;&lt;wsp:rsid wsp:val=&quot;004A5281&quot;/&gt;&lt;wsp:rsid wsp:val=&quot;004A5A29&quot;/&gt;&lt;wsp:rsid wsp:val=&quot;004A6206&quot;/&gt;&lt;wsp:rsid wsp:val=&quot;004A68C2&quot;/&gt;&lt;wsp:rsid wsp:val=&quot;004A7010&quot;/&gt;&lt;wsp:rsid wsp:val=&quot;004A71A6&quot;/&gt;&lt;wsp:rsid wsp:val=&quot;004A7360&quot;/&gt;&lt;wsp:rsid wsp:val=&quot;004A7419&quot;/&gt;&lt;wsp:rsid wsp:val=&quot;004A7D56&quot;/&gt;&lt;wsp:rsid wsp:val=&quot;004B0099&quot;/&gt;&lt;wsp:rsid wsp:val=&quot;004B0FDF&quot;/&gt;&lt;wsp:rsid wsp:val=&quot;004B16EA&quot;/&gt;&lt;wsp:rsid wsp:val=&quot;004B1F9A&quot;/&gt;&lt;wsp:rsid wsp:val=&quot;004B1F9D&quot;/&gt;&lt;wsp:rsid wsp:val=&quot;004B2174&quot;/&gt;&lt;wsp:rsid wsp:val=&quot;004B30BD&quot;/&gt;&lt;wsp:rsid wsp:val=&quot;004B5080&quot;/&gt;&lt;wsp:rsid wsp:val=&quot;004B640B&quot;/&gt;&lt;wsp:rsid wsp:val=&quot;004B72BA&quot;/&gt;&lt;wsp:rsid wsp:val=&quot;004B7C0C&quot;/&gt;&lt;wsp:rsid wsp:val=&quot;004C1C0D&quot;/&gt;&lt;wsp:rsid wsp:val=&quot;004C24AF&quot;/&gt;&lt;wsp:rsid wsp:val=&quot;004C2772&quot;/&gt;&lt;wsp:rsid wsp:val=&quot;004C379F&quot;/&gt;&lt;wsp:rsid wsp:val=&quot;004C3898&quot;/&gt;&lt;wsp:rsid wsp:val=&quot;004C3CBC&quot;/&gt;&lt;wsp:rsid wsp:val=&quot;004C4101&quot;/&gt;&lt;wsp:rsid wsp:val=&quot;004C5F02&quot;/&gt;&lt;wsp:rsid wsp:val=&quot;004C6DEF&quot;/&gt;&lt;wsp:rsid wsp:val=&quot;004C6E43&quot;/&gt;&lt;wsp:rsid wsp:val=&quot;004C7E2C&quot;/&gt;&lt;wsp:rsid wsp:val=&quot;004D00F2&quot;/&gt;&lt;wsp:rsid wsp:val=&quot;004D1313&quot;/&gt;&lt;wsp:rsid wsp:val=&quot;004D212A&quot;/&gt;&lt;wsp:rsid wsp:val=&quot;004D2F40&quot;/&gt;&lt;wsp:rsid wsp:val=&quot;004D36B1&quot;/&gt;&lt;wsp:rsid wsp:val=&quot;004D7E37&quot;/&gt;&lt;wsp:rsid wsp:val=&quot;004D7EBD&quot;/&gt;&lt;wsp:rsid wsp:val=&quot;004E081D&quot;/&gt;&lt;wsp:rsid wsp:val=&quot;004E23FD&quot;/&gt;&lt;wsp:rsid wsp:val=&quot;004E2680&quot;/&gt;&lt;wsp:rsid wsp:val=&quot;004E28F9&quot;/&gt;&lt;wsp:rsid wsp:val=&quot;004E3051&quot;/&gt;&lt;wsp:rsid wsp:val=&quot;004E3176&quot;/&gt;&lt;wsp:rsid wsp:val=&quot;004E365E&quot;/&gt;&lt;wsp:rsid wsp:val=&quot;004E3D13&quot;/&gt;&lt;wsp:rsid wsp:val=&quot;004E3E52&quot;/&gt;&lt;wsp:rsid wsp:val=&quot;004E3F61&quot;/&gt;&lt;wsp:rsid wsp:val=&quot;004E462E&quot;/&gt;&lt;wsp:rsid wsp:val=&quot;004E56DC&quot;/&gt;&lt;wsp:rsid wsp:val=&quot;004E6092&quot;/&gt;&lt;wsp:rsid wsp:val=&quot;004E6727&quot;/&gt;&lt;wsp:rsid wsp:val=&quot;004E72C3&quot;/&gt;&lt;wsp:rsid wsp:val=&quot;004E76F4&quot;/&gt;&lt;wsp:rsid wsp:val=&quot;004E79C6&quot;/&gt;&lt;wsp:rsid wsp:val=&quot;004E7BFA&quot;/&gt;&lt;wsp:rsid wsp:val=&quot;004E7E83&quot;/&gt;&lt;wsp:rsid wsp:val=&quot;004E7EB2&quot;/&gt;&lt;wsp:rsid wsp:val=&quot;004F0B4E&quot;/&gt;&lt;wsp:rsid wsp:val=&quot;004F0B6C&quot;/&gt;&lt;wsp:rsid wsp:val=&quot;004F0CAB&quot;/&gt;&lt;wsp:rsid wsp:val=&quot;004F1091&quot;/&gt;&lt;wsp:rsid wsp:val=&quot;004F1B9F&quot;/&gt;&lt;wsp:rsid wsp:val=&quot;004F2078&quot;/&gt;&lt;wsp:rsid wsp:val=&quot;004F2A81&quot;/&gt;&lt;wsp:rsid wsp:val=&quot;004F3935&quot;/&gt;&lt;wsp:rsid wsp:val=&quot;004F39B2&quot;/&gt;&lt;wsp:rsid wsp:val=&quot;004F4DA3&quot;/&gt;&lt;wsp:rsid wsp:val=&quot;004F5B41&quot;/&gt;&lt;wsp:rsid wsp:val=&quot;004F5D8D&quot;/&gt;&lt;wsp:rsid wsp:val=&quot;004F69DF&quot;/&gt;&lt;wsp:rsid wsp:val=&quot;004F7653&quot;/&gt;&lt;wsp:rsid wsp:val=&quot;0050039F&quot;/&gt;&lt;wsp:rsid wsp:val=&quot;00500884&quot;/&gt;&lt;wsp:rsid wsp:val=&quot;0050160A&quot;/&gt;&lt;wsp:rsid wsp:val=&quot;00501D8D&quot;/&gt;&lt;wsp:rsid wsp:val=&quot;0050278A&quot;/&gt;&lt;wsp:rsid wsp:val=&quot;00502B30&quot;/&gt;&lt;wsp:rsid wsp:val=&quot;005036F5&quot;/&gt;&lt;wsp:rsid wsp:val=&quot;00503A85&quot;/&gt;&lt;wsp:rsid wsp:val=&quot;00504452&quot;/&gt;&lt;wsp:rsid wsp:val=&quot;005044C5&quot;/&gt;&lt;wsp:rsid wsp:val=&quot;00505DD3&quot;/&gt;&lt;wsp:rsid wsp:val=&quot;00506557&quot;/&gt;&lt;wsp:rsid wsp:val=&quot;0050677A&quot;/&gt;&lt;wsp:rsid wsp:val=&quot;00506F4A&quot;/&gt;&lt;wsp:rsid wsp:val=&quot;005108D8&quot;/&gt;&lt;wsp:rsid wsp:val=&quot;005116F9&quot;/&gt;&lt;wsp:rsid wsp:val=&quot;00511A2E&quot;/&gt;&lt;wsp:rsid wsp:val=&quot;005121CC&quot;/&gt;&lt;wsp:rsid wsp:val=&quot;005148FB&quot;/&gt;&lt;wsp:rsid wsp:val=&quot;005153A7&quot;/&gt;&lt;wsp:rsid wsp:val=&quot;00517AD0&quot;/&gt;&lt;wsp:rsid wsp:val=&quot;0052037E&quot;/&gt;&lt;wsp:rsid wsp:val=&quot;00520D36&quot;/&gt;&lt;wsp:rsid wsp:val=&quot;00521593&quot;/&gt;&lt;wsp:rsid wsp:val=&quot;005215DD&quot;/&gt;&lt;wsp:rsid wsp:val=&quot;00521721&quot;/&gt;&lt;wsp:rsid wsp:val=&quot;005219CF&quot;/&gt;&lt;wsp:rsid wsp:val=&quot;00521C86&quot;/&gt;&lt;wsp:rsid wsp:val=&quot;00521CA6&quot;/&gt;&lt;wsp:rsid wsp:val=&quot;00522501&quot;/&gt;&lt;wsp:rsid wsp:val=&quot;0052257E&quot;/&gt;&lt;wsp:rsid wsp:val=&quot;005225FD&quot;/&gt;&lt;wsp:rsid wsp:val=&quot;00522842&quot;/&gt;&lt;wsp:rsid wsp:val=&quot;005232D6&quot;/&gt;&lt;wsp:rsid wsp:val=&quot;005238BB&quot;/&gt;&lt;wsp:rsid wsp:val=&quot;00523F57&quot;/&gt;&lt;wsp:rsid wsp:val=&quot;00525C4B&quot;/&gt;&lt;wsp:rsid wsp:val=&quot;00525C56&quot;/&gt;&lt;wsp:rsid wsp:val=&quot;00527027&quot;/&gt;&lt;wsp:rsid wsp:val=&quot;005272C3&quot;/&gt;&lt;wsp:rsid wsp:val=&quot;00527DF4&quot;/&gt;&lt;wsp:rsid wsp:val=&quot;00530228&quot;/&gt;&lt;wsp:rsid wsp:val=&quot;00530FD1&quot;/&gt;&lt;wsp:rsid wsp:val=&quot;0053174D&quot;/&gt;&lt;wsp:rsid wsp:val=&quot;00531A4E&quot;/&gt;&lt;wsp:rsid wsp:val=&quot;00532C7F&quot;/&gt;&lt;wsp:rsid wsp:val=&quot;00534B59&quot;/&gt;&lt;wsp:rsid wsp:val=&quot;005356DB&quot;/&gt;&lt;wsp:rsid wsp:val=&quot;00535A57&quot;/&gt;&lt;wsp:rsid wsp:val=&quot;00536036&quot;/&gt;&lt;wsp:rsid wsp:val=&quot;00536759&quot;/&gt;&lt;wsp:rsid wsp:val=&quot;005377A5&quot;/&gt;&lt;wsp:rsid wsp:val=&quot;00537C62&quot;/&gt;&lt;wsp:rsid wsp:val=&quot;005408AE&quot;/&gt;&lt;wsp:rsid wsp:val=&quot;00540966&quot;/&gt;&lt;wsp:rsid wsp:val=&quot;005421A9&quot;/&gt;&lt;wsp:rsid wsp:val=&quot;005421DC&quot;/&gt;&lt;wsp:rsid wsp:val=&quot;0054258D&quot;/&gt;&lt;wsp:rsid wsp:val=&quot;00542E05&quot;/&gt;&lt;wsp:rsid wsp:val=&quot;00543EA7&quot;/&gt;&lt;wsp:rsid wsp:val=&quot;00544436&quot;/&gt;&lt;wsp:rsid wsp:val=&quot;00545536&quot;/&gt;&lt;wsp:rsid wsp:val=&quot;0054596E&quot;/&gt;&lt;wsp:rsid wsp:val=&quot;005464F7&quot;/&gt;&lt;wsp:rsid wsp:val=&quot;00546970&quot;/&gt;&lt;wsp:rsid wsp:val=&quot;00547ED4&quot;/&gt;&lt;wsp:rsid wsp:val=&quot;0055057F&quot;/&gt;&lt;wsp:rsid wsp:val=&quot;00552203&quot;/&gt;&lt;wsp:rsid wsp:val=&quot;0055231F&quot;/&gt;&lt;wsp:rsid wsp:val=&quot;00553829&quot;/&gt;&lt;wsp:rsid wsp:val=&quot;00554E19&quot;/&gt;&lt;wsp:rsid wsp:val=&quot;00554EF7&quot;/&gt;&lt;wsp:rsid wsp:val=&quot;0055539D&quot;/&gt;&lt;wsp:rsid wsp:val=&quot;005561A7&quot;/&gt;&lt;wsp:rsid wsp:val=&quot;0055649A&quot;/&gt;&lt;wsp:rsid wsp:val=&quot;00557ECC&quot;/&gt;&lt;wsp:rsid wsp:val=&quot;0056121F&quot;/&gt;&lt;wsp:rsid wsp:val=&quot;00561375&quot;/&gt;&lt;wsp:rsid wsp:val=&quot;0056189C&quot;/&gt;&lt;wsp:rsid wsp:val=&quot;00562727&quot;/&gt;&lt;wsp:rsid wsp:val=&quot;005651B4&quot;/&gt;&lt;wsp:rsid wsp:val=&quot;00565488&quot;/&gt;&lt;wsp:rsid wsp:val=&quot;00565F25&quot;/&gt;&lt;wsp:rsid wsp:val=&quot;0056688B&quot;/&gt;&lt;wsp:rsid wsp:val=&quot;00566B36&quot;/&gt;&lt;wsp:rsid wsp:val=&quot;005678D4&quot;/&gt;&lt;wsp:rsid wsp:val=&quot;0056795E&quot;/&gt;&lt;wsp:rsid wsp:val=&quot;005709E3&quot;/&gt;&lt;wsp:rsid wsp:val=&quot;005713F7&quot;/&gt;&lt;wsp:rsid wsp:val=&quot;00572505&quot;/&gt;&lt;wsp:rsid wsp:val=&quot;00573FDA&quot;/&gt;&lt;wsp:rsid wsp:val=&quot;005745A4&quot;/&gt;&lt;wsp:rsid wsp:val=&quot;00575D07&quot;/&gt;&lt;wsp:rsid wsp:val=&quot;00576329&quot;/&gt;&lt;wsp:rsid wsp:val=&quot;0058001B&quot;/&gt;&lt;wsp:rsid wsp:val=&quot;0058206C&quot;/&gt;&lt;wsp:rsid wsp:val=&quot;005821F1&quot;/&gt;&lt;wsp:rsid wsp:val=&quot;00582809&quot;/&gt;&lt;wsp:rsid wsp:val=&quot;00584DCE&quot;/&gt;&lt;wsp:rsid wsp:val=&quot;0058798C&quot;/&gt;&lt;wsp:rsid wsp:val=&quot;00587FA9&quot;/&gt;&lt;wsp:rsid wsp:val=&quot;005900FA&quot;/&gt;&lt;wsp:rsid wsp:val=&quot;00590DC9&quot;/&gt;&lt;wsp:rsid wsp:val=&quot;0059175A&quot;/&gt;&lt;wsp:rsid wsp:val=&quot;00591876&quot;/&gt;&lt;wsp:rsid wsp:val=&quot;005919F9&quot;/&gt;&lt;wsp:rsid wsp:val=&quot;00591F8C&quot;/&gt;&lt;wsp:rsid wsp:val=&quot;0059218F&quot;/&gt;&lt;wsp:rsid wsp:val=&quot;00592A88&quot;/&gt;&lt;wsp:rsid wsp:val=&quot;00593264&quot;/&gt;&lt;wsp:rsid wsp:val=&quot;005935A4&quot;/&gt;&lt;wsp:rsid wsp:val=&quot;00593C39&quot;/&gt;&lt;wsp:rsid wsp:val=&quot;0059472E&quot;/&gt;&lt;wsp:rsid wsp:val=&quot;005948C2&quot;/&gt;&lt;wsp:rsid wsp:val=&quot;00594D60&quot;/&gt;&lt;wsp:rsid wsp:val=&quot;00595DCA&quot;/&gt;&lt;wsp:rsid wsp:val=&quot;005967E4&quot;/&gt;&lt;wsp:rsid wsp:val=&quot;0059779B&quot;/&gt;&lt;wsp:rsid wsp:val=&quot;005A0136&quot;/&gt;&lt;wsp:rsid wsp:val=&quot;005A1ECE&quot;/&gt;&lt;wsp:rsid wsp:val=&quot;005A209A&quot;/&gt;&lt;wsp:rsid wsp:val=&quot;005A3557&quot;/&gt;&lt;wsp:rsid wsp:val=&quot;005A3F00&quot;/&gt;&lt;wsp:rsid wsp:val=&quot;005A54E9&quot;/&gt;&lt;wsp:rsid wsp:val=&quot;005A649B&quot;/&gt;&lt;wsp:rsid wsp:val=&quot;005A662D&quot;/&gt;&lt;wsp:rsid wsp:val=&quot;005A68BA&quot;/&gt;&lt;wsp:rsid wsp:val=&quot;005A6A5B&quot;/&gt;&lt;wsp:rsid wsp:val=&quot;005A6D09&quot;/&gt;&lt;wsp:rsid wsp:val=&quot;005A6DE2&quot;/&gt;&lt;wsp:rsid wsp:val=&quot;005A77E5&quot;/&gt;&lt;wsp:rsid wsp:val=&quot;005A7985&quot;/&gt;&lt;wsp:rsid wsp:val=&quot;005B04A1&quot;/&gt;&lt;wsp:rsid wsp:val=&quot;005B080B&quot;/&gt;&lt;wsp:rsid wsp:val=&quot;005B1CDF&quot;/&gt;&lt;wsp:rsid wsp:val=&quot;005B2D32&quot;/&gt;&lt;wsp:rsid wsp:val=&quot;005B35D7&quot;/&gt;&lt;wsp:rsid wsp:val=&quot;005B392A&quot;/&gt;&lt;wsp:rsid wsp:val=&quot;005B3AA3&quot;/&gt;&lt;wsp:rsid wsp:val=&quot;005B6F83&quot;/&gt;&lt;wsp:rsid wsp:val=&quot;005B74C4&quot;/&gt;&lt;wsp:rsid wsp:val=&quot;005B787F&quot;/&gt;&lt;wsp:rsid wsp:val=&quot;005C1729&quot;/&gt;&lt;wsp:rsid wsp:val=&quot;005C21C8&quot;/&gt;&lt;wsp:rsid wsp:val=&quot;005C5D07&quot;/&gt;&lt;wsp:rsid wsp:val=&quot;005C74FB&quot;/&gt;&lt;wsp:rsid wsp:val=&quot;005C7503&quot;/&gt;&lt;wsp:rsid wsp:val=&quot;005C7660&quot;/&gt;&lt;wsp:rsid wsp:val=&quot;005C7946&quot;/&gt;&lt;wsp:rsid wsp:val=&quot;005C797B&quot;/&gt;&lt;wsp:rsid wsp:val=&quot;005C7F53&quot;/&gt;&lt;wsp:rsid wsp:val=&quot;005D1069&quot;/&gt;&lt;wsp:rsid wsp:val=&quot;005D1602&quot;/&gt;&lt;wsp:rsid wsp:val=&quot;005D1E87&quot;/&gt;&lt;wsp:rsid wsp:val=&quot;005D246B&quot;/&gt;&lt;wsp:rsid wsp:val=&quot;005D2B0B&quot;/&gt;&lt;wsp:rsid wsp:val=&quot;005D2D4E&quot;/&gt;&lt;wsp:rsid wsp:val=&quot;005D3966&quot;/&gt;&lt;wsp:rsid wsp:val=&quot;005D3C13&quot;/&gt;&lt;wsp:rsid wsp:val=&quot;005D4AA7&quot;/&gt;&lt;wsp:rsid wsp:val=&quot;005D4C89&quot;/&gt;&lt;wsp:rsid wsp:val=&quot;005D4E33&quot;/&gt;&lt;wsp:rsid wsp:val=&quot;005D4FFA&quot;/&gt;&lt;wsp:rsid wsp:val=&quot;005D6F32&quot;/&gt;&lt;wsp:rsid wsp:val=&quot;005D7606&quot;/&gt;&lt;wsp:rsid wsp:val=&quot;005E385F&quot;/&gt;&lt;wsp:rsid wsp:val=&quot;005E4A90&quot;/&gt;&lt;wsp:rsid wsp:val=&quot;005E4DC7&quot;/&gt;&lt;wsp:rsid wsp:val=&quot;005E53B2&quot;/&gt;&lt;wsp:rsid wsp:val=&quot;005E5834&quot;/&gt;&lt;wsp:rsid wsp:val=&quot;005E5B81&quot;/&gt;&lt;wsp:rsid wsp:val=&quot;005E653F&quot;/&gt;&lt;wsp:rsid wsp:val=&quot;005E7545&quot;/&gt;&lt;wsp:rsid wsp:val=&quot;005F2CB1&quot;/&gt;&lt;wsp:rsid wsp:val=&quot;005F3025&quot;/&gt;&lt;wsp:rsid wsp:val=&quot;005F33A8&quot;/&gt;&lt;wsp:rsid wsp:val=&quot;005F4C23&quot;/&gt;&lt;wsp:rsid wsp:val=&quot;005F618C&quot;/&gt;&lt;wsp:rsid wsp:val=&quot;005F70BD&quot;/&gt;&lt;wsp:rsid wsp:val=&quot;005F7E70&quot;/&gt;&lt;wsp:rsid wsp:val=&quot;00600F6A&quot;/&gt;&lt;wsp:rsid wsp:val=&quot;00600FE7&quot;/&gt;&lt;wsp:rsid wsp:val=&quot;0060111E&quot;/&gt;&lt;wsp:rsid wsp:val=&quot;006013C1&quot;/&gt;&lt;wsp:rsid wsp:val=&quot;0060275D&quot;/&gt;&lt;wsp:rsid wsp:val=&quot;0060283C&quot;/&gt;&lt;wsp:rsid wsp:val=&quot;00602ACA&quot;/&gt;&lt;wsp:rsid wsp:val=&quot;00603BC5&quot;/&gt;&lt;wsp:rsid wsp:val=&quot;00604F14&quot;/&gt;&lt;wsp:rsid wsp:val=&quot;0060627A&quot;/&gt;&lt;wsp:rsid wsp:val=&quot;00607D93&quot;/&gt;&lt;wsp:rsid wsp:val=&quot;006113BA&quot;/&gt;&lt;wsp:rsid wsp:val=&quot;006113BB&quot;/&gt;&lt;wsp:rsid wsp:val=&quot;00611681&quot;/&gt;&lt;wsp:rsid wsp:val=&quot;006119EF&quot;/&gt;&lt;wsp:rsid wsp:val=&quot;00611B83&quot;/&gt;&lt;wsp:rsid wsp:val=&quot;00612F83&quot;/&gt;&lt;wsp:rsid wsp:val=&quot;00613257&quot;/&gt;&lt;wsp:rsid wsp:val=&quot;00613365&quot;/&gt;&lt;wsp:rsid wsp:val=&quot;0061392D&quot;/&gt;&lt;wsp:rsid wsp:val=&quot;00615B9D&quot;/&gt;&lt;wsp:rsid wsp:val=&quot;00616882&quot;/&gt;&lt;wsp:rsid wsp:val=&quot;006204DC&quot;/&gt;&lt;wsp:rsid wsp:val=&quot;00620A71&quot;/&gt;&lt;wsp:rsid wsp:val=&quot;00620D78&quot;/&gt;&lt;wsp:rsid wsp:val=&quot;00620D80&quot;/&gt;&lt;wsp:rsid wsp:val=&quot;00620E90&quot;/&gt;&lt;wsp:rsid wsp:val=&quot;00621098&quot;/&gt;&lt;wsp:rsid wsp:val=&quot;00622F21&quot;/&gt;&lt;wsp:rsid wsp:val=&quot;006234A6&quot;/&gt;&lt;wsp:rsid wsp:val=&quot;00623923&quot;/&gt;&lt;wsp:rsid wsp:val=&quot;00623B8E&quot;/&gt;&lt;wsp:rsid wsp:val=&quot;006257BB&quot;/&gt;&lt;wsp:rsid wsp:val=&quot;0062687C&quot;/&gt;&lt;wsp:rsid wsp:val=&quot;00630001&quot;/&gt;&lt;wsp:rsid wsp:val=&quot;006301F4&quot;/&gt;&lt;wsp:rsid wsp:val=&quot;006311B3&quot;/&gt;&lt;wsp:rsid wsp:val=&quot;00631F81&quot;/&gt;&lt;wsp:rsid wsp:val=&quot;00631FE5&quot;/&gt;&lt;wsp:rsid wsp:val=&quot;006325E4&quot;/&gt;&lt;wsp:rsid wsp:val=&quot;0063284C&quot;/&gt;&lt;wsp:rsid wsp:val=&quot;00633F5A&quot;/&gt;&lt;wsp:rsid wsp:val=&quot;00633FFA&quot;/&gt;&lt;wsp:rsid wsp:val=&quot;0063438E&quot;/&gt;&lt;wsp:rsid wsp:val=&quot;0063469C&quot;/&gt;&lt;wsp:rsid wsp:val=&quot;00635693&quot;/&gt;&lt;wsp:rsid wsp:val=&quot;00636398&quot;/&gt;&lt;wsp:rsid wsp:val=&quot;006364D8&quot;/&gt;&lt;wsp:rsid wsp:val=&quot;006368D3&quot;/&gt;&lt;wsp:rsid wsp:val=&quot;006377EC&quot;/&gt;&lt;wsp:rsid wsp:val=&quot;00640715&quot;/&gt;&lt;wsp:rsid wsp:val=&quot;00640D33&quot;/&gt;&lt;wsp:rsid wsp:val=&quot;00641135&quot;/&gt;&lt;wsp:rsid wsp:val=&quot;0064151F&quot;/&gt;&lt;wsp:rsid wsp:val=&quot;00641533&quot;/&gt;&lt;wsp:rsid wsp:val=&quot;00641D36&quot;/&gt;&lt;wsp:rsid wsp:val=&quot;0064208D&quot;/&gt;&lt;wsp:rsid wsp:val=&quot;0064318D&quot;/&gt;&lt;wsp:rsid wsp:val=&quot;00643418&quot;/&gt;&lt;wsp:rsid wsp:val=&quot;00643475&quot;/&gt;&lt;wsp:rsid wsp:val=&quot;006435F2&quot;/&gt;&lt;wsp:rsid wsp:val=&quot;00643969&quot;/&gt;&lt;wsp:rsid wsp:val=&quot;0064396A&quot;/&gt;&lt;wsp:rsid wsp:val=&quot;00644348&quot;/&gt;&lt;wsp:rsid wsp:val=&quot;00644514&quot;/&gt;&lt;wsp:rsid wsp:val=&quot;006447BA&quot;/&gt;&lt;wsp:rsid wsp:val=&quot;006447BD&quot;/&gt;&lt;wsp:rsid wsp:val=&quot;00644BBD&quot;/&gt;&lt;wsp:rsid wsp:val=&quot;00644F4C&quot;/&gt;&lt;wsp:rsid wsp:val=&quot;0064502E&quot;/&gt;&lt;wsp:rsid wsp:val=&quot;00645491&quot;/&gt;&lt;wsp:rsid wsp:val=&quot;00645715&quot;/&gt;&lt;wsp:rsid wsp:val=&quot;00645C43&quot;/&gt;&lt;wsp:rsid wsp:val=&quot;0064624E&quot;/&gt;&lt;wsp:rsid wsp:val=&quot;00647629&quot;/&gt;&lt;wsp:rsid wsp:val=&quot;0065029D&quot;/&gt;&lt;wsp:rsid wsp:val=&quot;00650AB9&quot;/&gt;&lt;wsp:rsid wsp:val=&quot;006511C8&quot;/&gt;&lt;wsp:rsid wsp:val=&quot;0065121E&quot;/&gt;&lt;wsp:rsid wsp:val=&quot;00653C48&quot;/&gt;&lt;wsp:rsid wsp:val=&quot;00654E94&quot;/&gt;&lt;wsp:rsid wsp:val=&quot;006551E4&quot;/&gt;&lt;wsp:rsid wsp:val=&quot;00655733&quot;/&gt;&lt;wsp:rsid wsp:val=&quot;00655ACD&quot;/&gt;&lt;wsp:rsid wsp:val=&quot;006561FD&quot;/&gt;&lt;wsp:rsid wsp:val=&quot;00656A92&quot;/&gt;&lt;wsp:rsid wsp:val=&quot;00656DDE&quot;/&gt;&lt;wsp:rsid wsp:val=&quot;0066011D&quot;/&gt;&lt;wsp:rsid wsp:val=&quot;0066012B&quot;/&gt;&lt;wsp:rsid wsp:val=&quot;006607C0&quot;/&gt;&lt;wsp:rsid wsp:val=&quot;00660841&quot;/&gt;&lt;wsp:rsid wsp:val=&quot;0066094F&quot;/&gt;&lt;wsp:rsid wsp:val=&quot;006613A6&quot;/&gt;&lt;wsp:rsid wsp:val=&quot;006613C8&quot;/&gt;&lt;wsp:rsid wsp:val=&quot;00661866&quot;/&gt;&lt;wsp:rsid wsp:val=&quot;0066279A&quot;/&gt;&lt;wsp:rsid wsp:val=&quot;006627A2&quot;/&gt;&lt;wsp:rsid wsp:val=&quot;00663317&quot;/&gt;&lt;wsp:rsid wsp:val=&quot;006634E6&quot;/&gt;&lt;wsp:rsid wsp:val=&quot;00663B88&quot;/&gt;&lt;wsp:rsid wsp:val=&quot;00664E44&quot;/&gt;&lt;wsp:rsid wsp:val=&quot;006655EE&quot;/&gt;&lt;wsp:rsid wsp:val=&quot;00665882&quot;/&gt;&lt;wsp:rsid wsp:val=&quot;006659AA&quot;/&gt;&lt;wsp:rsid wsp:val=&quot;00665B99&quot;/&gt;&lt;wsp:rsid wsp:val=&quot;00665EDC&quot;/&gt;&lt;wsp:rsid wsp:val=&quot;006662F5&quot;/&gt;&lt;wsp:rsid wsp:val=&quot;006671C3&quot;/&gt;&lt;wsp:rsid wsp:val=&quot;00667933&quot;/&gt;&lt;wsp:rsid wsp:val=&quot;00667EE7&quot;/&gt;&lt;wsp:rsid wsp:val=&quot;006706FD&quot;/&gt;&lt;wsp:rsid wsp:val=&quot;00670922&quot;/&gt;&lt;wsp:rsid wsp:val=&quot;00670A12&quot;/&gt;&lt;wsp:rsid wsp:val=&quot;00670BE1&quot;/&gt;&lt;wsp:rsid wsp:val=&quot;00671234&quot;/&gt;&lt;wsp:rsid wsp:val=&quot;0067218F&quot;/&gt;&lt;wsp:rsid wsp:val=&quot;00673BC2&quot;/&gt;&lt;wsp:rsid wsp:val=&quot;00673DEE&quot;/&gt;&lt;wsp:rsid wsp:val=&quot;0067406A&quot;/&gt;&lt;wsp:rsid wsp:val=&quot;006741F2&quot;/&gt;&lt;wsp:rsid wsp:val=&quot;0067423A&quot;/&gt;&lt;wsp:rsid wsp:val=&quot;006743FE&quot;/&gt;&lt;wsp:rsid wsp:val=&quot;00674C38&quot;/&gt;&lt;wsp:rsid wsp:val=&quot;00674CC3&quot;/&gt;&lt;wsp:rsid wsp:val=&quot;00675695&quot;/&gt;&lt;wsp:rsid wsp:val=&quot;006758FB&quot;/&gt;&lt;wsp:rsid wsp:val=&quot;00675C72&quot;/&gt;&lt;wsp:rsid wsp:val=&quot;006771F9&quot;/&gt;&lt;wsp:rsid wsp:val=&quot;006776D7&quot;/&gt;&lt;wsp:rsid wsp:val=&quot;00680060&quot;/&gt;&lt;wsp:rsid wsp:val=&quot;00681003&quot;/&gt;&lt;wsp:rsid wsp:val=&quot;006817C9&quot;/&gt;&lt;wsp:rsid wsp:val=&quot;00681867&quot;/&gt;&lt;wsp:rsid wsp:val=&quot;00682658&quot;/&gt;&lt;wsp:rsid wsp:val=&quot;00683ECE&quot;/&gt;&lt;wsp:rsid wsp:val=&quot;00684202&quot;/&gt;&lt;wsp:rsid wsp:val=&quot;0068666C&quot;/&gt;&lt;wsp:rsid wsp:val=&quot;00690172&quot;/&gt;&lt;wsp:rsid wsp:val=&quot;006905F8&quot;/&gt;&lt;wsp:rsid wsp:val=&quot;00691DAE&quot;/&gt;&lt;wsp:rsid wsp:val=&quot;00692EDE&quot;/&gt;&lt;wsp:rsid wsp:val=&quot;00694F78&quot;/&gt;&lt;wsp:rsid wsp:val=&quot;00695FC2&quot;/&gt;&lt;wsp:rsid wsp:val=&quot;00696949&quot;/&gt;&lt;wsp:rsid wsp:val=&quot;00697052&quot;/&gt;&lt;wsp:rsid wsp:val=&quot;00697A13&quot;/&gt;&lt;wsp:rsid wsp:val=&quot;006A0E9B&quot;/&gt;&lt;wsp:rsid wsp:val=&quot;006A18D5&quot;/&gt;&lt;wsp:rsid wsp:val=&quot;006A1B0C&quot;/&gt;&lt;wsp:rsid wsp:val=&quot;006A261C&quot;/&gt;&lt;wsp:rsid wsp:val=&quot;006A46FB&quot;/&gt;&lt;wsp:rsid wsp:val=&quot;006A4A63&quot;/&gt;&lt;wsp:rsid wsp:val=&quot;006A4DB5&quot;/&gt;&lt;wsp:rsid wsp:val=&quot;006A5742&quot;/&gt;&lt;wsp:rsid wsp:val=&quot;006A582E&quot;/&gt;&lt;wsp:rsid wsp:val=&quot;006A5E1E&quot;/&gt;&lt;wsp:rsid wsp:val=&quot;006A5E28&quot;/&gt;&lt;wsp:rsid wsp:val=&quot;006A6034&quot;/&gt;&lt;wsp:rsid wsp:val=&quot;006A697B&quot;/&gt;&lt;wsp:rsid wsp:val=&quot;006A7AFF&quot;/&gt;&lt;wsp:rsid wsp:val=&quot;006B0BB5&quot;/&gt;&lt;wsp:rsid wsp:val=&quot;006B0CFA&quot;/&gt;&lt;wsp:rsid wsp:val=&quot;006B1816&quot;/&gt;&lt;wsp:rsid wsp:val=&quot;006B2099&quot;/&gt;&lt;wsp:rsid wsp:val=&quot;006B3476&quot;/&gt;&lt;wsp:rsid wsp:val=&quot;006B426C&quot;/&gt;&lt;wsp:rsid wsp:val=&quot;006B449F&quot;/&gt;&lt;wsp:rsid wsp:val=&quot;006B4665&quot;/&gt;&lt;wsp:rsid wsp:val=&quot;006B4854&quot;/&gt;&lt;wsp:rsid wsp:val=&quot;006B4D24&quot;/&gt;&lt;wsp:rsid wsp:val=&quot;006B50CF&quot;/&gt;&lt;wsp:rsid wsp:val=&quot;006B50F8&quot;/&gt;&lt;wsp:rsid wsp:val=&quot;006B5235&quot;/&gt;&lt;wsp:rsid wsp:val=&quot;006B578E&quot;/&gt;&lt;wsp:rsid wsp:val=&quot;006B6152&quot;/&gt;&lt;wsp:rsid wsp:val=&quot;006B6BE9&quot;/&gt;&lt;wsp:rsid wsp:val=&quot;006B72D9&quot;/&gt;&lt;wsp:rsid wsp:val=&quot;006B7427&quot;/&gt;&lt;wsp:rsid wsp:val=&quot;006B76D2&quot;/&gt;&lt;wsp:rsid wsp:val=&quot;006C018F&quot;/&gt;&lt;wsp:rsid wsp:val=&quot;006C03B8&quot;/&gt;&lt;wsp:rsid wsp:val=&quot;006C0870&quot;/&gt;&lt;wsp:rsid wsp:val=&quot;006C16DB&quot;/&gt;&lt;wsp:rsid wsp:val=&quot;006C23E5&quot;/&gt;&lt;wsp:rsid wsp:val=&quot;006C3D55&quot;/&gt;&lt;wsp:rsid wsp:val=&quot;006C54C6&quot;/&gt;&lt;wsp:rsid wsp:val=&quot;006C5EC9&quot;/&gt;&lt;wsp:rsid wsp:val=&quot;006C6059&quot;/&gt;&lt;wsp:rsid wsp:val=&quot;006C6940&quot;/&gt;&lt;wsp:rsid wsp:val=&quot;006C6955&quot;/&gt;&lt;wsp:rsid wsp:val=&quot;006C7522&quot;/&gt;&lt;wsp:rsid wsp:val=&quot;006C7A68&quot;/&gt;&lt;wsp:rsid wsp:val=&quot;006D20F6&quot;/&gt;&lt;wsp:rsid wsp:val=&quot;006D2683&quot;/&gt;&lt;wsp:rsid wsp:val=&quot;006D4ED9&quot;/&gt;&lt;wsp:rsid wsp:val=&quot;006D5B70&quot;/&gt;&lt;wsp:rsid wsp:val=&quot;006D5D33&quot;/&gt;&lt;wsp:rsid wsp:val=&quot;006D65B4&quot;/&gt;&lt;wsp:rsid wsp:val=&quot;006D6F08&quot;/&gt;&lt;wsp:rsid wsp:val=&quot;006D7FFB&quot;/&gt;&lt;wsp:rsid wsp:val=&quot;006E017A&quot;/&gt;&lt;wsp:rsid wsp:val=&quot;006E062C&quot;/&gt;&lt;wsp:rsid wsp:val=&quot;006E1407&quot;/&gt;&lt;wsp:rsid wsp:val=&quot;006E28B7&quot;/&gt;&lt;wsp:rsid wsp:val=&quot;006E2AA2&quot;/&gt;&lt;wsp:rsid wsp:val=&quot;006E3310&quot;/&gt;&lt;wsp:rsid wsp:val=&quot;006E4AAA&quot;/&gt;&lt;wsp:rsid wsp:val=&quot;006E4E39&quot;/&gt;&lt;wsp:rsid wsp:val=&quot;006E565E&quot;/&gt;&lt;wsp:rsid wsp:val=&quot;006E673D&quot;/&gt;&lt;wsp:rsid wsp:val=&quot;006E7D3B&quot;/&gt;&lt;wsp:rsid wsp:val=&quot;006F0446&quot;/&gt;&lt;wsp:rsid wsp:val=&quot;006F09C9&quot;/&gt;&lt;wsp:rsid wsp:val=&quot;006F0F8A&quot;/&gt;&lt;wsp:rsid wsp:val=&quot;006F0FBF&quot;/&gt;&lt;wsp:rsid wsp:val=&quot;006F1ABD&quot;/&gt;&lt;wsp:rsid wsp:val=&quot;006F1B70&quot;/&gt;&lt;wsp:rsid wsp:val=&quot;006F1C70&quot;/&gt;&lt;wsp:rsid wsp:val=&quot;006F1F06&quot;/&gt;&lt;wsp:rsid wsp:val=&quot;006F2C7B&quot;/&gt;&lt;wsp:rsid wsp:val=&quot;006F32A4&quot;/&gt;&lt;wsp:rsid wsp:val=&quot;006F341D&quot;/&gt;&lt;wsp:rsid wsp:val=&quot;006F3CDE&quot;/&gt;&lt;wsp:rsid wsp:val=&quot;006F417D&quot;/&gt;&lt;wsp:rsid wsp:val=&quot;006F432A&quot;/&gt;&lt;wsp:rsid wsp:val=&quot;006F4893&quot;/&gt;&lt;wsp:rsid wsp:val=&quot;006F4A94&quot;/&gt;&lt;wsp:rsid wsp:val=&quot;006F55E3&quot;/&gt;&lt;wsp:rsid wsp:val=&quot;006F58D4&quot;/&gt;&lt;wsp:rsid wsp:val=&quot;006F5BB9&quot;/&gt;&lt;wsp:rsid wsp:val=&quot;006F65E7&quot;/&gt;&lt;wsp:rsid wsp:val=&quot;006F72EE&quot;/&gt;&lt;wsp:rsid wsp:val=&quot;007004EF&quot;/&gt;&lt;wsp:rsid wsp:val=&quot;007006BE&quot;/&gt;&lt;wsp:rsid wsp:val=&quot;00701091&quot;/&gt;&lt;wsp:rsid wsp:val=&quot;007012DB&quot;/&gt;&lt;wsp:rsid wsp:val=&quot;00701977&quot;/&gt;&lt;wsp:rsid wsp:val=&quot;00702511&quot;/&gt;&lt;wsp:rsid wsp:val=&quot;00702E19&quot;/&gt;&lt;wsp:rsid wsp:val=&quot;0070346E&quot;/&gt;&lt;wsp:rsid wsp:val=&quot;007038FA&quot;/&gt;&lt;wsp:rsid wsp:val=&quot;00703FCE&quot;/&gt;&lt;wsp:rsid wsp:val=&quot;007043DD&quot;/&gt;&lt;wsp:rsid wsp:val=&quot;00704EDB&quot;/&gt;&lt;wsp:rsid wsp:val=&quot;00706101&quot;/&gt;&lt;wsp:rsid wsp:val=&quot;0070691F&quot;/&gt;&lt;wsp:rsid wsp:val=&quot;00706ECB&quot;/&gt;&lt;wsp:rsid wsp:val=&quot;00707072&quot;/&gt;&lt;wsp:rsid wsp:val=&quot;00707287&quot;/&gt;&lt;wsp:rsid wsp:val=&quot;007073C8&quot;/&gt;&lt;wsp:rsid wsp:val=&quot;00707D61&quot;/&gt;&lt;wsp:rsid wsp:val=&quot;00710627&quot;/&gt;&lt;wsp:rsid wsp:val=&quot;00710DF4&quot;/&gt;&lt;wsp:rsid wsp:val=&quot;00712287&quot;/&gt;&lt;wsp:rsid wsp:val=&quot;00712772&quot;/&gt;&lt;wsp:rsid wsp:val=&quot;00713A69&quot;/&gt;&lt;wsp:rsid wsp:val=&quot;007145C4&quot;/&gt;&lt;wsp:rsid wsp:val=&quot;00714676&quot;/&gt;&lt;wsp:rsid wsp:val=&quot;007148D3&quot;/&gt;&lt;wsp:rsid wsp:val=&quot;00715B9A&quot;/&gt;&lt;wsp:rsid wsp:val=&quot;00715F1C&quot;/&gt;&lt;wsp:rsid wsp:val=&quot;00717718&quot;/&gt;&lt;wsp:rsid wsp:val=&quot;007178C1&quot;/&gt;&lt;wsp:rsid wsp:val=&quot;00720817&quot;/&gt;&lt;wsp:rsid wsp:val=&quot;007218E9&quot;/&gt;&lt;wsp:rsid wsp:val=&quot;00725F9C&quot;/&gt;&lt;wsp:rsid wsp:val=&quot;00726EA6&quot;/&gt;&lt;wsp:rsid wsp:val=&quot;00727208&quot;/&gt;&lt;wsp:rsid wsp:val=&quot;00727344&quot;/&gt;&lt;wsp:rsid wsp:val=&quot;00727680&quot;/&gt;&lt;wsp:rsid wsp:val=&quot;0073225D&quot;/&gt;&lt;wsp:rsid wsp:val=&quot;0073381F&quot;/&gt;&lt;wsp:rsid wsp:val=&quot;00733D25&quot;/&gt;&lt;wsp:rsid wsp:val=&quot;00734343&quot;/&gt;&lt;wsp:rsid wsp:val=&quot;007348B1&quot;/&gt;&lt;wsp:rsid wsp:val=&quot;00734A8B&quot;/&gt;&lt;wsp:rsid wsp:val=&quot;00734D84&quot;/&gt;&lt;wsp:rsid wsp:val=&quot;00735268&quot;/&gt;&lt;wsp:rsid wsp:val=&quot;007355C4&quot;/&gt;&lt;wsp:rsid wsp:val=&quot;00735F96&quot;/&gt;&lt;wsp:rsid wsp:val=&quot;007362A6&quot;/&gt;&lt;wsp:rsid wsp:val=&quot;00736D7D&quot;/&gt;&lt;wsp:rsid wsp:val=&quot;00740E58&quot;/&gt;&lt;wsp:rsid wsp:val=&quot;007410D6&quot;/&gt;&lt;wsp:rsid wsp:val=&quot;007416B4&quot;/&gt;&lt;wsp:rsid wsp:val=&quot;00741F19&quot;/&gt;&lt;wsp:rsid wsp:val=&quot;00742624&quot;/&gt;&lt;wsp:rsid wsp:val=&quot;007438CE&quot;/&gt;&lt;wsp:rsid wsp:val=&quot;00744394&quot;/&gt;&lt;wsp:rsid wsp:val=&quot;00744440&quot;/&gt;&lt;wsp:rsid wsp:val=&quot;007445A0&quot;/&gt;&lt;wsp:rsid wsp:val=&quot;007447EF&quot;/&gt;&lt;wsp:rsid wsp:val=&quot;00744D6B&quot;/&gt;&lt;wsp:rsid wsp:val=&quot;0074524B&quot;/&gt;&lt;wsp:rsid wsp:val=&quot;00746183&quot;/&gt;&lt;wsp:rsid wsp:val=&quot;00747D8B&quot;/&gt;&lt;wsp:rsid wsp:val=&quot;007508A2&quot;/&gt;&lt;wsp:rsid wsp:val=&quot;0075093C&quot;/&gt;&lt;wsp:rsid wsp:val=&quot;00751228&quot;/&gt;&lt;wsp:rsid wsp:val=&quot;00752710&quot;/&gt;&lt;wsp:rsid wsp:val=&quot;00752D74&quot;/&gt;&lt;wsp:rsid wsp:val=&quot;00754E35&quot;/&gt;&lt;wsp:rsid wsp:val=&quot;00754E49&quot;/&gt;&lt;wsp:rsid wsp:val=&quot;00755200&quot;/&gt;&lt;wsp:rsid wsp:val=&quot;007559D1&quot;/&gt;&lt;wsp:rsid wsp:val=&quot;007571E1&quot;/&gt;&lt;wsp:rsid wsp:val=&quot;007604B2&quot;/&gt;&lt;wsp:rsid wsp:val=&quot;00760883&quot;/&gt;&lt;wsp:rsid wsp:val=&quot;00760BF6&quot;/&gt;&lt;wsp:rsid wsp:val=&quot;007614C4&quot;/&gt;&lt;wsp:rsid wsp:val=&quot;007616FD&quot;/&gt;&lt;wsp:rsid wsp:val=&quot;00762500&quot;/&gt;&lt;wsp:rsid wsp:val=&quot;00762BDD&quot;/&gt;&lt;wsp:rsid wsp:val=&quot;007650C5&quot;/&gt;&lt;wsp:rsid wsp:val=&quot;00765281&quot;/&gt;&lt;wsp:rsid wsp:val=&quot;007655FD&quot;/&gt;&lt;wsp:rsid wsp:val=&quot;007661BA&quot;/&gt;&lt;wsp:rsid wsp:val=&quot;0076641D&quot;/&gt;&lt;wsp:rsid wsp:val=&quot;00766BAD&quot;/&gt;&lt;wsp:rsid wsp:val=&quot;0076708C&quot;/&gt;&lt;wsp:rsid wsp:val=&quot;00771C35&quot;/&gt;&lt;wsp:rsid wsp:val=&quot;00773940&quot;/&gt;&lt;wsp:rsid wsp:val=&quot;00773AD7&quot;/&gt;&lt;wsp:rsid wsp:val=&quot;00773F82&quot;/&gt;&lt;wsp:rsid wsp:val=&quot;007747F3&quot;/&gt;&lt;wsp:rsid wsp:val=&quot;007755F2&quot;/&gt;&lt;wsp:rsid wsp:val=&quot;00776766&quot;/&gt;&lt;wsp:rsid wsp:val=&quot;00776971&quot;/&gt;&lt;wsp:rsid wsp:val=&quot;00777AC8&quot;/&gt;&lt;wsp:rsid wsp:val=&quot;007803C1&quot;/&gt;&lt;wsp:rsid wsp:val=&quot;007804AB&quot;/&gt;&lt;wsp:rsid wsp:val=&quot;00780DFE&quot;/&gt;&lt;wsp:rsid wsp:val=&quot;0078177E&quot;/&gt;&lt;wsp:rsid wsp:val=&quot;00781891&quot;/&gt;&lt;wsp:rsid wsp:val=&quot;00781AB7&quot;/&gt;&lt;wsp:rsid wsp:val=&quot;00782E24&quot;/&gt;&lt;wsp:rsid wsp:val=&quot;0078304C&quot;/&gt;&lt;wsp:rsid wsp:val=&quot;00783673&quot;/&gt;&lt;wsp:rsid wsp:val=&quot;00785490&quot;/&gt;&lt;wsp:rsid wsp:val=&quot;007856D1&quot;/&gt;&lt;wsp:rsid wsp:val=&quot;00785BC6&quot;/&gt;&lt;wsp:rsid wsp:val=&quot;00786C86&quot;/&gt;&lt;wsp:rsid wsp:val=&quot;007900E4&quot;/&gt;&lt;wsp:rsid wsp:val=&quot;00791FBB&quot;/&gt;&lt;wsp:rsid wsp:val=&quot;00792030&quot;/&gt;&lt;wsp:rsid wsp:val=&quot;007925EA&quot;/&gt;&lt;wsp:rsid wsp:val=&quot;00792A09&quot;/&gt;&lt;wsp:rsid wsp:val=&quot;00792D05&quot;/&gt;&lt;wsp:rsid wsp:val=&quot;007935D9&quot;/&gt;&lt;wsp:rsid wsp:val=&quot;0079382D&quot;/&gt;&lt;wsp:rsid wsp:val=&quot;00793CD8&quot;/&gt;&lt;wsp:rsid wsp:val=&quot;00793D31&quot;/&gt;&lt;wsp:rsid wsp:val=&quot;00794201&quot;/&gt;&lt;wsp:rsid wsp:val=&quot;007950A8&quot;/&gt;&lt;wsp:rsid wsp:val=&quot;00795C92&quot;/&gt;&lt;wsp:rsid wsp:val=&quot;00796231&quot;/&gt;&lt;wsp:rsid wsp:val=&quot;007966F9&quot;/&gt;&lt;wsp:rsid wsp:val=&quot;00796F94&quot;/&gt;&lt;wsp:rsid wsp:val=&quot;007976D5&quot;/&gt;&lt;wsp:rsid wsp:val=&quot;007A1CB3&quot;/&gt;&lt;wsp:rsid wsp:val=&quot;007A1D17&quot;/&gt;&lt;wsp:rsid wsp:val=&quot;007A1D90&quot;/&gt;&lt;wsp:rsid wsp:val=&quot;007A306F&quot;/&gt;&lt;wsp:rsid wsp:val=&quot;007A43A6&quot;/&gt;&lt;wsp:rsid wsp:val=&quot;007A4D15&quot;/&gt;&lt;wsp:rsid wsp:val=&quot;007A58A6&quot;/&gt;&lt;wsp:rsid wsp:val=&quot;007A6281&quot;/&gt;&lt;wsp:rsid wsp:val=&quot;007A6776&quot;/&gt;&lt;wsp:rsid wsp:val=&quot;007A6AD0&quot;/&gt;&lt;wsp:rsid wsp:val=&quot;007A719B&quot;/&gt;&lt;wsp:rsid wsp:val=&quot;007B18DD&quot;/&gt;&lt;wsp:rsid wsp:val=&quot;007B1C5F&quot;/&gt;&lt;wsp:rsid wsp:val=&quot;007B1DAF&quot;/&gt;&lt;wsp:rsid wsp:val=&quot;007B32C9&quot;/&gt;&lt;wsp:rsid wsp:val=&quot;007B3D2D&quot;/&gt;&lt;wsp:rsid wsp:val=&quot;007B48C7&quot;/&gt;&lt;wsp:rsid wsp:val=&quot;007B4F9A&quot;/&gt;&lt;wsp:rsid wsp:val=&quot;007B50AE&quot;/&gt;&lt;wsp:rsid wsp:val=&quot;007B51DF&quot;/&gt;&lt;wsp:rsid wsp:val=&quot;007B5213&quot;/&gt;&lt;wsp:rsid wsp:val=&quot;007B68C1&quot;/&gt;&lt;wsp:rsid wsp:val=&quot;007B7765&quot;/&gt;&lt;wsp:rsid wsp:val=&quot;007C05DD&quot;/&gt;&lt;wsp:rsid wsp:val=&quot;007C08C4&quot;/&gt;&lt;wsp:rsid wsp:val=&quot;007C09D3&quot;/&gt;&lt;wsp:rsid wsp:val=&quot;007C0EC3&quot;/&gt;&lt;wsp:rsid wsp:val=&quot;007C1EF9&quot;/&gt;&lt;wsp:rsid wsp:val=&quot;007C3B8C&quot;/&gt;&lt;wsp:rsid wsp:val=&quot;007C3D18&quot;/&gt;&lt;wsp:rsid wsp:val=&quot;007C44E9&quot;/&gt;&lt;wsp:rsid wsp:val=&quot;007C60BF&quot;/&gt;&lt;wsp:rsid wsp:val=&quot;007C6A07&quot;/&gt;&lt;wsp:rsid wsp:val=&quot;007C6C3E&quot;/&gt;&lt;wsp:rsid wsp:val=&quot;007C6CB3&quot;/&gt;&lt;wsp:rsid wsp:val=&quot;007C75A1&quot;/&gt;&lt;wsp:rsid wsp:val=&quot;007C77A5&quot;/&gt;&lt;wsp:rsid wsp:val=&quot;007D04E5&quot;/&gt;&lt;wsp:rsid wsp:val=&quot;007D1E1D&quot;/&gt;&lt;wsp:rsid wsp:val=&quot;007D2F63&quot;/&gt;&lt;wsp:rsid wsp:val=&quot;007D3A05&quot;/&gt;&lt;wsp:rsid wsp:val=&quot;007D3A69&quot;/&gt;&lt;wsp:rsid wsp:val=&quot;007D42B9&quot;/&gt;&lt;wsp:rsid wsp:val=&quot;007D5901&quot;/&gt;&lt;wsp:rsid wsp:val=&quot;007D5E85&quot;/&gt;&lt;wsp:rsid wsp:val=&quot;007D685B&quot;/&gt;&lt;wsp:rsid wsp:val=&quot;007D6D60&quot;/&gt;&lt;wsp:rsid wsp:val=&quot;007D71CC&quot;/&gt;&lt;wsp:rsid wsp:val=&quot;007D7526&quot;/&gt;&lt;wsp:rsid wsp:val=&quot;007E0BAF&quot;/&gt;&lt;wsp:rsid wsp:val=&quot;007E1132&quot;/&gt;&lt;wsp:rsid wsp:val=&quot;007E15FE&quot;/&gt;&lt;wsp:rsid wsp:val=&quot;007E2E4A&quot;/&gt;&lt;wsp:rsid wsp:val=&quot;007E3974&quot;/&gt;&lt;wsp:rsid wsp:val=&quot;007E43AD&quot;/&gt;&lt;wsp:rsid wsp:val=&quot;007E4610&quot;/&gt;&lt;wsp:rsid wsp:val=&quot;007E4715&quot;/&gt;&lt;wsp:rsid wsp:val=&quot;007E505B&quot;/&gt;&lt;wsp:rsid wsp:val=&quot;007E5160&quot;/&gt;&lt;wsp:rsid wsp:val=&quot;007E683C&quot;/&gt;&lt;wsp:rsid wsp:val=&quot;007E6945&quot;/&gt;&lt;wsp:rsid wsp:val=&quot;007E7091&quot;/&gt;&lt;wsp:rsid wsp:val=&quot;007E73FF&quot;/&gt;&lt;wsp:rsid wsp:val=&quot;007E784D&quot;/&gt;&lt;wsp:rsid wsp:val=&quot;007F02D0&quot;/&gt;&lt;wsp:rsid wsp:val=&quot;007F05C3&quot;/&gt;&lt;wsp:rsid wsp:val=&quot;007F3617&quot;/&gt;&lt;wsp:rsid wsp:val=&quot;007F3D8A&quot;/&gt;&lt;wsp:rsid wsp:val=&quot;007F72F1&quot;/&gt;&lt;wsp:rsid wsp:val=&quot;007F7587&quot;/&gt;&lt;wsp:rsid wsp:val=&quot;00800A23&quot;/&gt;&lt;wsp:rsid wsp:val=&quot;0080187D&quot;/&gt;&lt;wsp:rsid wsp:val=&quot;00802515&quot;/&gt;&lt;wsp:rsid wsp:val=&quot;008032B7&quot;/&gt;&lt;wsp:rsid wsp:val=&quot;00803716&quot;/&gt;&lt;wsp:rsid wsp:val=&quot;00803FAE&quot;/&gt;&lt;wsp:rsid wsp:val=&quot;0080548B&quot;/&gt;&lt;wsp:rsid wsp:val=&quot;0080605F&quot;/&gt;&lt;wsp:rsid wsp:val=&quot;008061C5&quot;/&gt;&lt;wsp:rsid wsp:val=&quot;00806E14&quot;/&gt;&lt;wsp:rsid wsp:val=&quot;008076AB&quot;/&gt;&lt;wsp:rsid wsp:val=&quot;00807786&quot;/&gt;&lt;wsp:rsid wsp:val=&quot;008114A7&quot;/&gt;&lt;wsp:rsid wsp:val=&quot;008115B5&quot;/&gt;&lt;wsp:rsid wsp:val=&quot;00811B5E&quot;/&gt;&lt;wsp:rsid wsp:val=&quot;00811FCB&quot;/&gt;&lt;wsp:rsid wsp:val=&quot;008125C7&quot;/&gt;&lt;wsp:rsid wsp:val=&quot;008128D0&quot;/&gt;&lt;wsp:rsid wsp:val=&quot;00812CC6&quot;/&gt;&lt;wsp:rsid wsp:val=&quot;00812D44&quot;/&gt;&lt;wsp:rsid wsp:val=&quot;0081387E&quot;/&gt;&lt;wsp:rsid wsp:val=&quot;0081579D&quot;/&gt;&lt;wsp:rsid wsp:val=&quot;008158A6&quot;/&gt;&lt;wsp:rsid wsp:val=&quot;008158D6&quot;/&gt;&lt;wsp:rsid wsp:val=&quot;00815CF7&quot;/&gt;&lt;wsp:rsid wsp:val=&quot;00815E12&quot;/&gt;&lt;wsp:rsid wsp:val=&quot;00817196&quot;/&gt;&lt;wsp:rsid wsp:val=&quot;008175A3&quot;/&gt;&lt;wsp:rsid wsp:val=&quot;00817924&quot;/&gt;&lt;wsp:rsid wsp:val=&quot;00820630&quot;/&gt;&lt;wsp:rsid wsp:val=&quot;00820F11&quot;/&gt;&lt;wsp:rsid wsp:val=&quot;0082106D&quot;/&gt;&lt;wsp:rsid wsp:val=&quot;00822754&quot;/&gt;&lt;wsp:rsid wsp:val=&quot;00822B2C&quot;/&gt;&lt;wsp:rsid wsp:val=&quot;00822EF9&quot;/&gt;&lt;wsp:rsid wsp:val=&quot;008235DB&quot;/&gt;&lt;wsp:rsid wsp:val=&quot;00824AB4&quot;/&gt;&lt;wsp:rsid wsp:val=&quot;00825600&quot;/&gt;&lt;wsp:rsid wsp:val=&quot;00825C42&quot;/&gt;&lt;wsp:rsid wsp:val=&quot;00825D25&quot;/&gt;&lt;wsp:rsid wsp:val=&quot;0082644F&quot;/&gt;&lt;wsp:rsid wsp:val=&quot;008264C3&quot;/&gt;&lt;wsp:rsid wsp:val=&quot;008265B8&quot;/&gt;&lt;wsp:rsid wsp:val=&quot;0082670F&quot;/&gt;&lt;wsp:rsid wsp:val=&quot;00827746&quot;/&gt;&lt;wsp:rsid wsp:val=&quot;00827D6F&quot;/&gt;&lt;wsp:rsid wsp:val=&quot;008302A1&quot;/&gt;&lt;wsp:rsid wsp:val=&quot;00830CB5&quot;/&gt;&lt;wsp:rsid wsp:val=&quot;00830D99&quot;/&gt;&lt;wsp:rsid wsp:val=&quot;008322E8&quot;/&gt;&lt;wsp:rsid wsp:val=&quot;008324A6&quot;/&gt;&lt;wsp:rsid wsp:val=&quot;00833A21&quot;/&gt;&lt;wsp:rsid wsp:val=&quot;008341D6&quot;/&gt;&lt;wsp:rsid wsp:val=&quot;00834297&quot;/&gt;&lt;wsp:rsid wsp:val=&quot;008359E7&quot;/&gt;&lt;wsp:rsid wsp:val=&quot;0083700D&quot;/&gt;&lt;wsp:rsid wsp:val=&quot;008376AC&quot;/&gt;&lt;wsp:rsid wsp:val=&quot;00837787&quot;/&gt;&lt;wsp:rsid wsp:val=&quot;00837C67&quot;/&gt;&lt;wsp:rsid wsp:val=&quot;0084028E&quot;/&gt;&lt;wsp:rsid wsp:val=&quot;008430EA&quot;/&gt;&lt;wsp:rsid wsp:val=&quot;00843190&quot;/&gt;&lt;wsp:rsid wsp:val=&quot;00843CC0&quot;/&gt;&lt;wsp:rsid wsp:val=&quot;008444E8&quot;/&gt;&lt;wsp:rsid wsp:val=&quot;00844E80&quot;/&gt;&lt;wsp:rsid wsp:val=&quot;008459EF&quot;/&gt;&lt;wsp:rsid wsp:val=&quot;00845A0E&quot;/&gt;&lt;wsp:rsid wsp:val=&quot;00845E6B&quot;/&gt;&lt;wsp:rsid wsp:val=&quot;00845F05&quot;/&gt;&lt;wsp:rsid wsp:val=&quot;00846CDF&quot;/&gt;&lt;wsp:rsid wsp:val=&quot;00846FE7&quot;/&gt;&lt;wsp:rsid wsp:val=&quot;008529B9&quot;/&gt;&lt;wsp:rsid wsp:val=&quot;00853D72&quot;/&gt;&lt;wsp:rsid wsp:val=&quot;0085412B&quot;/&gt;&lt;wsp:rsid wsp:val=&quot;0085423B&quot;/&gt;&lt;wsp:rsid wsp:val=&quot;00855BF2&quot;/&gt;&lt;wsp:rsid wsp:val=&quot;008566B2&quot;/&gt;&lt;wsp:rsid wsp:val=&quot;00856911&quot;/&gt;&lt;wsp:rsid wsp:val=&quot;008575AD&quot;/&gt;&lt;wsp:rsid wsp:val=&quot;0086079F&quot;/&gt;&lt;wsp:rsid wsp:val=&quot;008621C4&quot;/&gt;&lt;wsp:rsid wsp:val=&quot;00863863&quot;/&gt;&lt;wsp:rsid wsp:val=&quot;00865397&quot;/&gt;&lt;wsp:rsid wsp:val=&quot;00865EAC&quot;/&gt;&lt;wsp:rsid wsp:val=&quot;00866B08&quot;/&gt;&lt;wsp:rsid wsp:val=&quot;008677FD&quot;/&gt;&lt;wsp:rsid wsp:val=&quot;00870034&quot;/&gt;&lt;wsp:rsid wsp:val=&quot;008706D4&quot;/&gt;&lt;wsp:rsid wsp:val=&quot;00870F8A&quot;/&gt;&lt;wsp:rsid wsp:val=&quot;008715D0&quot;/&gt;&lt;wsp:rsid wsp:val=&quot;008719A4&quot;/&gt;&lt;wsp:rsid wsp:val=&quot;00871D23&quot;/&gt;&lt;wsp:rsid wsp:val=&quot;00871F18&quot;/&gt;&lt;wsp:rsid wsp:val=&quot;00872391&quot;/&gt;&lt;wsp:rsid wsp:val=&quot;008729BC&quot;/&gt;&lt;wsp:rsid wsp:val=&quot;008740CC&quot;/&gt;&lt;wsp:rsid wsp:val=&quot;00874312&quot;/&gt;&lt;wsp:rsid wsp:val=&quot;0087437C&quot;/&gt;&lt;wsp:rsid wsp:val=&quot;00874437&quot;/&gt;&lt;wsp:rsid wsp:val=&quot;008759C6&quot;/&gt;&lt;wsp:rsid wsp:val=&quot;00875AD6&quot;/&gt;&lt;wsp:rsid wsp:val=&quot;00875CD7&quot;/&gt;&lt;wsp:rsid wsp:val=&quot;00876517&quot;/&gt;&lt;wsp:rsid wsp:val=&quot;00876756&quot;/&gt;&lt;wsp:rsid wsp:val=&quot;00876B4D&quot;/&gt;&lt;wsp:rsid wsp:val=&quot;00877960&quot;/&gt;&lt;wsp:rsid wsp:val=&quot;00877B8D&quot;/&gt;&lt;wsp:rsid wsp:val=&quot;00877F18&quot;/&gt;&lt;wsp:rsid wsp:val=&quot;00882674&quot;/&gt;&lt;wsp:rsid wsp:val=&quot;00882863&quot;/&gt;&lt;wsp:rsid wsp:val=&quot;00882E09&quot;/&gt;&lt;wsp:rsid wsp:val=&quot;00883A23&quot;/&gt;&lt;wsp:rsid wsp:val=&quot;00884021&quot;/&gt;&lt;wsp:rsid wsp:val=&quot;00884772&quot;/&gt;&lt;wsp:rsid wsp:val=&quot;00884BB3&quot;/&gt;&lt;wsp:rsid wsp:val=&quot;0088566B&quot;/&gt;&lt;wsp:rsid wsp:val=&quot;00887F9A&quot;/&gt;&lt;wsp:rsid wsp:val=&quot;00890403&quot;/&gt;&lt;wsp:rsid wsp:val=&quot;00893720&quot;/&gt;&lt;wsp:rsid wsp:val=&quot;00893A03&quot;/&gt;&lt;wsp:rsid wsp:val=&quot;00893A13&quot;/&gt;&lt;wsp:rsid wsp:val=&quot;008949D2&quot;/&gt;&lt;wsp:rsid wsp:val=&quot;00894A88&quot;/&gt;&lt;wsp:rsid wsp:val=&quot;00895386&quot;/&gt;&lt;wsp:rsid wsp:val=&quot;00895A93&quot;/&gt;&lt;wsp:rsid wsp:val=&quot;008963CE&quot;/&gt;&lt;wsp:rsid wsp:val=&quot;00896419&quot;/&gt;&lt;wsp:rsid wsp:val=&quot;008970F3&quot;/&gt;&lt;wsp:rsid wsp:val=&quot;008972E4&quot;/&gt;&lt;wsp:rsid wsp:val=&quot;008973F4&quot;/&gt;&lt;wsp:rsid wsp:val=&quot;008A00B3&quot;/&gt;&lt;wsp:rsid wsp:val=&quot;008A0418&quot;/&gt;&lt;wsp:rsid wsp:val=&quot;008A058D&quot;/&gt;&lt;wsp:rsid wsp:val=&quot;008A0FDB&quot;/&gt;&lt;wsp:rsid wsp:val=&quot;008A213E&quot;/&gt;&lt;wsp:rsid wsp:val=&quot;008A21FF&quot;/&gt;&lt;wsp:rsid wsp:val=&quot;008A2CE2&quot;/&gt;&lt;wsp:rsid wsp:val=&quot;008A2EA5&quot;/&gt;&lt;wsp:rsid wsp:val=&quot;008A30AC&quot;/&gt;&lt;wsp:rsid wsp:val=&quot;008A3798&quot;/&gt;&lt;wsp:rsid wsp:val=&quot;008A44B8&quot;/&gt;&lt;wsp:rsid wsp:val=&quot;008A4D2B&quot;/&gt;&lt;wsp:rsid wsp:val=&quot;008A51A8&quot;/&gt;&lt;wsp:rsid wsp:val=&quot;008A54C7&quot;/&gt;&lt;wsp:rsid wsp:val=&quot;008A6324&quot;/&gt;&lt;wsp:rsid wsp:val=&quot;008A77D8&quot;/&gt;&lt;wsp:rsid wsp:val=&quot;008B0483&quot;/&gt;&lt;wsp:rsid wsp:val=&quot;008B120C&quot;/&gt;&lt;wsp:rsid wsp:val=&quot;008B22F6&quot;/&gt;&lt;wsp:rsid wsp:val=&quot;008B2713&quot;/&gt;&lt;wsp:rsid wsp:val=&quot;008B4063&quot;/&gt;&lt;wsp:rsid wsp:val=&quot;008B43B5&quot;/&gt;&lt;wsp:rsid wsp:val=&quot;008B51A0&quot;/&gt;&lt;wsp:rsid wsp:val=&quot;008B592A&quot;/&gt;&lt;wsp:rsid wsp:val=&quot;008B5D1E&quot;/&gt;&lt;wsp:rsid wsp:val=&quot;008B5DCD&quot;/&gt;&lt;wsp:rsid wsp:val=&quot;008B6058&quot;/&gt;&lt;wsp:rsid wsp:val=&quot;008B6509&quot;/&gt;&lt;wsp:rsid wsp:val=&quot;008B6EEA&quot;/&gt;&lt;wsp:rsid wsp:val=&quot;008B7B5C&quot;/&gt;&lt;wsp:rsid wsp:val=&quot;008C0C06&quot;/&gt;&lt;wsp:rsid wsp:val=&quot;008C0C99&quot;/&gt;&lt;wsp:rsid wsp:val=&quot;008C12B8&quot;/&gt;&lt;wsp:rsid wsp:val=&quot;008C18AA&quot;/&gt;&lt;wsp:rsid wsp:val=&quot;008C18CE&quot;/&gt;&lt;wsp:rsid wsp:val=&quot;008C1DD7&quot;/&gt;&lt;wsp:rsid wsp:val=&quot;008C2017&quot;/&gt;&lt;wsp:rsid wsp:val=&quot;008C4341&quot;/&gt;&lt;wsp:rsid wsp:val=&quot;008C44DA&quot;/&gt;&lt;wsp:rsid wsp:val=&quot;008C4958&quot;/&gt;&lt;wsp:rsid wsp:val=&quot;008C4BAA&quot;/&gt;&lt;wsp:rsid wsp:val=&quot;008C53D2&quot;/&gt;&lt;wsp:rsid wsp:val=&quot;008C5F40&quot;/&gt;&lt;wsp:rsid wsp:val=&quot;008C6AE8&quot;/&gt;&lt;wsp:rsid wsp:val=&quot;008C7573&quot;/&gt;&lt;wsp:rsid wsp:val=&quot;008D02ED&quot;/&gt;&lt;wsp:rsid wsp:val=&quot;008D05BC&quot;/&gt;&lt;wsp:rsid wsp:val=&quot;008D1229&quot;/&gt;&lt;wsp:rsid wsp:val=&quot;008D191C&quot;/&gt;&lt;wsp:rsid wsp:val=&quot;008D34F1&quot;/&gt;&lt;wsp:rsid wsp:val=&quot;008D386B&quot;/&gt;&lt;wsp:rsid wsp:val=&quot;008D39D8&quot;/&gt;&lt;wsp:rsid wsp:val=&quot;008D47E3&quot;/&gt;&lt;wsp:rsid wsp:val=&quot;008D50D8&quot;/&gt;&lt;wsp:rsid wsp:val=&quot;008D5516&quot;/&gt;&lt;wsp:rsid wsp:val=&quot;008D5B73&quot;/&gt;&lt;wsp:rsid wsp:val=&quot;008D6D1A&quot;/&gt;&lt;wsp:rsid wsp:val=&quot;008D74B4&quot;/&gt;&lt;wsp:rsid wsp:val=&quot;008E0211&quot;/&gt;&lt;wsp:rsid wsp:val=&quot;008E065E&quot;/&gt;&lt;wsp:rsid wsp:val=&quot;008E0927&quot;/&gt;&lt;wsp:rsid wsp:val=&quot;008E153D&quot;/&gt;&lt;wsp:rsid wsp:val=&quot;008E1909&quot;/&gt;&lt;wsp:rsid wsp:val=&quot;008E1D5E&quot;/&gt;&lt;wsp:rsid wsp:val=&quot;008E2E84&quot;/&gt;&lt;wsp:rsid wsp:val=&quot;008E3B84&quot;/&gt;&lt;wsp:rsid wsp:val=&quot;008E5D53&quot;/&gt;&lt;wsp:rsid wsp:val=&quot;008E5E0D&quot;/&gt;&lt;wsp:rsid wsp:val=&quot;008E66DA&quot;/&gt;&lt;wsp:rsid wsp:val=&quot;008E6EFC&quot;/&gt;&lt;wsp:rsid wsp:val=&quot;008F0496&quot;/&gt;&lt;wsp:rsid wsp:val=&quot;008F130D&quot;/&gt;&lt;wsp:rsid wsp:val=&quot;008F1EAB&quot;/&gt;&lt;wsp:rsid wsp:val=&quot;008F22E5&quot;/&gt;&lt;wsp:rsid wsp:val=&quot;008F33DC&quot;/&gt;&lt;wsp:rsid wsp:val=&quot;008F35FC&quot;/&gt;&lt;wsp:rsid wsp:val=&quot;008F36A6&quot;/&gt;&lt;wsp:rsid wsp:val=&quot;008F40D6&quot;/&gt;&lt;wsp:rsid wsp:val=&quot;008F40DE&quot;/&gt;&lt;wsp:rsid wsp:val=&quot;008F477F&quot;/&gt;&lt;wsp:rsid wsp:val=&quot;008F523A&quot;/&gt;&lt;wsp:rsid wsp:val=&quot;008F5648&quot;/&gt;&lt;wsp:rsid wsp:val=&quot;008F620C&quot;/&gt;&lt;wsp:rsid wsp:val=&quot;008F6232&quot;/&gt;&lt;wsp:rsid wsp:val=&quot;008F699A&quot;/&gt;&lt;wsp:rsid wsp:val=&quot;008F7805&quot;/&gt;&lt;wsp:rsid wsp:val=&quot;00900B03&quot;/&gt;&lt;wsp:rsid wsp:val=&quot;00900F39&quot;/&gt;&lt;wsp:rsid wsp:val=&quot;009018FD&quot;/&gt;&lt;wsp:rsid wsp:val=&quot;00902350&quot;/&gt;&lt;wsp:rsid wsp:val=&quot;0090331A&quot;/&gt;&lt;wsp:rsid wsp:val=&quot;0090336B&quot;/&gt;&lt;wsp:rsid wsp:val=&quot;009041DF&quot;/&gt;&lt;wsp:rsid wsp:val=&quot;009053AA&quot;/&gt;&lt;wsp:rsid wsp:val=&quot;0090581D&quot;/&gt;&lt;wsp:rsid wsp:val=&quot;00905B95&quot;/&gt;&lt;wsp:rsid wsp:val=&quot;00906939&quot;/&gt;&lt;wsp:rsid wsp:val=&quot;00906D2F&quot;/&gt;&lt;wsp:rsid wsp:val=&quot;009105E8&quot;/&gt;&lt;wsp:rsid wsp:val=&quot;00910A5A&quot;/&gt;&lt;wsp:rsid wsp:val=&quot;00910B7D&quot;/&gt;&lt;wsp:rsid wsp:val=&quot;0091162E&quot;/&gt;&lt;wsp:rsid wsp:val=&quot;00911DFB&quot;/&gt;&lt;wsp:rsid wsp:val=&quot;00911F36&quot;/&gt;&lt;wsp:rsid wsp:val=&quot;009120D3&quot;/&gt;&lt;wsp:rsid wsp:val=&quot;00912D2D&quot;/&gt;&lt;wsp:rsid wsp:val=&quot;009139D9&quot;/&gt;&lt;wsp:rsid wsp:val=&quot;00913E7C&quot;/&gt;&lt;wsp:rsid wsp:val=&quot;00914AD8&quot;/&gt;&lt;wsp:rsid wsp:val=&quot;00914C56&quot;/&gt;&lt;wsp:rsid wsp:val=&quot;009157DD&quot;/&gt;&lt;wsp:rsid wsp:val=&quot;00915D61&quot;/&gt;&lt;wsp:rsid wsp:val=&quot;00916046&quot;/&gt;&lt;wsp:rsid wsp:val=&quot;00916079&quot;/&gt;&lt;wsp:rsid wsp:val=&quot;0091643F&quot;/&gt;&lt;wsp:rsid wsp:val=&quot;00916E71&quot;/&gt;&lt;wsp:rsid wsp:val=&quot;0091759B&quot;/&gt;&lt;wsp:rsid wsp:val=&quot;00917CE9&quot;/&gt;&lt;wsp:rsid wsp:val=&quot;00917DE5&quot;/&gt;&lt;wsp:rsid wsp:val=&quot;00920BF2&quot;/&gt;&lt;wsp:rsid wsp:val=&quot;00920D5E&quot;/&gt;&lt;wsp:rsid wsp:val=&quot;00921FA6&quot;/&gt;&lt;wsp:rsid wsp:val=&quot;00922010&quot;/&gt;&lt;wsp:rsid wsp:val=&quot;00922E42&quot;/&gt;&lt;wsp:rsid wsp:val=&quot;00925C42&quot;/&gt;&lt;wsp:rsid wsp:val=&quot;009266BA&quot;/&gt;&lt;wsp:rsid wsp:val=&quot;0092761C&quot;/&gt;&lt;wsp:rsid wsp:val=&quot;00927915&quot;/&gt;&lt;wsp:rsid wsp:val=&quot;0092795E&quot;/&gt;&lt;wsp:rsid wsp:val=&quot;00931BD9&quot;/&gt;&lt;wsp:rsid wsp:val=&quot;00933E19&quot;/&gt;&lt;wsp:rsid wsp:val=&quot;0093523B&quot;/&gt;&lt;wsp:rsid wsp:val=&quot;00936403&quot;/&gt;&lt;wsp:rsid wsp:val=&quot;009368F3&quot;/&gt;&lt;wsp:rsid wsp:val=&quot;00937755&quot;/&gt;&lt;wsp:rsid wsp:val=&quot;00937B5A&quot;/&gt;&lt;wsp:rsid wsp:val=&quot;00941203&quot;/&gt;&lt;wsp:rsid wsp:val=&quot;00941636&quot;/&gt;&lt;wsp:rsid wsp:val=&quot;00942CF1&quot;/&gt;&lt;wsp:rsid wsp:val=&quot;00943742&quot;/&gt;&lt;wsp:rsid wsp:val=&quot;00945C05&quot;/&gt;&lt;wsp:rsid wsp:val=&quot;00946238&quot;/&gt;&lt;wsp:rsid wsp:val=&quot;0094628C&quot;/&gt;&lt;wsp:rsid wsp:val=&quot;00946945&quot;/&gt;&lt;wsp:rsid wsp:val=&quot;009470ED&quot;/&gt;&lt;wsp:rsid wsp:val=&quot;00947713&quot;/&gt;&lt;wsp:rsid wsp:val=&quot;00950DE7&quot;/&gt;&lt;wsp:rsid wsp:val=&quot;00951559&quot;/&gt;&lt;wsp:rsid wsp:val=&quot;00953920&quot;/&gt;&lt;wsp:rsid wsp:val=&quot;00953D47&quot;/&gt;&lt;wsp:rsid wsp:val=&quot;009540B8&quot;/&gt;&lt;wsp:rsid wsp:val=&quot;009546C1&quot;/&gt;&lt;wsp:rsid wsp:val=&quot;00954AD0&quot;/&gt;&lt;wsp:rsid wsp:val=&quot;0095681E&quot;/&gt;&lt;wsp:rsid wsp:val=&quot;0095708D&quot;/&gt;&lt;wsp:rsid wsp:val=&quot;009572D4&quot;/&gt;&lt;wsp:rsid wsp:val=&quot;00957571&quot;/&gt;&lt;wsp:rsid wsp:val=&quot;00957641&quot;/&gt;&lt;wsp:rsid wsp:val=&quot;00960E1D&quot;/&gt;&lt;wsp:rsid wsp:val=&quot;00961921&quot;/&gt;&lt;wsp:rsid wsp:val=&quot;009639C4&quot;/&gt;&lt;wsp:rsid wsp:val=&quot;00963CAF&quot;/&gt;&lt;wsp:rsid wsp:val=&quot;0096430A&quot;/&gt;&lt;wsp:rsid wsp:val=&quot;009653C6&quot;/&gt;&lt;wsp:rsid wsp:val=&quot;0096554B&quot;/&gt;&lt;wsp:rsid wsp:val=&quot;0096584A&quot;/&gt;&lt;wsp:rsid wsp:val=&quot;009659BA&quot;/&gt;&lt;wsp:rsid wsp:val=&quot;009666CE&quot;/&gt;&lt;wsp:rsid wsp:val=&quot;009666D0&quot;/&gt;&lt;wsp:rsid wsp:val=&quot;009669BD&quot;/&gt;&lt;wsp:rsid wsp:val=&quot;00966D79&quot;/&gt;&lt;wsp:rsid wsp:val=&quot;00967210&quot;/&gt;&lt;wsp:rsid wsp:val=&quot;009675AA&quot;/&gt;&lt;wsp:rsid wsp:val=&quot;009678B0&quot;/&gt;&lt;wsp:rsid wsp:val=&quot;009709C0&quot;/&gt;&lt;wsp:rsid wsp:val=&quot;009716C1&quot;/&gt;&lt;wsp:rsid wsp:val=&quot;00971E93&quot;/&gt;&lt;wsp:rsid wsp:val=&quot;00971F08&quot;/&gt;&lt;wsp:rsid wsp:val=&quot;0097202A&quot;/&gt;&lt;wsp:rsid wsp:val=&quot;00972F2F&quot;/&gt;&lt;wsp:rsid wsp:val=&quot;00973274&quot;/&gt;&lt;wsp:rsid wsp:val=&quot;00973B20&quot;/&gt;&lt;wsp:rsid wsp:val=&quot;00973E35&quot;/&gt;&lt;wsp:rsid wsp:val=&quot;009740A9&quot;/&gt;&lt;wsp:rsid wsp:val=&quot;00974DF7&quot;/&gt;&lt;wsp:rsid wsp:val=&quot;00975610&quot;/&gt;&lt;wsp:rsid wsp:val=&quot;0097603D&quot;/&gt;&lt;wsp:rsid wsp:val=&quot;009767C5&quot;/&gt;&lt;wsp:rsid wsp:val=&quot;00976949&quot;/&gt;&lt;wsp:rsid wsp:val=&quot;00976B4A&quot;/&gt;&lt;wsp:rsid wsp:val=&quot;00976CCA&quot;/&gt;&lt;wsp:rsid wsp:val=&quot;00980477&quot;/&gt;&lt;wsp:rsid wsp:val=&quot;00980580&quot;/&gt;&lt;wsp:rsid wsp:val=&quot;00980F2B&quot;/&gt;&lt;wsp:rsid wsp:val=&quot;00981E4C&quot;/&gt;&lt;wsp:rsid wsp:val=&quot;0098302D&quot;/&gt;&lt;wsp:rsid wsp:val=&quot;00983C3C&quot;/&gt;&lt;wsp:rsid wsp:val=&quot;00984174&quot;/&gt;&lt;wsp:rsid wsp:val=&quot;00984953&quot;/&gt;&lt;wsp:rsid wsp:val=&quot;00984ACF&quot;/&gt;&lt;wsp:rsid wsp:val=&quot;00985253&quot;/&gt;&lt;wsp:rsid wsp:val=&quot;009853B3&quot;/&gt;&lt;wsp:rsid wsp:val=&quot;009860D2&quot;/&gt;&lt;wsp:rsid wsp:val=&quot;00986D25&quot;/&gt;&lt;wsp:rsid wsp:val=&quot;009874B6&quot;/&gt;&lt;wsp:rsid wsp:val=&quot;00987773&quot;/&gt;&lt;wsp:rsid wsp:val=&quot;00990630&quot;/&gt;&lt;wsp:rsid wsp:val=&quot;00990A8B&quot;/&gt;&lt;wsp:rsid wsp:val=&quot;00990E53&quot;/&gt;&lt;wsp:rsid wsp:val=&quot;00991761&quot;/&gt;&lt;wsp:rsid wsp:val=&quot;00991B53&quot;/&gt;&lt;wsp:rsid wsp:val=&quot;00991EBE&quot;/&gt;&lt;wsp:rsid wsp:val=&quot;009940CF&quot;/&gt;&lt;wsp:rsid wsp:val=&quot;00994DCA&quot;/&gt;&lt;wsp:rsid wsp:val=&quot;009951B5&quot;/&gt;&lt;wsp:rsid wsp:val=&quot;009960EC&quot;/&gt;&lt;wsp:rsid wsp:val=&quot;00996124&quot;/&gt;&lt;wsp:rsid wsp:val=&quot;00996722&quot;/&gt;&lt;wsp:rsid wsp:val=&quot;00996B43&quot;/&gt;&lt;wsp:rsid wsp:val=&quot;009970DD&quot;/&gt;&lt;wsp:rsid wsp:val=&quot;00997997&quot;/&gt;&lt;wsp:rsid wsp:val=&quot;009A0948&quot;/&gt;&lt;wsp:rsid wsp:val=&quot;009A0952&quot;/&gt;&lt;wsp:rsid wsp:val=&quot;009A0C31&quot;/&gt;&lt;wsp:rsid wsp:val=&quot;009A0DA8&quot;/&gt;&lt;wsp:rsid wsp:val=&quot;009A0FB8&quot;/&gt;&lt;wsp:rsid wsp:val=&quot;009A0FBA&quot;/&gt;&lt;wsp:rsid wsp:val=&quot;009A1601&quot;/&gt;&lt;wsp:rsid wsp:val=&quot;009A1ED0&quot;/&gt;&lt;wsp:rsid wsp:val=&quot;009A2BD6&quot;/&gt;&lt;wsp:rsid wsp:val=&quot;009A35D6&quot;/&gt;&lt;wsp:rsid wsp:val=&quot;009A3CA6&quot;/&gt;&lt;wsp:rsid wsp:val=&quot;009A3E0D&quot;/&gt;&lt;wsp:rsid wsp:val=&quot;009A462D&quot;/&gt;&lt;wsp:rsid wsp:val=&quot;009A4CF2&quot;/&gt;&lt;wsp:rsid wsp:val=&quot;009A5A8D&quot;/&gt;&lt;wsp:rsid wsp:val=&quot;009A5CBA&quot;/&gt;&lt;wsp:rsid wsp:val=&quot;009A5D98&quot;/&gt;&lt;wsp:rsid wsp:val=&quot;009A6476&quot;/&gt;&lt;wsp:rsid wsp:val=&quot;009A70CC&quot;/&gt;&lt;wsp:rsid wsp:val=&quot;009A7145&quot;/&gt;&lt;wsp:rsid wsp:val=&quot;009A7298&quot;/&gt;&lt;wsp:rsid wsp:val=&quot;009A742D&quot;/&gt;&lt;wsp:rsid wsp:val=&quot;009A7566&quot;/&gt;&lt;wsp:rsid wsp:val=&quot;009A7879&quot;/&gt;&lt;wsp:rsid wsp:val=&quot;009A7E78&quot;/&gt;&lt;wsp:rsid wsp:val=&quot;009B0DA0&quot;/&gt;&lt;wsp:rsid wsp:val=&quot;009B1F30&quot;/&gt;&lt;wsp:rsid wsp:val=&quot;009B2B15&quot;/&gt;&lt;wsp:rsid wsp:val=&quot;009B2D0C&quot;/&gt;&lt;wsp:rsid wsp:val=&quot;009B3AC2&quot;/&gt;&lt;wsp:rsid wsp:val=&quot;009B465F&quot;/&gt;&lt;wsp:rsid wsp:val=&quot;009B4DF4&quot;/&gt;&lt;wsp:rsid wsp:val=&quot;009B509A&quot;/&gt;&lt;wsp:rsid wsp:val=&quot;009B564E&quot;/&gt;&lt;wsp:rsid wsp:val=&quot;009B57BB&quot;/&gt;&lt;wsp:rsid wsp:val=&quot;009B59AD&quot;/&gt;&lt;wsp:rsid wsp:val=&quot;009B621F&quot;/&gt;&lt;wsp:rsid wsp:val=&quot;009B74DD&quot;/&gt;&lt;wsp:rsid wsp:val=&quot;009B77FD&quot;/&gt;&lt;wsp:rsid wsp:val=&quot;009B7E87&quot;/&gt;&lt;wsp:rsid wsp:val=&quot;009C0FF2&quot;/&gt;&lt;wsp:rsid wsp:val=&quot;009C403E&quot;/&gt;&lt;wsp:rsid wsp:val=&quot;009C4DD5&quot;/&gt;&lt;wsp:rsid wsp:val=&quot;009C5221&quot;/&gt;&lt;wsp:rsid wsp:val=&quot;009C5543&quot;/&gt;&lt;wsp:rsid wsp:val=&quot;009C5919&quot;/&gt;&lt;wsp:rsid wsp:val=&quot;009C5BF9&quot;/&gt;&lt;wsp:rsid wsp:val=&quot;009C5D9A&quot;/&gt;&lt;wsp:rsid wsp:val=&quot;009C6B2E&quot;/&gt;&lt;wsp:rsid wsp:val=&quot;009C723B&quot;/&gt;&lt;wsp:rsid wsp:val=&quot;009C75C9&quot;/&gt;&lt;wsp:rsid wsp:val=&quot;009C7B6B&quot;/&gt;&lt;wsp:rsid wsp:val=&quot;009D0218&quot;/&gt;&lt;wsp:rsid wsp:val=&quot;009D048B&quot;/&gt;&lt;wsp:rsid wsp:val=&quot;009D228B&quot;/&gt;&lt;wsp:rsid wsp:val=&quot;009D28AD&quot;/&gt;&lt;wsp:rsid wsp:val=&quot;009D2B43&quot;/&gt;&lt;wsp:rsid wsp:val=&quot;009D4364&quot;/&gt;&lt;wsp:rsid wsp:val=&quot;009D484C&quot;/&gt;&lt;wsp:rsid wsp:val=&quot;009D4FF0&quot;/&gt;&lt;wsp:rsid wsp:val=&quot;009D5929&quot;/&gt;&lt;wsp:rsid wsp:val=&quot;009D703C&quot;/&gt;&lt;wsp:rsid wsp:val=&quot;009D718F&quot;/&gt;&lt;wsp:rsid wsp:val=&quot;009D7394&quot;/&gt;&lt;wsp:rsid wsp:val=&quot;009E053B&quot;/&gt;&lt;wsp:rsid wsp:val=&quot;009E068F&quot;/&gt;&lt;wsp:rsid wsp:val=&quot;009E06B7&quot;/&gt;&lt;wsp:rsid wsp:val=&quot;009E1146&quot;/&gt;&lt;wsp:rsid wsp:val=&quot;009E14E0&quot;/&gt;&lt;wsp:rsid wsp:val=&quot;009E17A7&quot;/&gt;&lt;wsp:rsid wsp:val=&quot;009E254E&quot;/&gt;&lt;wsp:rsid wsp:val=&quot;009E2A0A&quot;/&gt;&lt;wsp:rsid wsp:val=&quot;009E2A13&quot;/&gt;&lt;wsp:rsid wsp:val=&quot;009E2DF3&quot;/&gt;&lt;wsp:rsid wsp:val=&quot;009E35DB&quot;/&gt;&lt;wsp:rsid wsp:val=&quot;009E3929&quot;/&gt;&lt;wsp:rsid wsp:val=&quot;009E3992&quot;/&gt;&lt;wsp:rsid wsp:val=&quot;009E437C&quot;/&gt;&lt;wsp:rsid wsp:val=&quot;009E47A3&quot;/&gt;&lt;wsp:rsid wsp:val=&quot;009E4E19&quot;/&gt;&lt;wsp:rsid wsp:val=&quot;009E5B6B&quot;/&gt;&lt;wsp:rsid wsp:val=&quot;009E5F9E&quot;/&gt;&lt;wsp:rsid wsp:val=&quot;009E7B23&quot;/&gt;&lt;wsp:rsid wsp:val=&quot;009F08F3&quot;/&gt;&lt;wsp:rsid wsp:val=&quot;009F1196&quot;/&gt;&lt;wsp:rsid wsp:val=&quot;009F1CC4&quot;/&gt;&lt;wsp:rsid wsp:val=&quot;009F2CF2&quot;/&gt;&lt;wsp:rsid wsp:val=&quot;009F344F&quot;/&gt;&lt;wsp:rsid wsp:val=&quot;009F3F6E&quot;/&gt;&lt;wsp:rsid wsp:val=&quot;009F5696&quot;/&gt;&lt;wsp:rsid wsp:val=&quot;009F61D7&quot;/&gt;&lt;wsp:rsid wsp:val=&quot;009F6544&quot;/&gt;&lt;wsp:rsid wsp:val=&quot;009F7BBB&quot;/&gt;&lt;wsp:rsid wsp:val=&quot;009F7EC6&quot;/&gt;&lt;wsp:rsid wsp:val=&quot;00A010C7&quot;/&gt;&lt;wsp:rsid wsp:val=&quot;00A01963&quot;/&gt;&lt;wsp:rsid wsp:val=&quot;00A01E44&quot;/&gt;&lt;wsp:rsid wsp:val=&quot;00A01E87&quot;/&gt;&lt;wsp:rsid wsp:val=&quot;00A02B18&quot;/&gt;&lt;wsp:rsid wsp:val=&quot;00A03B4E&quot;/&gt;&lt;wsp:rsid wsp:val=&quot;00A0439F&quot;/&gt;&lt;wsp:rsid wsp:val=&quot;00A048A8&quot;/&gt;&lt;wsp:rsid wsp:val=&quot;00A049D4&quot;/&gt;&lt;wsp:rsid wsp:val=&quot;00A04C24&quot;/&gt;&lt;wsp:rsid wsp:val=&quot;00A04C77&quot;/&gt;&lt;wsp:rsid wsp:val=&quot;00A04F49&quot;/&gt;&lt;wsp:rsid wsp:val=&quot;00A05231&quot;/&gt;&lt;wsp:rsid wsp:val=&quot;00A078AA&quot;/&gt;&lt;wsp:rsid wsp:val=&quot;00A07A3D&quot;/&gt;&lt;wsp:rsid wsp:val=&quot;00A07DDA&quot;/&gt;&lt;wsp:rsid wsp:val=&quot;00A1069A&quot;/&gt;&lt;wsp:rsid wsp:val=&quot;00A10D08&quot;/&gt;&lt;wsp:rsid wsp:val=&quot;00A11339&quot;/&gt;&lt;wsp:rsid wsp:val=&quot;00A11E51&quot;/&gt;&lt;wsp:rsid wsp:val=&quot;00A11F22&quot;/&gt;&lt;wsp:rsid wsp:val=&quot;00A121BB&quot;/&gt;&lt;wsp:rsid wsp:val=&quot;00A1220E&quot;/&gt;&lt;wsp:rsid wsp:val=&quot;00A123C1&quot;/&gt;&lt;wsp:rsid wsp:val=&quot;00A126D0&quot;/&gt;&lt;wsp:rsid wsp:val=&quot;00A13E54&quot;/&gt;&lt;wsp:rsid wsp:val=&quot;00A14603&quot;/&gt;&lt;wsp:rsid wsp:val=&quot;00A15040&quot;/&gt;&lt;wsp:rsid wsp:val=&quot;00A15B70&quot;/&gt;&lt;wsp:rsid wsp:val=&quot;00A17F63&quot;/&gt;&lt;wsp:rsid wsp:val=&quot;00A20529&quot;/&gt;&lt;wsp:rsid wsp:val=&quot;00A20E0C&quot;/&gt;&lt;wsp:rsid wsp:val=&quot;00A2193B&quot;/&gt;&lt;wsp:rsid wsp:val=&quot;00A21C36&quot;/&gt;&lt;wsp:rsid wsp:val=&quot;00A2351A&quot;/&gt;&lt;wsp:rsid wsp:val=&quot;00A23FAD&quot;/&gt;&lt;wsp:rsid wsp:val=&quot;00A24F70&quot;/&gt;&lt;wsp:rsid wsp:val=&quot;00A25F47&quot;/&gt;&lt;wsp:rsid wsp:val=&quot;00A264A9&quot;/&gt;&lt;wsp:rsid wsp:val=&quot;00A26C26&quot;/&gt;&lt;wsp:rsid wsp:val=&quot;00A27785&quot;/&gt;&lt;wsp:rsid wsp:val=&quot;00A30187&quot;/&gt;&lt;wsp:rsid wsp:val=&quot;00A30AB6&quot;/&gt;&lt;wsp:rsid wsp:val=&quot;00A31C10&quot;/&gt;&lt;wsp:rsid wsp:val=&quot;00A32510&quot;/&gt;&lt;wsp:rsid wsp:val=&quot;00A32EFC&quot;/&gt;&lt;wsp:rsid wsp:val=&quot;00A332AC&quot;/&gt;&lt;wsp:rsid wsp:val=&quot;00A3448A&quot;/&gt;&lt;wsp:rsid wsp:val=&quot;00A36297&quot;/&gt;&lt;wsp:rsid wsp:val=&quot;00A365EB&quot;/&gt;&lt;wsp:rsid wsp:val=&quot;00A37063&quot;/&gt;&lt;wsp:rsid wsp:val=&quot;00A37937&quot;/&gt;&lt;wsp:rsid wsp:val=&quot;00A3793A&quot;/&gt;&lt;wsp:rsid wsp:val=&quot;00A37B58&quot;/&gt;&lt;wsp:rsid wsp:val=&quot;00A403B2&quot;/&gt;&lt;wsp:rsid wsp:val=&quot;00A40DA1&quot;/&gt;&lt;wsp:rsid wsp:val=&quot;00A4180D&quot;/&gt;&lt;wsp:rsid wsp:val=&quot;00A41B3C&quot;/&gt;&lt;wsp:rsid wsp:val=&quot;00A41E2B&quot;/&gt;&lt;wsp:rsid wsp:val=&quot;00A422A9&quot;/&gt;&lt;wsp:rsid wsp:val=&quot;00A423AE&quot;/&gt;&lt;wsp:rsid wsp:val=&quot;00A42CD8&quot;/&gt;&lt;wsp:rsid wsp:val=&quot;00A43CC2&quot;/&gt;&lt;wsp:rsid wsp:val=&quot;00A444E5&quot;/&gt;&lt;wsp:rsid wsp:val=&quot;00A45A29&quot;/&gt;&lt;wsp:rsid wsp:val=&quot;00A45A9D&quot;/&gt;&lt;wsp:rsid wsp:val=&quot;00A45B0B&quot;/&gt;&lt;wsp:rsid wsp:val=&quot;00A45B74&quot;/&gt;&lt;wsp:rsid wsp:val=&quot;00A465FC&quot;/&gt;&lt;wsp:rsid wsp:val=&quot;00A47566&quot;/&gt;&lt;wsp:rsid wsp:val=&quot;00A47891&quot;/&gt;&lt;wsp:rsid wsp:val=&quot;00A47D3E&quot;/&gt;&lt;wsp:rsid wsp:val=&quot;00A5021C&quot;/&gt;&lt;wsp:rsid wsp:val=&quot;00A5102A&quot;/&gt;&lt;wsp:rsid wsp:val=&quot;00A51B80&quot;/&gt;&lt;wsp:rsid wsp:val=&quot;00A52E1D&quot;/&gt;&lt;wsp:rsid wsp:val=&quot;00A53653&quot;/&gt;&lt;wsp:rsid wsp:val=&quot;00A53CB2&quot;/&gt;&lt;wsp:rsid wsp:val=&quot;00A54027&quot;/&gt;&lt;wsp:rsid wsp:val=&quot;00A555D3&quot;/&gt;&lt;wsp:rsid wsp:val=&quot;00A55FD2&quot;/&gt;&lt;wsp:rsid wsp:val=&quot;00A56BB4&quot;/&gt;&lt;wsp:rsid wsp:val=&quot;00A61301&quot;/&gt;&lt;wsp:rsid wsp:val=&quot;00A61499&quot;/&gt;&lt;wsp:rsid wsp:val=&quot;00A62318&quot;/&gt;&lt;wsp:rsid wsp:val=&quot;00A62A77&quot;/&gt;&lt;wsp:rsid wsp:val=&quot;00A63483&quot;/&gt;&lt;wsp:rsid wsp:val=&quot;00A64268&quot;/&gt;&lt;wsp:rsid wsp:val=&quot;00A64E18&quot;/&gt;&lt;wsp:rsid wsp:val=&quot;00A64F7C&quot;/&gt;&lt;wsp:rsid wsp:val=&quot;00A654AB&quot;/&gt;&lt;wsp:rsid wsp:val=&quot;00A657D7&quot;/&gt;&lt;wsp:rsid wsp:val=&quot;00A6607A&quot;/&gt;&lt;wsp:rsid wsp:val=&quot;00A660AC&quot;/&gt;&lt;wsp:rsid wsp:val=&quot;00A67E6C&quot;/&gt;&lt;wsp:rsid wsp:val=&quot;00A67E79&quot;/&gt;&lt;wsp:rsid wsp:val=&quot;00A701EF&quot;/&gt;&lt;wsp:rsid wsp:val=&quot;00A7147C&quot;/&gt;&lt;wsp:rsid wsp:val=&quot;00A71B99&quot;/&gt;&lt;wsp:rsid wsp:val=&quot;00A71EAB&quot;/&gt;&lt;wsp:rsid wsp:val=&quot;00A72883&quot;/&gt;&lt;wsp:rsid wsp:val=&quot;00A73256&quot;/&gt;&lt;wsp:rsid wsp:val=&quot;00A739D0&quot;/&gt;&lt;wsp:rsid wsp:val=&quot;00A74012&quot;/&gt;&lt;wsp:rsid wsp:val=&quot;00A74B03&quot;/&gt;&lt;wsp:rsid wsp:val=&quot;00A761D4&quot;/&gt;&lt;wsp:rsid wsp:val=&quot;00A7740B&quot;/&gt;&lt;wsp:rsid wsp:val=&quot;00A7798A&quot;/&gt;&lt;wsp:rsid wsp:val=&quot;00A77DC3&quot;/&gt;&lt;wsp:rsid wsp:val=&quot;00A77DD6&quot;/&gt;&lt;wsp:rsid wsp:val=&quot;00A77EC4&quot;/&gt;&lt;wsp:rsid wsp:val=&quot;00A80760&quot;/&gt;&lt;wsp:rsid wsp:val=&quot;00A81BD6&quot;/&gt;&lt;wsp:rsid wsp:val=&quot;00A8213C&quot;/&gt;&lt;wsp:rsid wsp:val=&quot;00A84219&quot;/&gt;&lt;wsp:rsid wsp:val=&quot;00A868E1&quot;/&gt;&lt;wsp:rsid wsp:val=&quot;00A8701B&quot;/&gt;&lt;wsp:rsid wsp:val=&quot;00A91370&quot;/&gt;&lt;wsp:rsid wsp:val=&quot;00A924AB&quot;/&gt;&lt;wsp:rsid wsp:val=&quot;00A92879&quot;/&gt;&lt;wsp:rsid wsp:val=&quot;00A9350E&quot;/&gt;&lt;wsp:rsid wsp:val=&quot;00A937F3&quot;/&gt;&lt;wsp:rsid wsp:val=&quot;00A9442A&quot;/&gt;&lt;wsp:rsid wsp:val=&quot;00A948F0&quot;/&gt;&lt;wsp:rsid wsp:val=&quot;00A94DFC&quot;/&gt;&lt;wsp:rsid wsp:val=&quot;00A94EC5&quot;/&gt;&lt;wsp:rsid wsp:val=&quot;00A95184&quot;/&gt;&lt;wsp:rsid wsp:val=&quot;00A95E16&quot;/&gt;&lt;wsp:rsid wsp:val=&quot;00A95ED4&quot;/&gt;&lt;wsp:rsid wsp:val=&quot;00A9635E&quot;/&gt;&lt;wsp:rsid wsp:val=&quot;00A96508&quot;/&gt;&lt;wsp:rsid wsp:val=&quot;00AA016F&quot;/&gt;&lt;wsp:rsid wsp:val=&quot;00AA117C&quot;/&gt;&lt;wsp:rsid wsp:val=&quot;00AA1E89&quot;/&gt;&lt;wsp:rsid wsp:val=&quot;00AA1ED6&quot;/&gt;&lt;wsp:rsid wsp:val=&quot;00AA4091&quot;/&gt;&lt;wsp:rsid wsp:val=&quot;00AA40A0&quot;/&gt;&lt;wsp:rsid wsp:val=&quot;00AA45F0&quot;/&gt;&lt;wsp:rsid wsp:val=&quot;00AA497A&quot;/&gt;&lt;wsp:rsid wsp:val=&quot;00AA4F83&quot;/&gt;&lt;wsp:rsid wsp:val=&quot;00AA51D6&quot;/&gt;&lt;wsp:rsid wsp:val=&quot;00AA60EE&quot;/&gt;&lt;wsp:rsid wsp:val=&quot;00AA6F92&quot;/&gt;&lt;wsp:rsid wsp:val=&quot;00AA7466&quot;/&gt;&lt;wsp:rsid wsp:val=&quot;00AA7770&quot;/&gt;&lt;wsp:rsid wsp:val=&quot;00AB03DB&quot;/&gt;&lt;wsp:rsid wsp:val=&quot;00AB046E&quot;/&gt;&lt;wsp:rsid wsp:val=&quot;00AB0BC8&quot;/&gt;&lt;wsp:rsid wsp:val=&quot;00AB0D89&quot;/&gt;&lt;wsp:rsid wsp:val=&quot;00AB0E41&quot;/&gt;&lt;wsp:rsid wsp:val=&quot;00AB11CA&quot;/&gt;&lt;wsp:rsid wsp:val=&quot;00AB14D9&quot;/&gt;&lt;wsp:rsid wsp:val=&quot;00AB3A79&quot;/&gt;&lt;wsp:rsid wsp:val=&quot;00AB3FAC&quot;/&gt;&lt;wsp:rsid wsp:val=&quot;00AB4633&quot;/&gt;&lt;wsp:rsid wsp:val=&quot;00AB4AB8&quot;/&gt;&lt;wsp:rsid wsp:val=&quot;00AB5B4A&quot;/&gt;&lt;wsp:rsid wsp:val=&quot;00AB655E&quot;/&gt;&lt;wsp:rsid wsp:val=&quot;00AB7122&quot;/&gt;&lt;wsp:rsid wsp:val=&quot;00AB7AAD&quot;/&gt;&lt;wsp:rsid wsp:val=&quot;00AB7C4F&quot;/&gt;&lt;wsp:rsid wsp:val=&quot;00AC007F&quot;/&gt;&lt;wsp:rsid wsp:val=&quot;00AC065C&quot;/&gt;&lt;wsp:rsid wsp:val=&quot;00AC1419&quot;/&gt;&lt;wsp:rsid wsp:val=&quot;00AC1E0A&quot;/&gt;&lt;wsp:rsid wsp:val=&quot;00AC1FF4&quot;/&gt;&lt;wsp:rsid wsp:val=&quot;00AC2E1D&quot;/&gt;&lt;wsp:rsid wsp:val=&quot;00AC2ECD&quot;/&gt;&lt;wsp:rsid wsp:val=&quot;00AC3119&quot;/&gt;&lt;wsp:rsid wsp:val=&quot;00AC33A0&quot;/&gt;&lt;wsp:rsid wsp:val=&quot;00AC37AB&quot;/&gt;&lt;wsp:rsid wsp:val=&quot;00AC414C&quot;/&gt;&lt;wsp:rsid wsp:val=&quot;00AC49FB&quot;/&gt;&lt;wsp:rsid wsp:val=&quot;00AC4CBF&quot;/&gt;&lt;wsp:rsid wsp:val=&quot;00AC500C&quot;/&gt;&lt;wsp:rsid wsp:val=&quot;00AC506E&quot;/&gt;&lt;wsp:rsid wsp:val=&quot;00AC5A10&quot;/&gt;&lt;wsp:rsid wsp:val=&quot;00AC5DD1&quot;/&gt;&lt;wsp:rsid wsp:val=&quot;00AC66BE&quot;/&gt;&lt;wsp:rsid wsp:val=&quot;00AC734F&quot;/&gt;&lt;wsp:rsid wsp:val=&quot;00AC7D88&quot;/&gt;&lt;wsp:rsid wsp:val=&quot;00AD0905&quot;/&gt;&lt;wsp:rsid wsp:val=&quot;00AD0AA3&quot;/&gt;&lt;wsp:rsid wsp:val=&quot;00AD0F45&quot;/&gt;&lt;wsp:rsid wsp:val=&quot;00AD109B&quot;/&gt;&lt;wsp:rsid wsp:val=&quot;00AD10A8&quot;/&gt;&lt;wsp:rsid wsp:val=&quot;00AD1D0F&quot;/&gt;&lt;wsp:rsid wsp:val=&quot;00AD1D66&quot;/&gt;&lt;wsp:rsid wsp:val=&quot;00AD22A7&quot;/&gt;&lt;wsp:rsid wsp:val=&quot;00AD3222&quot;/&gt;&lt;wsp:rsid wsp:val=&quot;00AD3F94&quot;/&gt;&lt;wsp:rsid wsp:val=&quot;00AD4A5A&quot;/&gt;&lt;wsp:rsid wsp:val=&quot;00AD5681&quot;/&gt;&lt;wsp:rsid wsp:val=&quot;00AD5947&quot;/&gt;&lt;wsp:rsid wsp:val=&quot;00AD6998&quot;/&gt;&lt;wsp:rsid wsp:val=&quot;00AE1541&quot;/&gt;&lt;wsp:rsid wsp:val=&quot;00AE27AC&quot;/&gt;&lt;wsp:rsid wsp:val=&quot;00AE2F7E&quot;/&gt;&lt;wsp:rsid wsp:val=&quot;00AE40E0&quot;/&gt;&lt;wsp:rsid wsp:val=&quot;00AE4136&quot;/&gt;&lt;wsp:rsid wsp:val=&quot;00AE43A0&quot;/&gt;&lt;wsp:rsid wsp:val=&quot;00AE4DBA&quot;/&gt;&lt;wsp:rsid wsp:val=&quot;00AE4F07&quot;/&gt;&lt;wsp:rsid wsp:val=&quot;00AE4F92&quot;/&gt;&lt;wsp:rsid wsp:val=&quot;00AE5B45&quot;/&gt;&lt;wsp:rsid wsp:val=&quot;00AE6EFC&quot;/&gt;&lt;wsp:rsid wsp:val=&quot;00AE7BD1&quot;/&gt;&lt;wsp:rsid wsp:val=&quot;00AE7C50&quot;/&gt;&lt;wsp:rsid wsp:val=&quot;00AF168D&quot;/&gt;&lt;wsp:rsid wsp:val=&quot;00AF1C5D&quot;/&gt;&lt;wsp:rsid wsp:val=&quot;00AF2608&quot;/&gt;&lt;wsp:rsid wsp:val=&quot;00AF2B46&quot;/&gt;&lt;wsp:rsid wsp:val=&quot;00AF2D03&quot;/&gt;&lt;wsp:rsid wsp:val=&quot;00AF3358&quot;/&gt;&lt;wsp:rsid wsp:val=&quot;00AF3D63&quot;/&gt;&lt;wsp:rsid wsp:val=&quot;00AF42D7&quot;/&gt;&lt;wsp:rsid wsp:val=&quot;00AF5F6B&quot;/&gt;&lt;wsp:rsid wsp:val=&quot;00AF658A&quot;/&gt;&lt;wsp:rsid wsp:val=&quot;00AF6AB8&quot;/&gt;&lt;wsp:rsid wsp:val=&quot;00AF70B2&quot;/&gt;&lt;wsp:rsid wsp:val=&quot;00AF7982&quot;/&gt;&lt;wsp:rsid wsp:val=&quot;00B00067&quot;/&gt;&lt;wsp:rsid wsp:val=&quot;00B006FE&quot;/&gt;&lt;wsp:rsid wsp:val=&quot;00B007CB&quot;/&gt;&lt;wsp:rsid wsp:val=&quot;00B00C0C&quot;/&gt;&lt;wsp:rsid wsp:val=&quot;00B02AA9&quot;/&gt;&lt;wsp:rsid wsp:val=&quot;00B02FA3&quot;/&gt;&lt;wsp:rsid wsp:val=&quot;00B03A18&quot;/&gt;&lt;wsp:rsid wsp:val=&quot;00B05084&quot;/&gt;&lt;wsp:rsid wsp:val=&quot;00B069E1&quot;/&gt;&lt;wsp:rsid wsp:val=&quot;00B069F1&quot;/&gt;&lt;wsp:rsid wsp:val=&quot;00B06E54&quot;/&gt;&lt;wsp:rsid wsp:val=&quot;00B11E1B&quot;/&gt;&lt;wsp:rsid wsp:val=&quot;00B11F39&quot;/&gt;&lt;wsp:rsid wsp:val=&quot;00B127B3&quot;/&gt;&lt;wsp:rsid wsp:val=&quot;00B157F9&quot;/&gt;&lt;wsp:rsid wsp:val=&quot;00B17DF8&quot;/&gt;&lt;wsp:rsid wsp:val=&quot;00B20256&quot;/&gt;&lt;wsp:rsid wsp:val=&quot;00B20672&quot;/&gt;&lt;wsp:rsid wsp:val=&quot;00B20D09&quot;/&gt;&lt;wsp:rsid wsp:val=&quot;00B21264&quot;/&gt;&lt;wsp:rsid wsp:val=&quot;00B22452&quot;/&gt;&lt;wsp:rsid wsp:val=&quot;00B225A5&quot;/&gt;&lt;wsp:rsid wsp:val=&quot;00B23120&quot;/&gt;&lt;wsp:rsid wsp:val=&quot;00B23206&quot;/&gt;&lt;wsp:rsid wsp:val=&quot;00B23E28&quot;/&gt;&lt;wsp:rsid wsp:val=&quot;00B248C4&quot;/&gt;&lt;wsp:rsid wsp:val=&quot;00B252F9&quot;/&gt;&lt;wsp:rsid wsp:val=&quot;00B25849&quot;/&gt;&lt;wsp:rsid wsp:val=&quot;00B2686F&quot;/&gt;&lt;wsp:rsid wsp:val=&quot;00B273F9&quot;/&gt;&lt;wsp:rsid wsp:val=&quot;00B2763F&quot;/&gt;&lt;wsp:rsid wsp:val=&quot;00B27AAC&quot;/&gt;&lt;wsp:rsid wsp:val=&quot;00B303B7&quot;/&gt;&lt;wsp:rsid wsp:val=&quot;00B30431&quot;/&gt;&lt;wsp:rsid wsp:val=&quot;00B3057C&quot;/&gt;&lt;wsp:rsid wsp:val=&quot;00B30929&quot;/&gt;&lt;wsp:rsid wsp:val=&quot;00B3114E&quot;/&gt;&lt;wsp:rsid wsp:val=&quot;00B3166A&quot;/&gt;&lt;wsp:rsid wsp:val=&quot;00B3242A&quot;/&gt;&lt;wsp:rsid wsp:val=&quot;00B3328B&quot;/&gt;&lt;wsp:rsid wsp:val=&quot;00B33D37&quot;/&gt;&lt;wsp:rsid wsp:val=&quot;00B33F95&quot;/&gt;&lt;wsp:rsid wsp:val=&quot;00B34A10&quot;/&gt;&lt;wsp:rsid wsp:val=&quot;00B34D55&quot;/&gt;&lt;wsp:rsid wsp:val=&quot;00B35CA3&quot;/&gt;&lt;wsp:rsid wsp:val=&quot;00B35D65&quot;/&gt;&lt;wsp:rsid wsp:val=&quot;00B370FB&quot;/&gt;&lt;wsp:rsid wsp:val=&quot;00B372AA&quot;/&gt;&lt;wsp:rsid wsp:val=&quot;00B373FD&quot;/&gt;&lt;wsp:rsid wsp:val=&quot;00B37748&quot;/&gt;&lt;wsp:rsid wsp:val=&quot;00B40445&quot;/&gt;&lt;wsp:rsid wsp:val=&quot;00B404AA&quot;/&gt;&lt;wsp:rsid wsp:val=&quot;00B40622&quot;/&gt;&lt;wsp:rsid wsp:val=&quot;00B40A5E&quot;/&gt;&lt;wsp:rsid wsp:val=&quot;00B410DE&quot;/&gt;&lt;wsp:rsid wsp:val=&quot;00B41888&quot;/&gt;&lt;wsp:rsid wsp:val=&quot;00B423F2&quot;/&gt;&lt;wsp:rsid wsp:val=&quot;00B45A52&quot;/&gt;&lt;wsp:rsid wsp:val=&quot;00B46175&quot;/&gt;&lt;wsp:rsid wsp:val=&quot;00B503A6&quot;/&gt;&lt;wsp:rsid wsp:val=&quot;00B5100C&quot;/&gt;&lt;wsp:rsid wsp:val=&quot;00B53384&quot;/&gt;&lt;wsp:rsid wsp:val=&quot;00B5418C&quot;/&gt;&lt;wsp:rsid wsp:val=&quot;00B55392&quot;/&gt;&lt;wsp:rsid wsp:val=&quot;00B55537&quot;/&gt;&lt;wsp:rsid wsp:val=&quot;00B56E43&quot;/&gt;&lt;wsp:rsid wsp:val=&quot;00B570D4&quot;/&gt;&lt;wsp:rsid wsp:val=&quot;00B579D7&quot;/&gt;&lt;wsp:rsid wsp:val=&quot;00B57F89&quot;/&gt;&lt;wsp:rsid wsp:val=&quot;00B61D8B&quot;/&gt;&lt;wsp:rsid wsp:val=&quot;00B61F93&quot;/&gt;&lt;wsp:rsid wsp:val=&quot;00B621FC&quot;/&gt;&lt;wsp:rsid wsp:val=&quot;00B62CC2&quot;/&gt;&lt;wsp:rsid wsp:val=&quot;00B63280&quot;/&gt;&lt;wsp:rsid wsp:val=&quot;00B635FA&quot;/&gt;&lt;wsp:rsid wsp:val=&quot;00B64ABA&quot;/&gt;&lt;wsp:rsid wsp:val=&quot;00B64CE0&quot;/&gt;&lt;wsp:rsid wsp:val=&quot;00B64D8F&quot;/&gt;&lt;wsp:rsid wsp:val=&quot;00B65131&quot;/&gt;&lt;wsp:rsid wsp:val=&quot;00B6566A&quot;/&gt;&lt;wsp:rsid wsp:val=&quot;00B66262&quot;/&gt;&lt;wsp:rsid wsp:val=&quot;00B664C7&quot;/&gt;&lt;wsp:rsid wsp:val=&quot;00B66A36&quot;/&gt;&lt;wsp:rsid wsp:val=&quot;00B67627&quot;/&gt;&lt;wsp:rsid wsp:val=&quot;00B70074&quot;/&gt;&lt;wsp:rsid wsp:val=&quot;00B739F6&quot;/&gt;&lt;wsp:rsid wsp:val=&quot;00B75EBA&quot;/&gt;&lt;wsp:rsid wsp:val=&quot;00B7618F&quot;/&gt;&lt;wsp:rsid wsp:val=&quot;00B7693E&quot;/&gt;&lt;wsp:rsid wsp:val=&quot;00B7735D&quot;/&gt;&lt;wsp:rsid wsp:val=&quot;00B8088E&quot;/&gt;&lt;wsp:rsid wsp:val=&quot;00B815C4&quot;/&gt;&lt;wsp:rsid wsp:val=&quot;00B816EA&quot;/&gt;&lt;wsp:rsid wsp:val=&quot;00B81A6C&quot;/&gt;&lt;wsp:rsid wsp:val=&quot;00B81B0D&quot;/&gt;&lt;wsp:rsid wsp:val=&quot;00B82B98&quot;/&gt;&lt;wsp:rsid wsp:val=&quot;00B82C37&quot;/&gt;&lt;wsp:rsid wsp:val=&quot;00B832F1&quot;/&gt;&lt;wsp:rsid wsp:val=&quot;00B836EC&quot;/&gt;&lt;wsp:rsid wsp:val=&quot;00B83BC0&quot;/&gt;&lt;wsp:rsid wsp:val=&quot;00B856E1&quot;/&gt;&lt;wsp:rsid wsp:val=&quot;00B85B7E&quot;/&gt;&lt;wsp:rsid wsp:val=&quot;00B85DE5&quot;/&gt;&lt;wsp:rsid wsp:val=&quot;00B85EB0&quot;/&gt;&lt;wsp:rsid wsp:val=&quot;00B860A0&quot;/&gt;&lt;wsp:rsid wsp:val=&quot;00B87391&quot;/&gt;&lt;wsp:rsid wsp:val=&quot;00B90301&quot;/&gt;&lt;wsp:rsid wsp:val=&quot;00B9077F&quot;/&gt;&lt;wsp:rsid wsp:val=&quot;00B90F73&quot;/&gt;&lt;wsp:rsid wsp:val=&quot;00B9234A&quot;/&gt;&lt;wsp:rsid wsp:val=&quot;00B92AFD&quot;/&gt;&lt;wsp:rsid wsp:val=&quot;00B92EA3&quot;/&gt;&lt;wsp:rsid wsp:val=&quot;00B93B59&quot;/&gt;&lt;wsp:rsid wsp:val=&quot;00B93EE0&quot;/&gt;&lt;wsp:rsid wsp:val=&quot;00B9406A&quot;/&gt;&lt;wsp:rsid wsp:val=&quot;00B95277&quot;/&gt;&lt;wsp:rsid wsp:val=&quot;00B978E9&quot;/&gt;&lt;wsp:rsid wsp:val=&quot;00BA07BA&quot;/&gt;&lt;wsp:rsid wsp:val=&quot;00BA2280&quot;/&gt;&lt;wsp:rsid wsp:val=&quot;00BA2864&quot;/&gt;&lt;wsp:rsid wsp:val=&quot;00BA2A08&quot;/&gt;&lt;wsp:rsid wsp:val=&quot;00BA5319&quot;/&gt;&lt;wsp:rsid wsp:val=&quot;00BA5421&quot;/&gt;&lt;wsp:rsid wsp:val=&quot;00BA56D2&quot;/&gt;&lt;wsp:rsid wsp:val=&quot;00BA76E0&quot;/&gt;&lt;wsp:rsid wsp:val=&quot;00BA7AA4&quot;/&gt;&lt;wsp:rsid wsp:val=&quot;00BB1371&quot;/&gt;&lt;wsp:rsid wsp:val=&quot;00BB19ED&quot;/&gt;&lt;wsp:rsid wsp:val=&quot;00BB1C39&quot;/&gt;&lt;wsp:rsid wsp:val=&quot;00BB246D&quot;/&gt;&lt;wsp:rsid wsp:val=&quot;00BB2551&quot;/&gt;&lt;wsp:rsid wsp:val=&quot;00BB2A25&quot;/&gt;&lt;wsp:rsid wsp:val=&quot;00BB51E9&quot;/&gt;&lt;wsp:rsid wsp:val=&quot;00BB52C3&quot;/&gt;&lt;wsp:rsid wsp:val=&quot;00BB59A7&quot;/&gt;&lt;wsp:rsid wsp:val=&quot;00BB5C8F&quot;/&gt;&lt;wsp:rsid wsp:val=&quot;00BB601E&quot;/&gt;&lt;wsp:rsid wsp:val=&quot;00BB62F3&quot;/&gt;&lt;wsp:rsid wsp:val=&quot;00BB7AFF&quot;/&gt;&lt;wsp:rsid wsp:val=&quot;00BC00E8&quot;/&gt;&lt;wsp:rsid wsp:val=&quot;00BC0881&quot;/&gt;&lt;wsp:rsid wsp:val=&quot;00BC0FDC&quot;/&gt;&lt;wsp:rsid wsp:val=&quot;00BC128B&quot;/&gt;&lt;wsp:rsid wsp:val=&quot;00BC15A2&quot;/&gt;&lt;wsp:rsid wsp:val=&quot;00BC3053&quot;/&gt;&lt;wsp:rsid wsp:val=&quot;00BC34D2&quot;/&gt;&lt;wsp:rsid wsp:val=&quot;00BC3B15&quot;/&gt;&lt;wsp:rsid wsp:val=&quot;00BC4D2E&quot;/&gt;&lt;wsp:rsid wsp:val=&quot;00BC4DB2&quot;/&gt;&lt;wsp:rsid wsp:val=&quot;00BC704D&quot;/&gt;&lt;wsp:rsid wsp:val=&quot;00BC7A33&quot;/&gt;&lt;wsp:rsid wsp:val=&quot;00BC7E05&quot;/&gt;&lt;wsp:rsid wsp:val=&quot;00BD0057&quot;/&gt;&lt;wsp:rsid wsp:val=&quot;00BD06A1&quot;/&gt;&lt;wsp:rsid wsp:val=&quot;00BD09F7&quot;/&gt;&lt;wsp:rsid wsp:val=&quot;00BD0E47&quot;/&gt;&lt;wsp:rsid wsp:val=&quot;00BD1804&quot;/&gt;&lt;wsp:rsid wsp:val=&quot;00BD184A&quot;/&gt;&lt;wsp:rsid wsp:val=&quot;00BD1D00&quot;/&gt;&lt;wsp:rsid wsp:val=&quot;00BD227E&quot;/&gt;&lt;wsp:rsid wsp:val=&quot;00BD42D4&quot;/&gt;&lt;wsp:rsid wsp:val=&quot;00BD48AC&quot;/&gt;&lt;wsp:rsid wsp:val=&quot;00BD54DE&quot;/&gt;&lt;wsp:rsid wsp:val=&quot;00BD5F1A&quot;/&gt;&lt;wsp:rsid wsp:val=&quot;00BD6117&quot;/&gt;&lt;wsp:rsid wsp:val=&quot;00BD6A78&quot;/&gt;&lt;wsp:rsid wsp:val=&quot;00BD7E37&quot;/&gt;&lt;wsp:rsid wsp:val=&quot;00BE05C2&quot;/&gt;&lt;wsp:rsid wsp:val=&quot;00BE0BB9&quot;/&gt;&lt;wsp:rsid wsp:val=&quot;00BE1234&quot;/&gt;&lt;wsp:rsid wsp:val=&quot;00BE19D0&quot;/&gt;&lt;wsp:rsid wsp:val=&quot;00BE2F7C&quot;/&gt;&lt;wsp:rsid wsp:val=&quot;00BE2FA6&quot;/&gt;&lt;wsp:rsid wsp:val=&quot;00BE333F&quot;/&gt;&lt;wsp:rsid wsp:val=&quot;00BE449F&quot;/&gt;&lt;wsp:rsid wsp:val=&quot;00BE7406&quot;/&gt;&lt;wsp:rsid wsp:val=&quot;00BE7603&quot;/&gt;&lt;wsp:rsid wsp:val=&quot;00BE7E1B&quot;/&gt;&lt;wsp:rsid wsp:val=&quot;00BF190E&quot;/&gt;&lt;wsp:rsid wsp:val=&quot;00BF1C90&quot;/&gt;&lt;wsp:rsid wsp:val=&quot;00BF2431&quot;/&gt;&lt;wsp:rsid wsp:val=&quot;00BF288F&quot;/&gt;&lt;wsp:rsid wsp:val=&quot;00BF2E38&quot;/&gt;&lt;wsp:rsid wsp:val=&quot;00BF3279&quot;/&gt;&lt;wsp:rsid wsp:val=&quot;00BF41C5&quot;/&gt;&lt;wsp:rsid wsp:val=&quot;00BF4B60&quot;/&gt;&lt;wsp:rsid wsp:val=&quot;00BF4CF0&quot;/&gt;&lt;wsp:rsid wsp:val=&quot;00BF4ECF&quot;/&gt;&lt;wsp:rsid wsp:val=&quot;00BF5070&quot;/&gt;&lt;wsp:rsid wsp:val=&quot;00BF74C7&quot;/&gt;&lt;wsp:rsid wsp:val=&quot;00BF7FAD&quot;/&gt;&lt;wsp:rsid wsp:val=&quot;00C015F1&quot;/&gt;&lt;wsp:rsid wsp:val=&quot;00C01F33&quot;/&gt;&lt;wsp:rsid wsp:val=&quot;00C01F59&quot;/&gt;&lt;wsp:rsid wsp:val=&quot;00C02CC6&quot;/&gt;&lt;wsp:rsid wsp:val=&quot;00C03BBC&quot;/&gt;&lt;wsp:rsid wsp:val=&quot;00C040F7&quot;/&gt;&lt;wsp:rsid wsp:val=&quot;00C044AB&quot;/&gt;&lt;wsp:rsid wsp:val=&quot;00C04824&quot;/&gt;&lt;wsp:rsid wsp:val=&quot;00C04DD2&quot;/&gt;&lt;wsp:rsid wsp:val=&quot;00C04F22&quot;/&gt;&lt;wsp:rsid wsp:val=&quot;00C05199&quot;/&gt;&lt;wsp:rsid wsp:val=&quot;00C053BC&quot;/&gt;&lt;wsp:rsid wsp:val=&quot;00C05706&quot;/&gt;&lt;wsp:rsid wsp:val=&quot;00C0624B&quot;/&gt;&lt;wsp:rsid wsp:val=&quot;00C063C0&quot;/&gt;&lt;wsp:rsid wsp:val=&quot;00C0690A&quot;/&gt;&lt;wsp:rsid wsp:val=&quot;00C07377&quot;/&gt;&lt;wsp:rsid wsp:val=&quot;00C079E8&quot;/&gt;&lt;wsp:rsid wsp:val=&quot;00C10478&quot;/&gt;&lt;wsp:rsid wsp:val=&quot;00C10F3D&quot;/&gt;&lt;wsp:rsid wsp:val=&quot;00C112C4&quot;/&gt;&lt;wsp:rsid wsp:val=&quot;00C12107&quot;/&gt;&lt;wsp:rsid wsp:val=&quot;00C1236B&quot;/&gt;&lt;wsp:rsid wsp:val=&quot;00C12473&quot;/&gt;&lt;wsp:rsid wsp:val=&quot;00C12EDF&quot;/&gt;&lt;wsp:rsid wsp:val=&quot;00C138D1&quot;/&gt;&lt;wsp:rsid wsp:val=&quot;00C13E3D&quot;/&gt;&lt;wsp:rsid wsp:val=&quot;00C13F62&quot;/&gt;&lt;wsp:rsid wsp:val=&quot;00C14AEC&quot;/&gt;&lt;wsp:rsid wsp:val=&quot;00C14B2C&quot;/&gt;&lt;wsp:rsid wsp:val=&quot;00C14D4B&quot;/&gt;&lt;wsp:rsid wsp:val=&quot;00C15485&quot;/&gt;&lt;wsp:rsid wsp:val=&quot;00C154BB&quot;/&gt;&lt;wsp:rsid wsp:val=&quot;00C15EA1&quot;/&gt;&lt;wsp:rsid wsp:val=&quot;00C17B3E&quot;/&gt;&lt;wsp:rsid wsp:val=&quot;00C17D05&quot;/&gt;&lt;wsp:rsid wsp:val=&quot;00C20923&quot;/&gt;&lt;wsp:rsid wsp:val=&quot;00C20B11&quot;/&gt;&lt;wsp:rsid wsp:val=&quot;00C22738&quot;/&gt;&lt;wsp:rsid wsp:val=&quot;00C23FE3&quot;/&gt;&lt;wsp:rsid wsp:val=&quot;00C25A1F&quot;/&gt;&lt;wsp:rsid wsp:val=&quot;00C25B67&quot;/&gt;&lt;wsp:rsid wsp:val=&quot;00C26B19&quot;/&gt;&lt;wsp:rsid wsp:val=&quot;00C279B5&quot;/&gt;&lt;wsp:rsid wsp:val=&quot;00C27C45&quot;/&gt;&lt;wsp:rsid wsp:val=&quot;00C30827&quot;/&gt;&lt;wsp:rsid wsp:val=&quot;00C3253D&quot;/&gt;&lt;wsp:rsid wsp:val=&quot;00C3347C&quot;/&gt;&lt;wsp:rsid wsp:val=&quot;00C33836&quot;/&gt;&lt;wsp:rsid wsp:val=&quot;00C35CC8&quot;/&gt;&lt;wsp:rsid wsp:val=&quot;00C36612&quot;/&gt;&lt;wsp:rsid wsp:val=&quot;00C36C34&quot;/&gt;&lt;wsp:rsid wsp:val=&quot;00C3719D&quot;/&gt;&lt;wsp:rsid wsp:val=&quot;00C428CF&quot;/&gt;&lt;wsp:rsid wsp:val=&quot;00C43902&quot;/&gt;&lt;wsp:rsid wsp:val=&quot;00C44187&quot;/&gt;&lt;wsp:rsid wsp:val=&quot;00C45571&quot;/&gt;&lt;wsp:rsid wsp:val=&quot;00C4642B&quot;/&gt;&lt;wsp:rsid wsp:val=&quot;00C465CE&quot;/&gt;&lt;wsp:rsid wsp:val=&quot;00C4713E&quot;/&gt;&lt;wsp:rsid wsp:val=&quot;00C4771A&quot;/&gt;&lt;wsp:rsid wsp:val=&quot;00C477D1&quot;/&gt;&lt;wsp:rsid wsp:val=&quot;00C47A08&quot;/&gt;&lt;wsp:rsid wsp:val=&quot;00C47A41&quot;/&gt;&lt;wsp:rsid wsp:val=&quot;00C5181E&quot;/&gt;&lt;wsp:rsid wsp:val=&quot;00C51E22&quot;/&gt;&lt;wsp:rsid wsp:val=&quot;00C521A1&quot;/&gt;&lt;wsp:rsid wsp:val=&quot;00C54094&quot;/&gt;&lt;wsp:rsid wsp:val=&quot;00C54995&quot;/&gt;&lt;wsp:rsid wsp:val=&quot;00C54D41&quot;/&gt;&lt;wsp:rsid wsp:val=&quot;00C54E55&quot;/&gt;&lt;wsp:rsid wsp:val=&quot;00C55E52&quot;/&gt;&lt;wsp:rsid wsp:val=&quot;00C5754D&quot;/&gt;&lt;wsp:rsid wsp:val=&quot;00C57D20&quot;/&gt;&lt;wsp:rsid wsp:val=&quot;00C57EDD&quot;/&gt;&lt;wsp:rsid wsp:val=&quot;00C6030C&quot;/&gt;&lt;wsp:rsid wsp:val=&quot;00C60783&quot;/&gt;&lt;wsp:rsid wsp:val=&quot;00C60C16&quot;/&gt;&lt;wsp:rsid wsp:val=&quot;00C60D03&quot;/&gt;&lt;wsp:rsid wsp:val=&quot;00C612F8&quot;/&gt;&lt;wsp:rsid wsp:val=&quot;00C61FD4&quot;/&gt;&lt;wsp:rsid wsp:val=&quot;00C6255D&quot;/&gt;&lt;wsp:rsid wsp:val=&quot;00C6320F&quot;/&gt;&lt;wsp:rsid wsp:val=&quot;00C63680&quot;/&gt;&lt;wsp:rsid wsp:val=&quot;00C63BA2&quot;/&gt;&lt;wsp:rsid wsp:val=&quot;00C643FC&quot;/&gt;&lt;wsp:rsid wsp:val=&quot;00C64672&quot;/&gt;&lt;wsp:rsid wsp:val=&quot;00C65A22&quot;/&gt;&lt;wsp:rsid wsp:val=&quot;00C6636F&quot;/&gt;&lt;wsp:rsid wsp:val=&quot;00C66D2D&quot;/&gt;&lt;wsp:rsid wsp:val=&quot;00C67765&quot;/&gt;&lt;wsp:rsid wsp:val=&quot;00C67DD1&quot;/&gt;&lt;wsp:rsid wsp:val=&quot;00C70697&quot;/&gt;&lt;wsp:rsid wsp:val=&quot;00C70803&quot;/&gt;&lt;wsp:rsid wsp:val=&quot;00C71AD0&quot;/&gt;&lt;wsp:rsid wsp:val=&quot;00C72EF4&quot;/&gt;&lt;wsp:rsid wsp:val=&quot;00C73395&quot;/&gt;&lt;wsp:rsid wsp:val=&quot;00C74071&quot;/&gt;&lt;wsp:rsid wsp:val=&quot;00C75741&quot;/&gt;&lt;wsp:rsid wsp:val=&quot;00C75D2F&quot;/&gt;&lt;wsp:rsid wsp:val=&quot;00C76164&quot;/&gt;&lt;wsp:rsid wsp:val=&quot;00C7617B&quot;/&gt;&lt;wsp:rsid wsp:val=&quot;00C767BE&quot;/&gt;&lt;wsp:rsid wsp:val=&quot;00C76E3C&quot;/&gt;&lt;wsp:rsid wsp:val=&quot;00C770DA&quot;/&gt;&lt;wsp:rsid wsp:val=&quot;00C8004C&quot;/&gt;&lt;wsp:rsid wsp:val=&quot;00C8063A&quot;/&gt;&lt;wsp:rsid wsp:val=&quot;00C81214&quot;/&gt;&lt;wsp:rsid wsp:val=&quot;00C814EB&quot;/&gt;&lt;wsp:rsid wsp:val=&quot;00C81568&quot;/&gt;&lt;wsp:rsid wsp:val=&quot;00C815C7&quot;/&gt;&lt;wsp:rsid wsp:val=&quot;00C81938&quot;/&gt;&lt;wsp:rsid wsp:val=&quot;00C8398A&quot;/&gt;&lt;wsp:rsid wsp:val=&quot;00C8452F&quot;/&gt;&lt;wsp:rsid wsp:val=&quot;00C851B1&quot;/&gt;&lt;wsp:rsid wsp:val=&quot;00C8588B&quot;/&gt;&lt;wsp:rsid wsp:val=&quot;00C861AD&quot;/&gt;&lt;wsp:rsid wsp:val=&quot;00C86690&quot;/&gt;&lt;wsp:rsid wsp:val=&quot;00C8725C&quot;/&gt;&lt;wsp:rsid wsp:val=&quot;00C8739A&quot;/&gt;&lt;wsp:rsid wsp:val=&quot;00C9027A&quot;/&gt;&lt;wsp:rsid wsp:val=&quot;00C9055F&quot;/&gt;&lt;wsp:rsid wsp:val=&quot;00C9068E&quot;/&gt;&lt;wsp:rsid wsp:val=&quot;00C909B3&quot;/&gt;&lt;wsp:rsid wsp:val=&quot;00C91C62&quot;/&gt;&lt;wsp:rsid wsp:val=&quot;00C92664&quot;/&gt;&lt;wsp:rsid wsp:val=&quot;00C93599&quot;/&gt;&lt;wsp:rsid wsp:val=&quot;00C93C4B&quot;/&gt;&lt;wsp:rsid wsp:val=&quot;00C94308&quot;/&gt;&lt;wsp:rsid wsp:val=&quot;00C944AB&quot;/&gt;&lt;wsp:rsid wsp:val=&quot;00C949D6&quot;/&gt;&lt;wsp:rsid wsp:val=&quot;00C9581F&quot;/&gt;&lt;wsp:rsid wsp:val=&quot;00C95B40&quot;/&gt;&lt;wsp:rsid wsp:val=&quot;00C97E6C&quot;/&gt;&lt;wsp:rsid wsp:val=&quot;00CA0282&quot;/&gt;&lt;wsp:rsid wsp:val=&quot;00CA0740&quot;/&gt;&lt;wsp:rsid wsp:val=&quot;00CA0EF9&quot;/&gt;&lt;wsp:rsid wsp:val=&quot;00CA1ED8&quot;/&gt;&lt;wsp:rsid wsp:val=&quot;00CA2A88&quot;/&gt;&lt;wsp:rsid wsp:val=&quot;00CA2F98&quot;/&gt;&lt;wsp:rsid wsp:val=&quot;00CA3A9D&quot;/&gt;&lt;wsp:rsid wsp:val=&quot;00CA3C03&quot;/&gt;&lt;wsp:rsid wsp:val=&quot;00CA59EF&quot;/&gt;&lt;wsp:rsid wsp:val=&quot;00CA5C94&quot;/&gt;&lt;wsp:rsid wsp:val=&quot;00CA6E13&quot;/&gt;&lt;wsp:rsid wsp:val=&quot;00CA70A8&quot;/&gt;&lt;wsp:rsid wsp:val=&quot;00CA7968&quot;/&gt;&lt;wsp:rsid wsp:val=&quot;00CA7C25&quot;/&gt;&lt;wsp:rsid wsp:val=&quot;00CB17C0&quot;/&gt;&lt;wsp:rsid wsp:val=&quot;00CB1F63&quot;/&gt;&lt;wsp:rsid wsp:val=&quot;00CB27BD&quot;/&gt;&lt;wsp:rsid wsp:val=&quot;00CB36F0&quot;/&gt;&lt;wsp:rsid wsp:val=&quot;00CB4D7F&quot;/&gt;&lt;wsp:rsid wsp:val=&quot;00CB5069&quot;/&gt;&lt;wsp:rsid wsp:val=&quot;00CB5153&quot;/&gt;&lt;wsp:rsid wsp:val=&quot;00CB5C17&quot;/&gt;&lt;wsp:rsid wsp:val=&quot;00CB687E&quot;/&gt;&lt;wsp:rsid wsp:val=&quot;00CB6BF9&quot;/&gt;&lt;wsp:rsid wsp:val=&quot;00CB7170&quot;/&gt;&lt;wsp:rsid wsp:val=&quot;00CB745E&quot;/&gt;&lt;wsp:rsid wsp:val=&quot;00CC040E&quot;/&gt;&lt;wsp:rsid wsp:val=&quot;00CC0977&quot;/&gt;&lt;wsp:rsid wsp:val=&quot;00CC0A4E&quot;/&gt;&lt;wsp:rsid wsp:val=&quot;00CC0FCA&quot;/&gt;&lt;wsp:rsid wsp:val=&quot;00CC111F&quot;/&gt;&lt;wsp:rsid wsp:val=&quot;00CC1C88&quot;/&gt;&lt;wsp:rsid wsp:val=&quot;00CC2011&quot;/&gt;&lt;wsp:rsid wsp:val=&quot;00CC3C7F&quot;/&gt;&lt;wsp:rsid wsp:val=&quot;00CC3EA0&quot;/&gt;&lt;wsp:rsid wsp:val=&quot;00CC4A6D&quot;/&gt;&lt;wsp:rsid wsp:val=&quot;00CC7B45&quot;/&gt;&lt;wsp:rsid wsp:val=&quot;00CD0931&quot;/&gt;&lt;wsp:rsid wsp:val=&quot;00CD1188&quot;/&gt;&lt;wsp:rsid wsp:val=&quot;00CD159A&quot;/&gt;&lt;wsp:rsid wsp:val=&quot;00CD1BCB&quot;/&gt;&lt;wsp:rsid wsp:val=&quot;00CD1EB4&quot;/&gt;&lt;wsp:rsid wsp:val=&quot;00CD2109&quot;/&gt;&lt;wsp:rsid wsp:val=&quot;00CD2D4B&quot;/&gt;&lt;wsp:rsid wsp:val=&quot;00CD2ED1&quot;/&gt;&lt;wsp:rsid wsp:val=&quot;00CD31BF&quot;/&gt;&lt;wsp:rsid wsp:val=&quot;00CD337B&quot;/&gt;&lt;wsp:rsid wsp:val=&quot;00CD3BE8&quot;/&gt;&lt;wsp:rsid wsp:val=&quot;00CD6EB6&quot;/&gt;&lt;wsp:rsid wsp:val=&quot;00CD6F0C&quot;/&gt;&lt;wsp:rsid wsp:val=&quot;00CD7B07&quot;/&gt;&lt;wsp:rsid wsp:val=&quot;00CD7C62&quot;/&gt;&lt;wsp:rsid wsp:val=&quot;00CE0424&quot;/&gt;&lt;wsp:rsid wsp:val=&quot;00CE5075&quot;/&gt;&lt;wsp:rsid wsp:val=&quot;00CE51CD&quot;/&gt;&lt;wsp:rsid wsp:val=&quot;00CE521A&quot;/&gt;&lt;wsp:rsid wsp:val=&quot;00CE5B35&quot;/&gt;&lt;wsp:rsid wsp:val=&quot;00CE6894&quot;/&gt;&lt;wsp:rsid wsp:val=&quot;00CE704C&quot;/&gt;&lt;wsp:rsid wsp:val=&quot;00CE7371&quot;/&gt;&lt;wsp:rsid wsp:val=&quot;00CE7561&quot;/&gt;&lt;wsp:rsid wsp:val=&quot;00CE7D5C&quot;/&gt;&lt;wsp:rsid wsp:val=&quot;00CF0715&quot;/&gt;&lt;wsp:rsid wsp:val=&quot;00CF08EC&quot;/&gt;&lt;wsp:rsid wsp:val=&quot;00CF11A7&quot;/&gt;&lt;wsp:rsid wsp:val=&quot;00CF1354&quot;/&gt;&lt;wsp:rsid wsp:val=&quot;00CF19C2&quot;/&gt;&lt;wsp:rsid wsp:val=&quot;00CF2186&quot;/&gt;&lt;wsp:rsid wsp:val=&quot;00CF3369&quot;/&gt;&lt;wsp:rsid wsp:val=&quot;00CF3A10&quot;/&gt;&lt;wsp:rsid wsp:val=&quot;00CF3B1F&quot;/&gt;&lt;wsp:rsid wsp:val=&quot;00CF3BF6&quot;/&gt;&lt;wsp:rsid wsp:val=&quot;00CF5233&quot;/&gt;&lt;wsp:rsid wsp:val=&quot;00CF5292&quot;/&gt;&lt;wsp:rsid wsp:val=&quot;00CF625B&quot;/&gt;&lt;wsp:rsid wsp:val=&quot;00CF687E&quot;/&gt;&lt;wsp:rsid wsp:val=&quot;00CF6A7B&quot;/&gt;&lt;wsp:rsid wsp:val=&quot;00CF75C3&quot;/&gt;&lt;wsp:rsid wsp:val=&quot;00CF79A9&quot;/&gt;&lt;wsp:rsid wsp:val=&quot;00CF7A61&quot;/&gt;&lt;wsp:rsid wsp:val=&quot;00D00AE7&quot;/&gt;&lt;wsp:rsid wsp:val=&quot;00D017DC&quot;/&gt;&lt;wsp:rsid wsp:val=&quot;00D01957&quot;/&gt;&lt;wsp:rsid wsp:val=&quot;00D01CFC&quot;/&gt;&lt;wsp:rsid wsp:val=&quot;00D020CB&quot;/&gt;&lt;wsp:rsid wsp:val=&quot;00D0349B&quot;/&gt;&lt;wsp:rsid wsp:val=&quot;00D068D4&quot;/&gt;&lt;wsp:rsid wsp:val=&quot;00D06D76&quot;/&gt;&lt;wsp:rsid wsp:val=&quot;00D07DC9&quot;/&gt;&lt;wsp:rsid wsp:val=&quot;00D10249&quot;/&gt;&lt;wsp:rsid wsp:val=&quot;00D10327&quot;/&gt;&lt;wsp:rsid wsp:val=&quot;00D115B6&quot;/&gt;&lt;wsp:rsid wsp:val=&quot;00D115C3&quot;/&gt;&lt;wsp:rsid wsp:val=&quot;00D11897&quot;/&gt;&lt;wsp:rsid wsp:val=&quot;00D13135&quot;/&gt;&lt;wsp:rsid wsp:val=&quot;00D13E4E&quot;/&gt;&lt;wsp:rsid wsp:val=&quot;00D1403B&quot;/&gt;&lt;wsp:rsid wsp:val=&quot;00D140E7&quot;/&gt;&lt;wsp:rsid wsp:val=&quot;00D1437F&quot;/&gt;&lt;wsp:rsid wsp:val=&quot;00D1450F&quot;/&gt;&lt;wsp:rsid wsp:val=&quot;00D14CF7&quot;/&gt;&lt;wsp:rsid wsp:val=&quot;00D155EC&quot;/&gt;&lt;wsp:rsid wsp:val=&quot;00D15DB0&quot;/&gt;&lt;wsp:rsid wsp:val=&quot;00D16335&quot;/&gt;&lt;wsp:rsid wsp:val=&quot;00D16A19&quot;/&gt;&lt;wsp:rsid wsp:val=&quot;00D17EC9&quot;/&gt;&lt;wsp:rsid wsp:val=&quot;00D20319&quot;/&gt;&lt;wsp:rsid wsp:val=&quot;00D22EDC&quot;/&gt;&lt;wsp:rsid wsp:val=&quot;00D23636&quot;/&gt;&lt;wsp:rsid wsp:val=&quot;00D239A7&quot;/&gt;&lt;wsp:rsid wsp:val=&quot;00D23B65&quot;/&gt;&lt;wsp:rsid wsp:val=&quot;00D23F47&quot;/&gt;&lt;wsp:rsid wsp:val=&quot;00D24230&quot;/&gt;&lt;wsp:rsid wsp:val=&quot;00D252CD&quot;/&gt;&lt;wsp:rsid wsp:val=&quot;00D25712&quot;/&gt;&lt;wsp:rsid wsp:val=&quot;00D25792&quot;/&gt;&lt;wsp:rsid wsp:val=&quot;00D25942&quot;/&gt;&lt;wsp:rsid wsp:val=&quot;00D26362&quot;/&gt;&lt;wsp:rsid wsp:val=&quot;00D31491&quot;/&gt;&lt;wsp:rsid wsp:val=&quot;00D31649&quot;/&gt;&lt;wsp:rsid wsp:val=&quot;00D319A3&quot;/&gt;&lt;wsp:rsid wsp:val=&quot;00D31F65&quot;/&gt;&lt;wsp:rsid wsp:val=&quot;00D323FD&quot;/&gt;&lt;wsp:rsid wsp:val=&quot;00D32A9B&quot;/&gt;&lt;wsp:rsid wsp:val=&quot;00D32B9E&quot;/&gt;&lt;wsp:rsid wsp:val=&quot;00D348DB&quot;/&gt;&lt;wsp:rsid wsp:val=&quot;00D34E9D&quot;/&gt;&lt;wsp:rsid wsp:val=&quot;00D36E71&quot;/&gt;&lt;wsp:rsid wsp:val=&quot;00D3710F&quot;/&gt;&lt;wsp:rsid wsp:val=&quot;00D37987&quot;/&gt;&lt;wsp:rsid wsp:val=&quot;00D37CE5&quot;/&gt;&lt;wsp:rsid wsp:val=&quot;00D37D87&quot;/&gt;&lt;wsp:rsid wsp:val=&quot;00D40A3B&quot;/&gt;&lt;wsp:rsid wsp:val=&quot;00D40B33&quot;/&gt;&lt;wsp:rsid wsp:val=&quot;00D42A80&quot;/&gt;&lt;wsp:rsid wsp:val=&quot;00D4318F&quot;/&gt;&lt;wsp:rsid wsp:val=&quot;00D436CD&quot;/&gt;&lt;wsp:rsid wsp:val=&quot;00D438BF&quot;/&gt;&lt;wsp:rsid wsp:val=&quot;00D440F8&quot;/&gt;&lt;wsp:rsid wsp:val=&quot;00D4474F&quot;/&gt;&lt;wsp:rsid wsp:val=&quot;00D4483C&quot;/&gt;&lt;wsp:rsid wsp:val=&quot;00D44A1E&quot;/&gt;&lt;wsp:rsid wsp:val=&quot;00D44B86&quot;/&gt;&lt;wsp:rsid wsp:val=&quot;00D4506A&quot;/&gt;&lt;wsp:rsid wsp:val=&quot;00D457FF&quot;/&gt;&lt;wsp:rsid wsp:val=&quot;00D46D11&quot;/&gt;&lt;wsp:rsid wsp:val=&quot;00D52945&quot;/&gt;&lt;wsp:rsid wsp:val=&quot;00D53467&quot;/&gt;&lt;wsp:rsid wsp:val=&quot;00D53E60&quot;/&gt;&lt;wsp:rsid wsp:val=&quot;00D53EA1&quot;/&gt;&lt;wsp:rsid wsp:val=&quot;00D546C3&quot;/&gt;&lt;wsp:rsid wsp:val=&quot;00D546FF&quot;/&gt;&lt;wsp:rsid wsp:val=&quot;00D55422&quot;/&gt;&lt;wsp:rsid wsp:val=&quot;00D55AD5&quot;/&gt;&lt;wsp:rsid wsp:val=&quot;00D56E6F&quot;/&gt;&lt;wsp:rsid wsp:val=&quot;00D576CA&quot;/&gt;&lt;wsp:rsid wsp:val=&quot;00D57F21&quot;/&gt;&lt;wsp:rsid wsp:val=&quot;00D61A0F&quot;/&gt;&lt;wsp:rsid wsp:val=&quot;00D61A4A&quot;/&gt;&lt;wsp:rsid wsp:val=&quot;00D61AF5&quot;/&gt;&lt;wsp:rsid wsp:val=&quot;00D62143&quot;/&gt;&lt;wsp:rsid wsp:val=&quot;00D62504&quot;/&gt;&lt;wsp:rsid wsp:val=&quot;00D63745&quot;/&gt;&lt;wsp:rsid wsp:val=&quot;00D64306&quot;/&gt;&lt;wsp:rsid wsp:val=&quot;00D64479&quot;/&gt;&lt;wsp:rsid wsp:val=&quot;00D652B5&quot;/&gt;&lt;wsp:rsid wsp:val=&quot;00D65D5B&quot;/&gt;&lt;wsp:rsid wsp:val=&quot;00D66155&quot;/&gt;&lt;wsp:rsid wsp:val=&quot;00D66719&quot;/&gt;&lt;wsp:rsid wsp:val=&quot;00D70075&quot;/&gt;&lt;wsp:rsid wsp:val=&quot;00D708B0&quot;/&gt;&lt;wsp:rsid wsp:val=&quot;00D746B5&quot;/&gt;&lt;wsp:rsid wsp:val=&quot;00D74F6A&quot;/&gt;&lt;wsp:rsid wsp:val=&quot;00D75535&quot;/&gt;&lt;wsp:rsid wsp:val=&quot;00D762BB&quot;/&gt;&lt;wsp:rsid wsp:val=&quot;00D76EB2&quot;/&gt;&lt;wsp:rsid wsp:val=&quot;00D77B1D&quot;/&gt;&lt;wsp:rsid wsp:val=&quot;00D8021F&quot;/&gt;&lt;wsp:rsid wsp:val=&quot;00D80383&quot;/&gt;&lt;wsp:rsid wsp:val=&quot;00D80AC8&quot;/&gt;&lt;wsp:rsid wsp:val=&quot;00D823C6&quot;/&gt;&lt;wsp:rsid wsp:val=&quot;00D831F1&quot;/&gt;&lt;wsp:rsid wsp:val=&quot;00D8348E&quot;/&gt;&lt;wsp:rsid wsp:val=&quot;00D83CB2&quot;/&gt;&lt;wsp:rsid wsp:val=&quot;00D860BF&quot;/&gt;&lt;wsp:rsid wsp:val=&quot;00D86CA3&quot;/&gt;&lt;wsp:rsid wsp:val=&quot;00D871CE&quot;/&gt;&lt;wsp:rsid wsp:val=&quot;00D875B9&quot;/&gt;&lt;wsp:rsid wsp:val=&quot;00D87CB9&quot;/&gt;&lt;wsp:rsid wsp:val=&quot;00D90038&quot;/&gt;&lt;wsp:rsid wsp:val=&quot;00D90091&quot;/&gt;&lt;wsp:rsid wsp:val=&quot;00D9019E&quot;/&gt;&lt;wsp:rsid wsp:val=&quot;00D910AB&quot;/&gt;&lt;wsp:rsid wsp:val=&quot;00D9196D&quot;/&gt;&lt;wsp:rsid wsp:val=&quot;00D91BC7&quot;/&gt;&lt;wsp:rsid wsp:val=&quot;00D925D1&quot;/&gt;&lt;wsp:rsid wsp:val=&quot;00D92982&quot;/&gt;&lt;wsp:rsid wsp:val=&quot;00D93087&quot;/&gt;&lt;wsp:rsid wsp:val=&quot;00D94A76&quot;/&gt;&lt;wsp:rsid wsp:val=&quot;00D95B58&quot;/&gt;&lt;wsp:rsid wsp:val=&quot;00D95B8F&quot;/&gt;&lt;wsp:rsid wsp:val=&quot;00D95DF5&quot;/&gt;&lt;wsp:rsid wsp:val=&quot;00D963D9&quot;/&gt;&lt;wsp:rsid wsp:val=&quot;00D968AB&quot;/&gt;&lt;wsp:rsid wsp:val=&quot;00D9717B&quot;/&gt;&lt;wsp:rsid wsp:val=&quot;00D9764F&quot;/&gt;&lt;wsp:rsid wsp:val=&quot;00D9793E&quot;/&gt;&lt;wsp:rsid wsp:val=&quot;00DA02AF&quot;/&gt;&lt;wsp:rsid wsp:val=&quot;00DA0DC6&quot;/&gt;&lt;wsp:rsid wsp:val=&quot;00DA0F41&quot;/&gt;&lt;wsp:rsid wsp:val=&quot;00DA17F0&quot;/&gt;&lt;wsp:rsid wsp:val=&quot;00DA305E&quot;/&gt;&lt;wsp:rsid wsp:val=&quot;00DA4152&quot;/&gt;&lt;wsp:rsid wsp:val=&quot;00DA459F&quot;/&gt;&lt;wsp:rsid wsp:val=&quot;00DA5417&quot;/&gt;&lt;wsp:rsid wsp:val=&quot;00DA56E8&quot;/&gt;&lt;wsp:rsid wsp:val=&quot;00DA76B4&quot;/&gt;&lt;wsp:rsid wsp:val=&quot;00DB0A9F&quot;/&gt;&lt;wsp:rsid wsp:val=&quot;00DB0CC2&quot;/&gt;&lt;wsp:rsid wsp:val=&quot;00DB1EAD&quot;/&gt;&lt;wsp:rsid wsp:val=&quot;00DB1EC6&quot;/&gt;&lt;wsp:rsid wsp:val=&quot;00DB1F8B&quot;/&gt;&lt;wsp:rsid wsp:val=&quot;00DB2B16&quot;/&gt;&lt;wsp:rsid wsp:val=&quot;00DB35DA&quot;/&gt;&lt;wsp:rsid wsp:val=&quot;00DB377D&quot;/&gt;&lt;wsp:rsid wsp:val=&quot;00DB4BEC&quot;/&gt;&lt;wsp:rsid wsp:val=&quot;00DB4FC3&quot;/&gt;&lt;wsp:rsid wsp:val=&quot;00DB5FED&quot;/&gt;&lt;wsp:rsid wsp:val=&quot;00DB68E8&quot;/&gt;&lt;wsp:rsid wsp:val=&quot;00DB72B7&quot;/&gt;&lt;wsp:rsid wsp:val=&quot;00DC037E&quot;/&gt;&lt;wsp:rsid wsp:val=&quot;00DC0937&quot;/&gt;&lt;wsp:rsid wsp:val=&quot;00DC0D8C&quot;/&gt;&lt;wsp:rsid wsp:val=&quot;00DC1C50&quot;/&gt;&lt;wsp:rsid wsp:val=&quot;00DC1C7E&quot;/&gt;&lt;wsp:rsid wsp:val=&quot;00DC236E&quot;/&gt;&lt;wsp:rsid wsp:val=&quot;00DC2D36&quot;/&gt;&lt;wsp:rsid wsp:val=&quot;00DC3247&quot;/&gt;&lt;wsp:rsid wsp:val=&quot;00DC3A1C&quot;/&gt;&lt;wsp:rsid wsp:val=&quot;00DC431C&quot;/&gt;&lt;wsp:rsid wsp:val=&quot;00DC4C7D&quot;/&gt;&lt;wsp:rsid wsp:val=&quot;00DC53EF&quot;/&gt;&lt;wsp:rsid wsp:val=&quot;00DC5465&quot;/&gt;&lt;wsp:rsid wsp:val=&quot;00DC5477&quot;/&gt;&lt;wsp:rsid wsp:val=&quot;00DC7AAB&quot;/&gt;&lt;wsp:rsid wsp:val=&quot;00DD03DC&quot;/&gt;&lt;wsp:rsid wsp:val=&quot;00DD2334&quot;/&gt;&lt;wsp:rsid wsp:val=&quot;00DD269E&quot;/&gt;&lt;wsp:rsid wsp:val=&quot;00DD2D90&quot;/&gt;&lt;wsp:rsid wsp:val=&quot;00DD543E&quot;/&gt;&lt;wsp:rsid wsp:val=&quot;00DD6051&quot;/&gt;&lt;wsp:rsid wsp:val=&quot;00DD68A2&quot;/&gt;&lt;wsp:rsid wsp:val=&quot;00DD6BE3&quot;/&gt;&lt;wsp:rsid wsp:val=&quot;00DD6CA7&quot;/&gt;&lt;wsp:rsid wsp:val=&quot;00DD766F&quot;/&gt;&lt;wsp:rsid wsp:val=&quot;00DE1106&quot;/&gt;&lt;wsp:rsid wsp:val=&quot;00DE1653&quot;/&gt;&lt;wsp:rsid wsp:val=&quot;00DE2293&quot;/&gt;&lt;wsp:rsid wsp:val=&quot;00DE2AB7&quot;/&gt;&lt;wsp:rsid wsp:val=&quot;00DE3326&quot;/&gt;&lt;wsp:rsid wsp:val=&quot;00DE33E5&quot;/&gt;&lt;wsp:rsid wsp:val=&quot;00DE36E2&quot;/&gt;&lt;wsp:rsid wsp:val=&quot;00DE3BDC&quot;/&gt;&lt;wsp:rsid wsp:val=&quot;00DE4B72&quot;/&gt;&lt;wsp:rsid wsp:val=&quot;00DE5608&quot;/&gt;&lt;wsp:rsid wsp:val=&quot;00DE58D0&quot;/&gt;&lt;wsp:rsid wsp:val=&quot;00DE654F&quot;/&gt;&lt;wsp:rsid wsp:val=&quot;00DE6C7B&quot;/&gt;&lt;wsp:rsid wsp:val=&quot;00DE7704&quot;/&gt;&lt;wsp:rsid wsp:val=&quot;00DF0B45&quot;/&gt;&lt;wsp:rsid wsp:val=&quot;00DF0B6E&quot;/&gt;&lt;wsp:rsid wsp:val=&quot;00DF0F93&quot;/&gt;&lt;wsp:rsid wsp:val=&quot;00DF15E0&quot;/&gt;&lt;wsp:rsid wsp:val=&quot;00DF3642&quot;/&gt;&lt;wsp:rsid wsp:val=&quot;00DF37A0&quot;/&gt;&lt;wsp:rsid wsp:val=&quot;00DF39B3&quot;/&gt;&lt;wsp:rsid wsp:val=&quot;00DF39EA&quot;/&gt;&lt;wsp:rsid wsp:val=&quot;00DF40E1&quot;/&gt;&lt;wsp:rsid wsp:val=&quot;00DF440D&quot;/&gt;&lt;wsp:rsid wsp:val=&quot;00DF49D4&quot;/&gt;&lt;wsp:rsid wsp:val=&quot;00DF502E&quot;/&gt;&lt;wsp:rsid wsp:val=&quot;00DF51CE&quot;/&gt;&lt;wsp:rsid wsp:val=&quot;00DF5401&quot;/&gt;&lt;wsp:rsid wsp:val=&quot;00DF5521&quot;/&gt;&lt;wsp:rsid wsp:val=&quot;00DF58FF&quot;/&gt;&lt;wsp:rsid wsp:val=&quot;00DF59AB&quot;/&gt;&lt;wsp:rsid wsp:val=&quot;00DF5FDD&quot;/&gt;&lt;wsp:rsid wsp:val=&quot;00DF5FF5&quot;/&gt;&lt;wsp:rsid wsp:val=&quot;00DF6B2C&quot;/&gt;&lt;wsp:rsid wsp:val=&quot;00DF7229&quot;/&gt;&lt;wsp:rsid wsp:val=&quot;00DF7467&quot;/&gt;&lt;wsp:rsid wsp:val=&quot;00DF7ABB&quot;/&gt;&lt;wsp:rsid wsp:val=&quot;00E00600&quot;/&gt;&lt;wsp:rsid wsp:val=&quot;00E00660&quot;/&gt;&lt;wsp:rsid wsp:val=&quot;00E00748&quot;/&gt;&lt;wsp:rsid wsp:val=&quot;00E00BE1&quot;/&gt;&lt;wsp:rsid wsp:val=&quot;00E00DC4&quot;/&gt;&lt;wsp:rsid wsp:val=&quot;00E0110B&quot;/&gt;&lt;wsp:rsid wsp:val=&quot;00E027AC&quot;/&gt;&lt;wsp:rsid wsp:val=&quot;00E0352E&quot;/&gt;&lt;wsp:rsid wsp:val=&quot;00E035F1&quot;/&gt;&lt;wsp:rsid wsp:val=&quot;00E03FE9&quot;/&gt;&lt;wsp:rsid wsp:val=&quot;00E0431F&quot;/&gt;&lt;wsp:rsid wsp:val=&quot;00E04772&quot;/&gt;&lt;wsp:rsid wsp:val=&quot;00E05356&quot;/&gt;&lt;wsp:rsid wsp:val=&quot;00E058B8&quot;/&gt;&lt;wsp:rsid wsp:val=&quot;00E069DE&quot;/&gt;&lt;wsp:rsid wsp:val=&quot;00E0780B&quot;/&gt;&lt;wsp:rsid wsp:val=&quot;00E07842&quot;/&gt;&lt;wsp:rsid wsp:val=&quot;00E10804&quot;/&gt;&lt;wsp:rsid wsp:val=&quot;00E110E7&quot;/&gt;&lt;wsp:rsid wsp:val=&quot;00E11B20&quot;/&gt;&lt;wsp:rsid wsp:val=&quot;00E12BA4&quot;/&gt;&lt;wsp:rsid wsp:val=&quot;00E1315E&quot;/&gt;&lt;wsp:rsid wsp:val=&quot;00E138BB&quot;/&gt;&lt;wsp:rsid wsp:val=&quot;00E1426A&quot;/&gt;&lt;wsp:rsid wsp:val=&quot;00E1444A&quot;/&gt;&lt;wsp:rsid wsp:val=&quot;00E14AAB&quot;/&gt;&lt;wsp:rsid wsp:val=&quot;00E14C07&quot;/&gt;&lt;wsp:rsid wsp:val=&quot;00E161E8&quot;/&gt;&lt;wsp:rsid wsp:val=&quot;00E16AF4&quot;/&gt;&lt;wsp:rsid wsp:val=&quot;00E16F84&quot;/&gt;&lt;wsp:rsid wsp:val=&quot;00E177A7&quot;/&gt;&lt;wsp:rsid wsp:val=&quot;00E17FA2&quot;/&gt;&lt;wsp:rsid wsp:val=&quot;00E20C14&quot;/&gt;&lt;wsp:rsid wsp:val=&quot;00E22330&quot;/&gt;&lt;wsp:rsid wsp:val=&quot;00E22393&quot;/&gt;&lt;wsp:rsid wsp:val=&quot;00E24340&quot;/&gt;&lt;wsp:rsid wsp:val=&quot;00E24725&quot;/&gt;&lt;wsp:rsid wsp:val=&quot;00E24B25&quot;/&gt;&lt;wsp:rsid wsp:val=&quot;00E24C13&quot;/&gt;&lt;wsp:rsid wsp:val=&quot;00E26713&quot;/&gt;&lt;wsp:rsid wsp:val=&quot;00E2747D&quot;/&gt;&lt;wsp:rsid wsp:val=&quot;00E27869&quot;/&gt;&lt;wsp:rsid wsp:val=&quot;00E27BED&quot;/&gt;&lt;wsp:rsid wsp:val=&quot;00E30B5A&quot;/&gt;&lt;wsp:rsid wsp:val=&quot;00E30EB6&quot;/&gt;&lt;wsp:rsid wsp:val=&quot;00E30FCA&quot;/&gt;&lt;wsp:rsid wsp:val=&quot;00E31178&quot;/&gt;&lt;wsp:rsid wsp:val=&quot;00E3123D&quot;/&gt;&lt;wsp:rsid wsp:val=&quot;00E31461&quot;/&gt;&lt;wsp:rsid wsp:val=&quot;00E31D43&quot;/&gt;&lt;wsp:rsid wsp:val=&quot;00E324A0&quot;/&gt;&lt;wsp:rsid wsp:val=&quot;00E32608&quot;/&gt;&lt;wsp:rsid wsp:val=&quot;00E34188&quot;/&gt;&lt;wsp:rsid wsp:val=&quot;00E34B6E&quot;/&gt;&lt;wsp:rsid wsp:val=&quot;00E35559&quot;/&gt;&lt;wsp:rsid wsp:val=&quot;00E35B4E&quot;/&gt;&lt;wsp:rsid wsp:val=&quot;00E36B64&quot;/&gt;&lt;wsp:rsid wsp:val=&quot;00E36C78&quot;/&gt;&lt;wsp:rsid wsp:val=&quot;00E3723A&quot;/&gt;&lt;wsp:rsid wsp:val=&quot;00E37860&quot;/&gt;&lt;wsp:rsid wsp:val=&quot;00E4177D&quot;/&gt;&lt;wsp:rsid wsp:val=&quot;00E41846&quot;/&gt;&lt;wsp:rsid wsp:val=&quot;00E41ACE&quot;/&gt;&lt;wsp:rsid wsp:val=&quot;00E42357&quot;/&gt;&lt;wsp:rsid wsp:val=&quot;00E42FFE&quot;/&gt;&lt;wsp:rsid wsp:val=&quot;00E431F1&quot;/&gt;&lt;wsp:rsid wsp:val=&quot;00E446F1&quot;/&gt;&lt;wsp:rsid wsp:val=&quot;00E45F91&quot;/&gt;&lt;wsp:rsid wsp:val=&quot;00E46070&quot;/&gt;&lt;wsp:rsid wsp:val=&quot;00E467B4&quot;/&gt;&lt;wsp:rsid wsp:val=&quot;00E46886&quot;/&gt;&lt;wsp:rsid wsp:val=&quot;00E4712A&quot;/&gt;&lt;wsp:rsid wsp:val=&quot;00E47AEF&quot;/&gt;&lt;wsp:rsid wsp:val=&quot;00E500F6&quot;/&gt;&lt;wsp:rsid wsp:val=&quot;00E5204A&quot;/&gt;&lt;wsp:rsid wsp:val=&quot;00E52A05&quot;/&gt;&lt;wsp:rsid wsp:val=&quot;00E53B75&quot;/&gt;&lt;wsp:rsid wsp:val=&quot;00E54D45&quot;/&gt;&lt;wsp:rsid wsp:val=&quot;00E54E3B&quot;/&gt;&lt;wsp:rsid wsp:val=&quot;00E55AA9&quot;/&gt;&lt;wsp:rsid wsp:val=&quot;00E55EC8&quot;/&gt;&lt;wsp:rsid wsp:val=&quot;00E56AF8&quot;/&gt;&lt;wsp:rsid wsp:val=&quot;00E57565&quot;/&gt;&lt;wsp:rsid wsp:val=&quot;00E57AFA&quot;/&gt;&lt;wsp:rsid wsp:val=&quot;00E61CFF&quot;/&gt;&lt;wsp:rsid wsp:val=&quot;00E6200A&quot;/&gt;&lt;wsp:rsid wsp:val=&quot;00E62F33&quot;/&gt;&lt;wsp:rsid wsp:val=&quot;00E63838&quot;/&gt;&lt;wsp:rsid wsp:val=&quot;00E63995&quot;/&gt;&lt;wsp:rsid wsp:val=&quot;00E64434&quot;/&gt;&lt;wsp:rsid wsp:val=&quot;00E661E8&quot;/&gt;&lt;wsp:rsid wsp:val=&quot;00E66C38&quot;/&gt;&lt;wsp:rsid wsp:val=&quot;00E66FF6&quot;/&gt;&lt;wsp:rsid wsp:val=&quot;00E67C51&quot;/&gt;&lt;wsp:rsid wsp:val=&quot;00E708CF&quot;/&gt;&lt;wsp:rsid wsp:val=&quot;00E716A1&quot;/&gt;&lt;wsp:rsid wsp:val=&quot;00E71996&quot;/&gt;&lt;wsp:rsid wsp:val=&quot;00E71AF2&quot;/&gt;&lt;wsp:rsid wsp:val=&quot;00E7252F&quot;/&gt;&lt;wsp:rsid wsp:val=&quot;00E72630&quot;/&gt;&lt;wsp:rsid wsp:val=&quot;00E7280F&quot;/&gt;&lt;wsp:rsid wsp:val=&quot;00E72EFC&quot;/&gt;&lt;wsp:rsid wsp:val=&quot;00E73781&quot;/&gt;&lt;wsp:rsid wsp:val=&quot;00E7489C&quot;/&gt;&lt;wsp:rsid wsp:val=&quot;00E74AA3&quot;/&gt;&lt;wsp:rsid wsp:val=&quot;00E758EC&quot;/&gt;&lt;wsp:rsid wsp:val=&quot;00E76E1C&quot;/&gt;&lt;wsp:rsid wsp:val=&quot;00E773D8&quot;/&gt;&lt;wsp:rsid wsp:val=&quot;00E81481&quot;/&gt;&lt;wsp:rsid wsp:val=&quot;00E81A8D&quot;/&gt;&lt;wsp:rsid wsp:val=&quot;00E8234C&quot;/&gt;&lt;wsp:rsid wsp:val=&quot;00E83AA9&quot;/&gt;&lt;wsp:rsid wsp:val=&quot;00E83CCB&quot;/&gt;&lt;wsp:rsid wsp:val=&quot;00E8436F&quot;/&gt;&lt;wsp:rsid wsp:val=&quot;00E84825&quot;/&gt;&lt;wsp:rsid wsp:val=&quot;00E84ADB&quot;/&gt;&lt;wsp:rsid wsp:val=&quot;00E85928&quot;/&gt;&lt;wsp:rsid wsp:val=&quot;00E85FD0&quot;/&gt;&lt;wsp:rsid wsp:val=&quot;00E861DA&quot;/&gt;&lt;wsp:rsid wsp:val=&quot;00E863D0&quot;/&gt;&lt;wsp:rsid wsp:val=&quot;00E87822&quot;/&gt;&lt;wsp:rsid wsp:val=&quot;00E87B84&quot;/&gt;&lt;wsp:rsid wsp:val=&quot;00E87E5D&quot;/&gt;&lt;wsp:rsid wsp:val=&quot;00E90395&quot;/&gt;&lt;wsp:rsid wsp:val=&quot;00E90E49&quot;/&gt;&lt;wsp:rsid wsp:val=&quot;00E91004&quot;/&gt;&lt;wsp:rsid wsp:val=&quot;00E91005&quot;/&gt;&lt;wsp:rsid wsp:val=&quot;00E917F9&quot;/&gt;&lt;wsp:rsid wsp:val=&quot;00E9291C&quot;/&gt;&lt;wsp:rsid wsp:val=&quot;00E92E3F&quot;/&gt;&lt;wsp:rsid wsp:val=&quot;00E9312E&quot;/&gt;&lt;wsp:rsid wsp:val=&quot;00E93FFE&quot;/&gt;&lt;wsp:rsid wsp:val=&quot;00E94A0E&quot;/&gt;&lt;wsp:rsid wsp:val=&quot;00E94F8A&quot;/&gt;&lt;wsp:rsid wsp:val=&quot;00E951EC&quot;/&gt;&lt;wsp:rsid wsp:val=&quot;00E95714&quot;/&gt;&lt;wsp:rsid wsp:val=&quot;00E95B06&quot;/&gt;&lt;wsp:rsid wsp:val=&quot;00E95F33&quot;/&gt;&lt;wsp:rsid wsp:val=&quot;00E9702A&quot;/&gt;&lt;wsp:rsid wsp:val=&quot;00E970DB&quot;/&gt;&lt;wsp:rsid wsp:val=&quot;00E9752B&quot;/&gt;&lt;wsp:rsid wsp:val=&quot;00EA0245&quot;/&gt;&lt;wsp:rsid wsp:val=&quot;00EA0AE8&quot;/&gt;&lt;wsp:rsid wsp:val=&quot;00EA225B&quot;/&gt;&lt;wsp:rsid wsp:val=&quot;00EA2D48&quot;/&gt;&lt;wsp:rsid wsp:val=&quot;00EA324B&quot;/&gt;&lt;wsp:rsid wsp:val=&quot;00EA3CF0&quot;/&gt;&lt;wsp:rsid wsp:val=&quot;00EA3E45&quot;/&gt;&lt;wsp:rsid wsp:val=&quot;00EA4C57&quot;/&gt;&lt;wsp:rsid wsp:val=&quot;00EA6612&quot;/&gt;&lt;wsp:rsid wsp:val=&quot;00EA6851&quot;/&gt;&lt;wsp:rsid wsp:val=&quot;00EA707E&quot;/&gt;&lt;wsp:rsid wsp:val=&quot;00EA7A41&quot;/&gt;&lt;wsp:rsid wsp:val=&quot;00EB031C&quot;/&gt;&lt;wsp:rsid wsp:val=&quot;00EB06E8&quot;/&gt;&lt;wsp:rsid wsp:val=&quot;00EB077B&quot;/&gt;&lt;wsp:rsid wsp:val=&quot;00EB1031&quot;/&gt;&lt;wsp:rsid wsp:val=&quot;00EB1829&quot;/&gt;&lt;wsp:rsid wsp:val=&quot;00EB287A&quot;/&gt;&lt;wsp:rsid wsp:val=&quot;00EB2889&quot;/&gt;&lt;wsp:rsid wsp:val=&quot;00EB4EA2&quot;/&gt;&lt;wsp:rsid wsp:val=&quot;00EB6249&quot;/&gt;&lt;wsp:rsid wsp:val=&quot;00EB7BAE&quot;/&gt;&lt;wsp:rsid wsp:val=&quot;00EC0A28&quot;/&gt;&lt;wsp:rsid wsp:val=&quot;00EC0BFD&quot;/&gt;&lt;wsp:rsid wsp:val=&quot;00EC1720&quot;/&gt;&lt;wsp:rsid wsp:val=&quot;00EC1E56&quot;/&gt;&lt;wsp:rsid wsp:val=&quot;00EC1E6C&quot;/&gt;&lt;wsp:rsid wsp:val=&quot;00EC27C6&quot;/&gt;&lt;wsp:rsid wsp:val=&quot;00EC4207&quot;/&gt;&lt;wsp:rsid wsp:val=&quot;00EC43E2&quot;/&gt;&lt;wsp:rsid wsp:val=&quot;00EC4851&quot;/&gt;&lt;wsp:rsid wsp:val=&quot;00EC5653&quot;/&gt;&lt;wsp:rsid wsp:val=&quot;00EC5BF9&quot;/&gt;&lt;wsp:rsid wsp:val=&quot;00EC71CE&quot;/&gt;&lt;wsp:rsid wsp:val=&quot;00EC7A4A&quot;/&gt;&lt;wsp:rsid wsp:val=&quot;00ED0573&quot;/&gt;&lt;wsp:rsid wsp:val=&quot;00ED1006&quot;/&gt;&lt;wsp:rsid wsp:val=&quot;00ED2AAD&quot;/&gt;&lt;wsp:rsid wsp:val=&quot;00ED2EE6&quot;/&gt;&lt;wsp:rsid wsp:val=&quot;00ED3A5F&quot;/&gt;&lt;wsp:rsid wsp:val=&quot;00ED3B74&quot;/&gt;&lt;wsp:rsid wsp:val=&quot;00ED4733&quot;/&gt;&lt;wsp:rsid wsp:val=&quot;00ED47DC&quot;/&gt;&lt;wsp:rsid wsp:val=&quot;00ED6BC9&quot;/&gt;&lt;wsp:rsid wsp:val=&quot;00EE0177&quot;/&gt;&lt;wsp:rsid wsp:val=&quot;00EE0239&quot;/&gt;&lt;wsp:rsid wsp:val=&quot;00EE1001&quot;/&gt;&lt;wsp:rsid wsp:val=&quot;00EE16C0&quot;/&gt;&lt;wsp:rsid wsp:val=&quot;00EE3010&quot;/&gt;&lt;wsp:rsid wsp:val=&quot;00EE303E&quot;/&gt;&lt;wsp:rsid wsp:val=&quot;00EE3318&quot;/&gt;&lt;wsp:rsid wsp:val=&quot;00EE4B0C&quot;/&gt;&lt;wsp:rsid wsp:val=&quot;00EE531A&quot;/&gt;&lt;wsp:rsid wsp:val=&quot;00EF00DC&quot;/&gt;&lt;wsp:rsid wsp:val=&quot;00EF0D2C&quot;/&gt;&lt;wsp:rsid wsp:val=&quot;00EF16EC&quot;/&gt;&lt;wsp:rsid wsp:val=&quot;00EF18FE&quot;/&gt;&lt;wsp:rsid wsp:val=&quot;00EF22D6&quot;/&gt;&lt;wsp:rsid wsp:val=&quot;00EF2505&quot;/&gt;&lt;wsp:rsid wsp:val=&quot;00EF268B&quot;/&gt;&lt;wsp:rsid wsp:val=&quot;00EF3C81&quot;/&gt;&lt;wsp:rsid wsp:val=&quot;00EF4221&quot;/&gt;&lt;wsp:rsid wsp:val=&quot;00EF4C30&quot;/&gt;&lt;wsp:rsid wsp:val=&quot;00EF4C70&quot;/&gt;&lt;wsp:rsid wsp:val=&quot;00EF5738&quot;/&gt;&lt;wsp:rsid wsp:val=&quot;00EF5787&quot;/&gt;&lt;wsp:rsid wsp:val=&quot;00EF60D0&quot;/&gt;&lt;wsp:rsid wsp:val=&quot;00EF6B2F&quot;/&gt;&lt;wsp:rsid wsp:val=&quot;00EF7114&quot;/&gt;&lt;wsp:rsid wsp:val=&quot;00EF7AE6&quot;/&gt;&lt;wsp:rsid wsp:val=&quot;00F0237D&quot;/&gt;&lt;wsp:rsid wsp:val=&quot;00F02C8C&quot;/&gt;&lt;wsp:rsid wsp:val=&quot;00F03448&quot;/&gt;&lt;wsp:rsid wsp:val=&quot;00F0528D&quot;/&gt;&lt;wsp:rsid wsp:val=&quot;00F06253&quot;/&gt;&lt;wsp:rsid wsp:val=&quot;00F06C67&quot;/&gt;&lt;wsp:rsid wsp:val=&quot;00F06DFD&quot;/&gt;&lt;wsp:rsid wsp:val=&quot;00F071D1&quot;/&gt;&lt;wsp:rsid wsp:val=&quot;00F07533&quot;/&gt;&lt;wsp:rsid wsp:val=&quot;00F079AD&quot;/&gt;&lt;wsp:rsid wsp:val=&quot;00F10595&quot;/&gt;&lt;wsp:rsid wsp:val=&quot;00F10629&quot;/&gt;&lt;wsp:rsid wsp:val=&quot;00F10A03&quot;/&gt;&lt;wsp:rsid wsp:val=&quot;00F10E11&quot;/&gt;&lt;wsp:rsid wsp:val=&quot;00F1236C&quot;/&gt;&lt;wsp:rsid wsp:val=&quot;00F12A51&quot;/&gt;&lt;wsp:rsid wsp:val=&quot;00F131A6&quot;/&gt;&lt;wsp:rsid wsp:val=&quot;00F1382D&quot;/&gt;&lt;wsp:rsid wsp:val=&quot;00F13AB6&quot;/&gt;&lt;wsp:rsid wsp:val=&quot;00F15CA4&quot;/&gt;&lt;wsp:rsid wsp:val=&quot;00F15FA5&quot;/&gt;&lt;wsp:rsid wsp:val=&quot;00F16310&quot;/&gt;&lt;wsp:rsid wsp:val=&quot;00F16445&quot;/&gt;&lt;wsp:rsid wsp:val=&quot;00F16628&quot;/&gt;&lt;wsp:rsid wsp:val=&quot;00F16FE2&quot;/&gt;&lt;wsp:rsid wsp:val=&quot;00F17E36&quot;/&gt;&lt;wsp:rsid wsp:val=&quot;00F209B7&quot;/&gt;&lt;wsp:rsid wsp:val=&quot;00F209E8&quot;/&gt;&lt;wsp:rsid wsp:val=&quot;00F21488&quot;/&gt;&lt;wsp:rsid wsp:val=&quot;00F21D7A&quot;/&gt;&lt;wsp:rsid wsp:val=&quot;00F22D70&quot;/&gt;&lt;wsp:rsid wsp:val=&quot;00F2376F&quot;/&gt;&lt;wsp:rsid wsp:val=&quot;00F243D8&quot;/&gt;&lt;wsp:rsid wsp:val=&quot;00F24E22&quot;/&gt;&lt;wsp:rsid wsp:val=&quot;00F25796&quot;/&gt;&lt;wsp:rsid wsp:val=&quot;00F25DC6&quot;/&gt;&lt;wsp:rsid wsp:val=&quot;00F261D5&quot;/&gt;&lt;wsp:rsid wsp:val=&quot;00F26260&quot;/&gt;&lt;wsp:rsid wsp:val=&quot;00F269B7&quot;/&gt;&lt;wsp:rsid wsp:val=&quot;00F26A44&quot;/&gt;&lt;wsp:rsid wsp:val=&quot;00F26CCE&quot;/&gt;&lt;wsp:rsid wsp:val=&quot;00F303D2&quot;/&gt;&lt;wsp:rsid wsp:val=&quot;00F304D7&quot;/&gt;&lt;wsp:rsid wsp:val=&quot;00F30828&quot;/&gt;&lt;wsp:rsid wsp:val=&quot;00F30BD6&quot;/&gt;&lt;wsp:rsid wsp:val=&quot;00F313D6&quot;/&gt;&lt;wsp:rsid wsp:val=&quot;00F36E17&quot;/&gt;&lt;wsp:rsid wsp:val=&quot;00F37024&quot;/&gt;&lt;wsp:rsid wsp:val=&quot;00F37087&quot;/&gt;&lt;wsp:rsid wsp:val=&quot;00F40F0C&quot;/&gt;&lt;wsp:rsid wsp:val=&quot;00F41206&quot;/&gt;&lt;wsp:rsid wsp:val=&quot;00F42239&quot;/&gt;&lt;wsp:rsid wsp:val=&quot;00F42841&quot;/&gt;&lt;wsp:rsid wsp:val=&quot;00F4337C&quot;/&gt;&lt;wsp:rsid wsp:val=&quot;00F433D8&quot;/&gt;&lt;wsp:rsid wsp:val=&quot;00F43995&quot;/&gt;&lt;wsp:rsid wsp:val=&quot;00F43DF9&quot;/&gt;&lt;wsp:rsid wsp:val=&quot;00F44216&quot;/&gt;&lt;wsp:rsid wsp:val=&quot;00F44EFA&quot;/&gt;&lt;wsp:rsid wsp:val=&quot;00F45221&quot;/&gt;&lt;wsp:rsid wsp:val=&quot;00F45B75&quot;/&gt;&lt;wsp:rsid wsp:val=&quot;00F4660E&quot;/&gt;&lt;wsp:rsid wsp:val=&quot;00F46DAE&quot;/&gt;&lt;wsp:rsid wsp:val=&quot;00F47306&quot;/&gt;&lt;wsp:rsid wsp:val=&quot;00F4766C&quot;/&gt;&lt;wsp:rsid wsp:val=&quot;00F50548&quot;/&gt;&lt;wsp:rsid wsp:val=&quot;00F507D1&quot;/&gt;&lt;wsp:rsid wsp:val=&quot;00F50C04&quot;/&gt;&lt;wsp:rsid wsp:val=&quot;00F519CE&quot;/&gt;&lt;wsp:rsid wsp:val=&quot;00F51ADA&quot;/&gt;&lt;wsp:rsid wsp:val=&quot;00F522EF&quot;/&gt;&lt;wsp:rsid wsp:val=&quot;00F53BFB&quot;/&gt;&lt;wsp:rsid wsp:val=&quot;00F53F15&quot;/&gt;&lt;wsp:rsid wsp:val=&quot;00F544F2&quot;/&gt;&lt;wsp:rsid wsp:val=&quot;00F54E69&quot;/&gt;&lt;wsp:rsid wsp:val=&quot;00F55398&quot;/&gt;&lt;wsp:rsid wsp:val=&quot;00F55E28&quot;/&gt;&lt;wsp:rsid wsp:val=&quot;00F56091&quot;/&gt;&lt;wsp:rsid wsp:val=&quot;00F568CA&quot;/&gt;&lt;wsp:rsid wsp:val=&quot;00F60107&quot;/&gt;&lt;wsp:rsid wsp:val=&quot;00F60490&quot;/&gt;&lt;wsp:rsid wsp:val=&quot;00F607C5&quot;/&gt;&lt;wsp:rsid wsp:val=&quot;00F60B74&quot;/&gt;&lt;wsp:rsid wsp:val=&quot;00F60DEA&quot;/&gt;&lt;wsp:rsid wsp:val=&quot;00F615AB&quot;/&gt;&lt;wsp:rsid wsp:val=&quot;00F62AAF&quot;/&gt;&lt;wsp:rsid wsp:val=&quot;00F6302A&quot;/&gt;&lt;wsp:rsid wsp:val=&quot;00F63647&quot;/&gt;&lt;wsp:rsid wsp:val=&quot;00F639E4&quot;/&gt;&lt;wsp:rsid wsp:val=&quot;00F6491F&quot;/&gt;&lt;wsp:rsid wsp:val=&quot;00F64C2B&quot;/&gt;&lt;wsp:rsid wsp:val=&quot;00F651BE&quot;/&gt;&lt;wsp:rsid wsp:val=&quot;00F6538E&quot;/&gt;&lt;wsp:rsid wsp:val=&quot;00F65A8B&quot;/&gt;&lt;wsp:rsid wsp:val=&quot;00F65EBB&quot;/&gt;&lt;wsp:rsid wsp:val=&quot;00F66910&quot;/&gt;&lt;wsp:rsid wsp:val=&quot;00F67B8E&quot;/&gt;&lt;wsp:rsid wsp:val=&quot;00F67F53&quot;/&gt;&lt;wsp:rsid wsp:val=&quot;00F703BE&quot;/&gt;&lt;wsp:rsid wsp:val=&quot;00F70B93&quot;/&gt;&lt;wsp:rsid wsp:val=&quot;00F71316&quot;/&gt;&lt;wsp:rsid wsp:val=&quot;00F71F69&quot;/&gt;&lt;wsp:rsid wsp:val=&quot;00F72B72&quot;/&gt;&lt;wsp:rsid wsp:val=&quot;00F7418E&quot;/&gt;&lt;wsp:rsid wsp:val=&quot;00F74BB9&quot;/&gt;&lt;wsp:rsid wsp:val=&quot;00F74D41&quot;/&gt;&lt;wsp:rsid wsp:val=&quot;00F75582&quot;/&gt;&lt;wsp:rsid wsp:val=&quot;00F76EFA&quot;/&gt;&lt;wsp:rsid wsp:val=&quot;00F8033E&quot;/&gt;&lt;wsp:rsid wsp:val=&quot;00F804BE&quot;/&gt;&lt;wsp:rsid wsp:val=&quot;00F817CE&quot;/&gt;&lt;wsp:rsid wsp:val=&quot;00F81AF6&quot;/&gt;&lt;wsp:rsid wsp:val=&quot;00F82812&quot;/&gt;&lt;wsp:rsid wsp:val=&quot;00F835D4&quot;/&gt;&lt;wsp:rsid wsp:val=&quot;00F835FC&quot;/&gt;&lt;wsp:rsid wsp:val=&quot;00F83D6D&quot;/&gt;&lt;wsp:rsid wsp:val=&quot;00F8456C&quot;/&gt;&lt;wsp:rsid wsp:val=&quot;00F848DD&quot;/&gt;&lt;wsp:rsid wsp:val=&quot;00F84C9C&quot;/&gt;&lt;wsp:rsid wsp:val=&quot;00F8542C&quot;/&gt;&lt;wsp:rsid wsp:val=&quot;00F859D8&quot;/&gt;&lt;wsp:rsid wsp:val=&quot;00F85A8D&quot;/&gt;&lt;wsp:rsid wsp:val=&quot;00F85CDA&quot;/&gt;&lt;wsp:rsid wsp:val=&quot;00F868F5&quot;/&gt;&lt;wsp:rsid wsp:val=&quot;00F879E8&quot;/&gt;&lt;wsp:rsid wsp:val=&quot;00F87AB5&quot;/&gt;&lt;wsp:rsid wsp:val=&quot;00F87D83&quot;/&gt;&lt;wsp:rsid wsp:val=&quot;00F9056A&quot;/&gt;&lt;wsp:rsid wsp:val=&quot;00F90A97&quot;/&gt;&lt;wsp:rsid wsp:val=&quot;00F90AC0&quot;/&gt;&lt;wsp:rsid wsp:val=&quot;00F90EA9&quot;/&gt;&lt;wsp:rsid wsp:val=&quot;00F90F8D&quot;/&gt;&lt;wsp:rsid wsp:val=&quot;00F91D40&quot;/&gt;&lt;wsp:rsid wsp:val=&quot;00F92782&quot;/&gt;&lt;wsp:rsid wsp:val=&quot;00F92AE3&quot;/&gt;&lt;wsp:rsid wsp:val=&quot;00F92D04&quot;/&gt;&lt;wsp:rsid wsp:val=&quot;00F93A82&quot;/&gt;&lt;wsp:rsid wsp:val=&quot;00F93AA9&quot;/&gt;&lt;wsp:rsid wsp:val=&quot;00F96985&quot;/&gt;&lt;wsp:rsid wsp:val=&quot;00F969C0&quot;/&gt;&lt;wsp:rsid wsp:val=&quot;00F974D0&quot;/&gt;&lt;wsp:rsid wsp:val=&quot;00F97838&quot;/&gt;&lt;wsp:rsid wsp:val=&quot;00FA0162&quot;/&gt;&lt;wsp:rsid wsp:val=&quot;00FA0CDC&quot;/&gt;&lt;wsp:rsid wsp:val=&quot;00FA1FEF&quot;/&gt;&lt;wsp:rsid wsp:val=&quot;00FA2BB3&quot;/&gt;&lt;wsp:rsid wsp:val=&quot;00FA3545&quot;/&gt;&lt;wsp:rsid wsp:val=&quot;00FA46D9&quot;/&gt;&lt;wsp:rsid wsp:val=&quot;00FA5085&quot;/&gt;&lt;wsp:rsid wsp:val=&quot;00FA5137&quot;/&gt;&lt;wsp:rsid wsp:val=&quot;00FA5E93&quot;/&gt;&lt;wsp:rsid wsp:val=&quot;00FB0C15&quot;/&gt;&lt;wsp:rsid wsp:val=&quot;00FB0E70&quot;/&gt;&lt;wsp:rsid wsp:val=&quot;00FB0F06&quot;/&gt;&lt;wsp:rsid wsp:val=&quot;00FB1944&quot;/&gt;&lt;wsp:rsid wsp:val=&quot;00FB2039&quot;/&gt;&lt;wsp:rsid wsp:val=&quot;00FB216B&quot;/&gt;&lt;wsp:rsid wsp:val=&quot;00FB368B&quot;/&gt;&lt;wsp:rsid wsp:val=&quot;00FB3B05&quot;/&gt;&lt;wsp:rsid wsp:val=&quot;00FB3F9E&quot;/&gt;&lt;wsp:rsid wsp:val=&quot;00FB4C80&quot;/&gt;&lt;wsp:rsid wsp:val=&quot;00FB5317&quot;/&gt;&lt;wsp:rsid wsp:val=&quot;00FB64DC&quot;/&gt;&lt;wsp:rsid wsp:val=&quot;00FB6A6A&quot;/&gt;&lt;wsp:rsid wsp:val=&quot;00FB7F1D&quot;/&gt;&lt;wsp:rsid wsp:val=&quot;00FC188E&quot;/&gt;&lt;wsp:rsid wsp:val=&quot;00FC1B60&quot;/&gt;&lt;wsp:rsid wsp:val=&quot;00FC4236&quot;/&gt;&lt;wsp:rsid wsp:val=&quot;00FC4CA0&quot;/&gt;&lt;wsp:rsid wsp:val=&quot;00FC4E33&quot;/&gt;&lt;wsp:rsid wsp:val=&quot;00FC5417&quot;/&gt;&lt;wsp:rsid wsp:val=&quot;00FC5706&quot;/&gt;&lt;wsp:rsid wsp:val=&quot;00FC7429&quot;/&gt;&lt;wsp:rsid wsp:val=&quot;00FC7493&quot;/&gt;&lt;wsp:rsid wsp:val=&quot;00FD07F6&quot;/&gt;&lt;wsp:rsid wsp:val=&quot;00FD0EE5&quot;/&gt;&lt;wsp:rsid wsp:val=&quot;00FD1588&quot;/&gt;&lt;wsp:rsid wsp:val=&quot;00FD1EC8&quot;/&gt;&lt;wsp:rsid wsp:val=&quot;00FD2354&quot;/&gt;&lt;wsp:rsid wsp:val=&quot;00FD295B&quot;/&gt;&lt;wsp:rsid wsp:val=&quot;00FD40D3&quot;/&gt;&lt;wsp:rsid wsp:val=&quot;00FD47ED&quot;/&gt;&lt;wsp:rsid wsp:val=&quot;00FD4AEC&quot;/&gt;&lt;wsp:rsid wsp:val=&quot;00FD4D8E&quot;/&gt;&lt;wsp:rsid wsp:val=&quot;00FD577E&quot;/&gt;&lt;wsp:rsid wsp:val=&quot;00FD6C3D&quot;/&gt;&lt;wsp:rsid wsp:val=&quot;00FD7263&quot;/&gt;&lt;wsp:rsid wsp:val=&quot;00FD74DB&quot;/&gt;&lt;wsp:rsid wsp:val=&quot;00FD7660&quot;/&gt;&lt;wsp:rsid wsp:val=&quot;00FE0655&quot;/&gt;&lt;wsp:rsid wsp:val=&quot;00FE1816&quot;/&gt;&lt;wsp:rsid wsp:val=&quot;00FE1D6D&quot;/&gt;&lt;wsp:rsid wsp:val=&quot;00FE1E40&quot;/&gt;&lt;wsp:rsid wsp:val=&quot;00FE1E49&quot;/&gt;&lt;wsp:rsid wsp:val=&quot;00FE2365&quot;/&gt;&lt;wsp:rsid wsp:val=&quot;00FE253A&quot;/&gt;&lt;wsp:rsid wsp:val=&quot;00FE2ABC&quot;/&gt;&lt;wsp:rsid wsp:val=&quot;00FE2CC1&quot;/&gt;&lt;wsp:rsid wsp:val=&quot;00FE44B3&quot;/&gt;&lt;wsp:rsid wsp:val=&quot;00FE4BE5&quot;/&gt;&lt;wsp:rsid wsp:val=&quot;00FE4C7B&quot;/&gt;&lt;wsp:rsid wsp:val=&quot;00FE7336&quot;/&gt;&lt;wsp:rsid wsp:val=&quot;00FE787C&quot;/&gt;&lt;wsp:rsid wsp:val=&quot;00FE7BEC&quot;/&gt;&lt;wsp:rsid wsp:val=&quot;00FF1E79&quot;/&gt;&lt;wsp:rsid wsp:val=&quot;00FF44FC&quot;/&gt;&lt;wsp:rsid wsp:val=&quot;00FF45A5&quot;/&gt;&lt;wsp:rsid wsp:val=&quot;00FF4FA1&quot;/&gt;&lt;wsp:rsid wsp:val=&quot;00FF5C91&quot;/&gt;&lt;wsp:rsid wsp:val=&quot;00FF71DE&quot;/&gt;&lt;wsp:rsid wsp:val=&quot;013541E7&quot;/&gt;&lt;wsp:rsid wsp:val=&quot;013806E4&quot;/&gt;&lt;wsp:rsid wsp:val=&quot;01461C76&quot;/&gt;&lt;wsp:rsid wsp:val=&quot;01561D45&quot;/&gt;&lt;wsp:rsid wsp:val=&quot;015657F1&quot;/&gt;&lt;wsp:rsid wsp:val=&quot;01AC5475&quot;/&gt;&lt;wsp:rsid wsp:val=&quot;01D32756&quot;/&gt;&lt;wsp:rsid wsp:val=&quot;01DA25C1&quot;/&gt;&lt;wsp:rsid wsp:val=&quot;02145E12&quot;/&gt;&lt;wsp:rsid wsp:val=&quot;02180553&quot;/&gt;&lt;wsp:rsid wsp:val=&quot;0219309B&quot;/&gt;&lt;wsp:rsid wsp:val=&quot;0231289C&quot;/&gt;&lt;wsp:rsid wsp:val=&quot;023E41A6&quot;/&gt;&lt;wsp:rsid wsp:val=&quot;024E19D4&quot;/&gt;&lt;wsp:rsid wsp:val=&quot;025B0489&quot;/&gt;&lt;wsp:rsid wsp:val=&quot;026443DB&quot;/&gt;&lt;wsp:rsid wsp:val=&quot;026A4912&quot;/&gt;&lt;wsp:rsid wsp:val=&quot;026B3AB7&quot;/&gt;&lt;wsp:rsid wsp:val=&quot;02967534&quot;/&gt;&lt;wsp:rsid wsp:val=&quot;02B05570&quot;/&gt;&lt;wsp:rsid wsp:val=&quot;02B3575D&quot;/&gt;&lt;wsp:rsid wsp:val=&quot;02CB08C5&quot;/&gt;&lt;wsp:rsid wsp:val=&quot;02F83CF3&quot;/&gt;&lt;wsp:rsid wsp:val=&quot;02FA1C63&quot;/&gt;&lt;wsp:rsid wsp:val=&quot;031D2E8B&quot;/&gt;&lt;wsp:rsid wsp:val=&quot;032378EB&quot;/&gt;&lt;wsp:rsid wsp:val=&quot;03587AFD&quot;/&gt;&lt;wsp:rsid wsp:val=&quot;035D43EA&quot;/&gt;&lt;wsp:rsid wsp:val=&quot;036822DF&quot;/&gt;&lt;wsp:rsid wsp:val=&quot;037A7565&quot;/&gt;&lt;wsp:rsid wsp:val=&quot;037C37B6&quot;/&gt;&lt;wsp:rsid wsp:val=&quot;03985759&quot;/&gt;&lt;wsp:rsid wsp:val=&quot;03A57FDD&quot;/&gt;&lt;wsp:rsid wsp:val=&quot;03B46949&quot;/&gt;&lt;wsp:rsid wsp:val=&quot;03B601CC&quot;/&gt;&lt;wsp:rsid wsp:val=&quot;03B86D13&quot;/&gt;&lt;wsp:rsid wsp:val=&quot;03BE152A&quot;/&gt;&lt;wsp:rsid wsp:val=&quot;03CB31F5&quot;/&gt;&lt;wsp:rsid wsp:val=&quot;03D81ECC&quot;/&gt;&lt;wsp:rsid wsp:val=&quot;03E8020D&quot;/&gt;&lt;wsp:rsid wsp:val=&quot;03EB4421&quot;/&gt;&lt;wsp:rsid wsp:val=&quot;03F30C98&quot;/&gt;&lt;wsp:rsid wsp:val=&quot;043428F5&quot;/&gt;&lt;wsp:rsid wsp:val=&quot;043E3ECA&quot;/&gt;&lt;wsp:rsid wsp:val=&quot;04715444&quot;/&gt;&lt;wsp:rsid wsp:val=&quot;04864EF6&quot;/&gt;&lt;wsp:rsid wsp:val=&quot;049A6C7F&quot;/&gt;&lt;wsp:rsid wsp:val=&quot;04A81473&quot;/&gt;&lt;wsp:rsid wsp:val=&quot;04B664A0&quot;/&gt;&lt;wsp:rsid wsp:val=&quot;04C305D0&quot;/&gt;&lt;wsp:rsid wsp:val=&quot;04D307EF&quot;/&gt;&lt;wsp:rsid wsp:val=&quot;04F642A2&quot;/&gt;&lt;wsp:rsid wsp:val=&quot;04FC1B32&quot;/&gt;&lt;wsp:rsid wsp:val=&quot;05101CB6&quot;/&gt;&lt;wsp:rsid wsp:val=&quot;052C10F7&quot;/&gt;&lt;wsp:rsid wsp:val=&quot;054F208C&quot;/&gt;&lt;wsp:rsid wsp:val=&quot;055512A6&quot;/&gt;&lt;wsp:rsid wsp:val=&quot;05670527&quot;/&gt;&lt;wsp:rsid wsp:val=&quot;05712F2F&quot;/&gt;&lt;wsp:rsid wsp:val=&quot;05741A01&quot;/&gt;&lt;wsp:rsid wsp:val=&quot;05821442&quot;/&gt;&lt;wsp:rsid wsp:val=&quot;05853CC9&quot;/&gt;&lt;wsp:rsid wsp:val=&quot;05881FAA&quot;/&gt;&lt;wsp:rsid wsp:val=&quot;058A75AB&quot;/&gt;&lt;wsp:rsid wsp:val=&quot;05A101AC&quot;/&gt;&lt;wsp:rsid wsp:val=&quot;05B955E3&quot;/&gt;&lt;wsp:rsid wsp:val=&quot;05BC4CD0&quot;/&gt;&lt;wsp:rsid wsp:val=&quot;05D52902&quot;/&gt;&lt;wsp:rsid wsp:val=&quot;05DC6704&quot;/&gt;&lt;wsp:rsid wsp:val=&quot;063C2B68&quot;/&gt;&lt;wsp:rsid wsp:val=&quot;065108BA&quot;/&gt;&lt;wsp:rsid wsp:val=&quot;06785C79&quot;/&gt;&lt;wsp:rsid wsp:val=&quot;069A2A17&quot;/&gt;&lt;wsp:rsid wsp:val=&quot;06A35961&quot;/&gt;&lt;wsp:rsid wsp:val=&quot;06C80FE2&quot;/&gt;&lt;wsp:rsid wsp:val=&quot;06F647E4&quot;/&gt;&lt;wsp:rsid wsp:val=&quot;07041C42&quot;/&gt;&lt;wsp:rsid wsp:val=&quot;071E3178&quot;/&gt;&lt;wsp:rsid wsp:val=&quot;0746040F&quot;/&gt;&lt;wsp:rsid wsp:val=&quot;07550736&quot;/&gt;&lt;wsp:rsid wsp:val=&quot;076624AB&quot;/&gt;&lt;wsp:rsid wsp:val=&quot;077475A6&quot;/&gt;&lt;wsp:rsid wsp:val=&quot;077A1AD3&quot;/&gt;&lt;wsp:rsid wsp:val=&quot;0783258B&quot;/&gt;&lt;wsp:rsid wsp:val=&quot;07BC5ECC&quot;/&gt;&lt;wsp:rsid wsp:val=&quot;07E45595&quot;/&gt;&lt;wsp:rsid wsp:val=&quot;08110D4B&quot;/&gt;&lt;wsp:rsid wsp:val=&quot;08153BBB&quot;/&gt;&lt;wsp:rsid wsp:val=&quot;08271EE0&quot;/&gt;&lt;wsp:rsid wsp:val=&quot;08317C80&quot;/&gt;&lt;wsp:rsid wsp:val=&quot;08463407&quot;/&gt;&lt;wsp:rsid wsp:val=&quot;087010AC&quot;/&gt;&lt;wsp:rsid wsp:val=&quot;08731BC4&quot;/&gt;&lt;wsp:rsid wsp:val=&quot;087468C8&quot;/&gt;&lt;wsp:rsid wsp:val=&quot;0885251F&quot;/&gt;&lt;wsp:rsid wsp:val=&quot;088E12B0&quot;/&gt;&lt;wsp:rsid wsp:val=&quot;08AF6658&quot;/&gt;&lt;wsp:rsid wsp:val=&quot;08B719D4&quot;/&gt;&lt;wsp:rsid wsp:val=&quot;08E033B1&quot;/&gt;&lt;wsp:rsid wsp:val=&quot;08FD3143&quot;/&gt;&lt;wsp:rsid wsp:val=&quot;09020445&quot;/&gt;&lt;wsp:rsid wsp:val=&quot;090617B9&quot;/&gt;&lt;wsp:rsid wsp:val=&quot;090E3DB5&quot;/&gt;&lt;wsp:rsid wsp:val=&quot;09380EFC&quot;/&gt;&lt;wsp:rsid wsp:val=&quot;095F3EC4&quot;/&gt;&lt;wsp:rsid wsp:val=&quot;096D5EBA&quot;/&gt;&lt;wsp:rsid wsp:val=&quot;09717D75&quot;/&gt;&lt;wsp:rsid wsp:val=&quot;09A050BA&quot;/&gt;&lt;wsp:rsid wsp:val=&quot;09AA6E0E&quot;/&gt;&lt;wsp:rsid wsp:val=&quot;09AB6F1C&quot;/&gt;&lt;wsp:rsid wsp:val=&quot;09BA1875&quot;/&gt;&lt;wsp:rsid wsp:val=&quot;09D24F84&quot;/&gt;&lt;wsp:rsid wsp:val=&quot;09E03B9A&quot;/&gt;&lt;wsp:rsid wsp:val=&quot;09E838C4&quot;/&gt;&lt;wsp:rsid wsp:val=&quot;09F75B31&quot;/&gt;&lt;wsp:rsid wsp:val=&quot;09FB30FA&quot;/&gt;&lt;wsp:rsid wsp:val=&quot;09FD58A2&quot;/&gt;&lt;wsp:rsid wsp:val=&quot;0A026632&quot;/&gt;&lt;wsp:rsid wsp:val=&quot;0A273218&quot;/&gt;&lt;wsp:rsid wsp:val=&quot;0A604117&quot;/&gt;&lt;wsp:rsid wsp:val=&quot;0A705545&quot;/&gt;&lt;wsp:rsid wsp:val=&quot;0A8165AA&quot;/&gt;&lt;wsp:rsid wsp:val=&quot;0A8B7334&quot;/&gt;&lt;wsp:rsid wsp:val=&quot;0A9C0145&quot;/&gt;&lt;wsp:rsid wsp:val=&quot;0AA766E3&quot;/&gt;&lt;wsp:rsid wsp:val=&quot;0AAF4BA1&quot;/&gt;&lt;wsp:rsid wsp:val=&quot;0ACB7008&quot;/&gt;&lt;wsp:rsid wsp:val=&quot;0AD21CFD&quot;/&gt;&lt;wsp:rsid wsp:val=&quot;0AD878F9&quot;/&gt;&lt;wsp:rsid wsp:val=&quot;0AD93EE0&quot;/&gt;&lt;wsp:rsid wsp:val=&quot;0AF339CE&quot;/&gt;&lt;wsp:rsid wsp:val=&quot;0AFB3398&quot;/&gt;&lt;wsp:rsid wsp:val=&quot;0AFF2DB1&quot;/&gt;&lt;wsp:rsid wsp:val=&quot;0B253616&quot;/&gt;&lt;wsp:rsid wsp:val=&quot;0B2C4D65&quot;/&gt;&lt;wsp:rsid wsp:val=&quot;0B2D6220&quot;/&gt;&lt;wsp:rsid wsp:val=&quot;0B402297&quot;/&gt;&lt;wsp:rsid wsp:val=&quot;0B5D6CA0&quot;/&gt;&lt;wsp:rsid wsp:val=&quot;0B676E89&quot;/&gt;&lt;wsp:rsid wsp:val=&quot;0B6C05A1&quot;/&gt;&lt;wsp:rsid wsp:val=&quot;0B810497&quot;/&gt;&lt;wsp:rsid wsp:val=&quot;0B815A74&quot;/&gt;&lt;wsp:rsid wsp:val=&quot;0B980DF9&quot;/&gt;&lt;wsp:rsid wsp:val=&quot;0BA81461&quot;/&gt;&lt;wsp:rsid wsp:val=&quot;0BC45FF7&quot;/&gt;&lt;wsp:rsid wsp:val=&quot;0BC74B65&quot;/&gt;&lt;wsp:rsid wsp:val=&quot;0BD32A25&quot;/&gt;&lt;wsp:rsid wsp:val=&quot;0BDA1356&quot;/&gt;&lt;wsp:rsid wsp:val=&quot;0BDB3C5E&quot;/&gt;&lt;wsp:rsid wsp:val=&quot;0BDF5C98&quot;/&gt;&lt;wsp:rsid wsp:val=&quot;0BE468E8&quot;/&gt;&lt;wsp:rsid wsp:val=&quot;0BF24728&quot;/&gt;&lt;wsp:rsid wsp:val=&quot;0BFE2F75&quot;/&gt;&lt;wsp:rsid wsp:val=&quot;0C1366BE&quot;/&gt;&lt;wsp:rsid wsp:val=&quot;0C291679&quot;/&gt;&lt;wsp:rsid wsp:val=&quot;0C2B3515&quot;/&gt;&lt;wsp:rsid wsp:val=&quot;0C4B3872&quot;/&gt;&lt;wsp:rsid wsp:val=&quot;0C7901E6&quot;/&gt;&lt;wsp:rsid wsp:val=&quot;0C874E31&quot;/&gt;&lt;wsp:rsid wsp:val=&quot;0C8D1B83&quot;/&gt;&lt;wsp:rsid wsp:val=&quot;0C96103A&quot;/&gt;&lt;wsp:rsid wsp:val=&quot;0CA46BE1&quot;/&gt;&lt;wsp:rsid wsp:val=&quot;0CA46C1F&quot;/&gt;&lt;wsp:rsid wsp:val=&quot;0CC65349&quot;/&gt;&lt;wsp:rsid wsp:val=&quot;0CD37188&quot;/&gt;&lt;wsp:rsid wsp:val=&quot;0CE27273&quot;/&gt;&lt;wsp:rsid wsp:val=&quot;0CF56A1F&quot;/&gt;&lt;wsp:rsid wsp:val=&quot;0D0D0C60&quot;/&gt;&lt;wsp:rsid wsp:val=&quot;0D2F29AB&quot;/&gt;&lt;wsp:rsid wsp:val=&quot;0D5E2E35&quot;/&gt;&lt;wsp:rsid wsp:val=&quot;0D8415A0&quot;/&gt;&lt;wsp:rsid wsp:val=&quot;0D893220&quot;/&gt;&lt;wsp:rsid wsp:val=&quot;0D8D0E80&quot;/&gt;&lt;wsp:rsid wsp:val=&quot;0DB4550B&quot;/&gt;&lt;wsp:rsid wsp:val=&quot;0DC172C9&quot;/&gt;&lt;wsp:rsid wsp:val=&quot;0DD50D48&quot;/&gt;&lt;wsp:rsid wsp:val=&quot;0DDC679D&quot;/&gt;&lt;wsp:rsid wsp:val=&quot;0E2E2735&quot;/&gt;&lt;wsp:rsid wsp:val=&quot;0E3E5687&quot;/&gt;&lt;wsp:rsid wsp:val=&quot;0E4B57A3&quot;/&gt;&lt;wsp:rsid wsp:val=&quot;0E5637A5&quot;/&gt;&lt;wsp:rsid wsp:val=&quot;0E5B1950&quot;/&gt;&lt;wsp:rsid wsp:val=&quot;0E6F07B9&quot;/&gt;&lt;wsp:rsid wsp:val=&quot;0E7200C4&quot;/&gt;&lt;wsp:rsid wsp:val=&quot;0EA00C2D&quot;/&gt;&lt;wsp:rsid wsp:val=&quot;0EB04406&quot;/&gt;&lt;wsp:rsid wsp:val=&quot;0EB2671A&quot;/&gt;&lt;wsp:rsid wsp:val=&quot;0EBC51B1&quot;/&gt;&lt;wsp:rsid wsp:val=&quot;0EC74083&quot;/&gt;&lt;wsp:rsid wsp:val=&quot;0ED26AFC&quot;/&gt;&lt;wsp:rsid wsp:val=&quot;0ED61D5A&quot;/&gt;&lt;wsp:rsid wsp:val=&quot;0EF70C36&quot;/&gt;&lt;wsp:rsid wsp:val=&quot;0EF86E8D&quot;/&gt;&lt;wsp:rsid wsp:val=&quot;0F043DCC&quot;/&gt;&lt;wsp:rsid wsp:val=&quot;0F130AD7&quot;/&gt;&lt;wsp:rsid wsp:val=&quot;0F5A0D44&quot;/&gt;&lt;wsp:rsid wsp:val=&quot;0F770058&quot;/&gt;&lt;wsp:rsid wsp:val=&quot;0F965A1B&quot;/&gt;&lt;wsp:rsid wsp:val=&quot;0FDD57A6&quot;/&gt;&lt;wsp:rsid wsp:val=&quot;0FFF0A44&quot;/&gt;&lt;wsp:rsid wsp:val=&quot;10122E9E&quot;/&gt;&lt;wsp:rsid wsp:val=&quot;10315193&quot;/&gt;&lt;wsp:rsid wsp:val=&quot;10355DD8&quot;/&gt;&lt;wsp:rsid wsp:val=&quot;103A33E6&quot;/&gt;&lt;wsp:rsid wsp:val=&quot;10410E8E&quot;/&gt;&lt;wsp:rsid wsp:val=&quot;10457338&quot;/&gt;&lt;wsp:rsid wsp:val=&quot;104A60E5&quot;/&gt;&lt;wsp:rsid wsp:val=&quot;104F6A33&quot;/&gt;&lt;wsp:rsid wsp:val=&quot;105503E6&quot;/&gt;&lt;wsp:rsid wsp:val=&quot;10631AA2&quot;/&gt;&lt;wsp:rsid wsp:val=&quot;108C0DF2&quot;/&gt;&lt;wsp:rsid wsp:val=&quot;108D5BC6&quot;/&gt;&lt;wsp:rsid wsp:val=&quot;10A55728&quot;/&gt;&lt;wsp:rsid wsp:val=&quot;10CD4ADF&quot;/&gt;&lt;wsp:rsid wsp:val=&quot;10E93D3A&quot;/&gt;&lt;wsp:rsid wsp:val=&quot;10F108BA&quot;/&gt;&lt;wsp:rsid wsp:val=&quot;10F9155B&quot;/&gt;&lt;wsp:rsid wsp:val=&quot;11274B35&quot;/&gt;&lt;wsp:rsid wsp:val=&quot;11327CE4&quot;/&gt;&lt;wsp:rsid wsp:val=&quot;113F04DF&quot;/&gt;&lt;wsp:rsid wsp:val=&quot;11482C18&quot;/&gt;&lt;wsp:rsid wsp:val=&quot;11544F30&quot;/&gt;&lt;wsp:rsid wsp:val=&quot;1169501C&quot;/&gt;&lt;wsp:rsid wsp:val=&quot;11767D5F&quot;/&gt;&lt;wsp:rsid wsp:val=&quot;119235EA&quot;/&gt;&lt;wsp:rsid wsp:val=&quot;11AB45A9&quot;/&gt;&lt;wsp:rsid wsp:val=&quot;11B233B6&quot;/&gt;&lt;wsp:rsid wsp:val=&quot;11D5628C&quot;/&gt;&lt;wsp:rsid wsp:val=&quot;12050491&quot;/&gt;&lt;wsp:rsid wsp:val=&quot;12105B25&quot;/&gt;&lt;wsp:rsid wsp:val=&quot;121325A0&quot;/&gt;&lt;wsp:rsid wsp:val=&quot;12136B6E&quot;/&gt;&lt;wsp:rsid wsp:val=&quot;121E7A3D&quot;/&gt;&lt;wsp:rsid wsp:val=&quot;122A24A9&quot;/&gt;&lt;wsp:rsid wsp:val=&quot;123D2FF3&quot;/&gt;&lt;wsp:rsid wsp:val=&quot;126636AE&quot;/&gt;&lt;wsp:rsid wsp:val=&quot;1269084A&quot;/&gt;&lt;wsp:rsid wsp:val=&quot;126B5F05&quot;/&gt;&lt;wsp:rsid wsp:val=&quot;12773057&quot;/&gt;&lt;wsp:rsid wsp:val=&quot;12865094&quot;/&gt;&lt;wsp:rsid wsp:val=&quot;128D5AFB&quot;/&gt;&lt;wsp:rsid wsp:val=&quot;12992C57&quot;/&gt;&lt;wsp:rsid wsp:val=&quot;12995FE4&quot;/&gt;&lt;wsp:rsid wsp:val=&quot;12A415F1&quot;/&gt;&lt;wsp:rsid wsp:val=&quot;12C123FA&quot;/&gt;&lt;wsp:rsid wsp:val=&quot;12C54973&quot;/&gt;&lt;wsp:rsid wsp:val=&quot;12C760B7&quot;/&gt;&lt;wsp:rsid wsp:val=&quot;12F3594C&quot;/&gt;&lt;wsp:rsid wsp:val=&quot;12FA3CDA&quot;/&gt;&lt;wsp:rsid wsp:val=&quot;12FF62B4&quot;/&gt;&lt;wsp:rsid wsp:val=&quot;13020CC3&quot;/&gt;&lt;wsp:rsid wsp:val=&quot;13143949&quot;/&gt;&lt;wsp:rsid wsp:val=&quot;133F359A&quot;/&gt;&lt;wsp:rsid wsp:val=&quot;133F4E2F&quot;/&gt;&lt;wsp:rsid wsp:val=&quot;135F45A9&quot;/&gt;&lt;wsp:rsid wsp:val=&quot;13634902&quot;/&gt;&lt;wsp:rsid wsp:val=&quot;1367610C&quot;/&gt;&lt;wsp:rsid wsp:val=&quot;136853C2&quot;/&gt;&lt;wsp:rsid wsp:val=&quot;136B2A57&quot;/&gt;&lt;wsp:rsid wsp:val=&quot;137E6553&quot;/&gt;&lt;wsp:rsid wsp:val=&quot;139B14DE&quot;/&gt;&lt;wsp:rsid wsp:val=&quot;13BD3353&quot;/&gt;&lt;wsp:rsid wsp:val=&quot;13BE5C75&quot;/&gt;&lt;wsp:rsid wsp:val=&quot;13C72FD8&quot;/&gt;&lt;wsp:rsid wsp:val=&quot;13C75798&quot;/&gt;&lt;wsp:rsid wsp:val=&quot;13E10C57&quot;/&gt;&lt;wsp:rsid wsp:val=&quot;13E731F1&quot;/&gt;&lt;wsp:rsid wsp:val=&quot;13ED34B2&quot;/&gt;&lt;wsp:rsid wsp:val=&quot;13FA55A5&quot;/&gt;&lt;wsp:rsid wsp:val=&quot;14060CF9&quot;/&gt;&lt;wsp:rsid wsp:val=&quot;14134D07&quot;/&gt;&lt;wsp:rsid wsp:val=&quot;142206F2&quot;/&gt;&lt;wsp:rsid wsp:val=&quot;14237A47&quot;/&gt;&lt;wsp:rsid wsp:val=&quot;142545B4&quot;/&gt;&lt;wsp:rsid wsp:val=&quot;142A6D85&quot;/&gt;&lt;wsp:rsid wsp:val=&quot;14317C39&quot;/&gt;&lt;wsp:rsid wsp:val=&quot;14324B43&quot;/&gt;&lt;wsp:rsid wsp:val=&quot;14342983&quot;/&gt;&lt;wsp:rsid wsp:val=&quot;143B4A0B&quot;/&gt;&lt;wsp:rsid wsp:val=&quot;14776288&quot;/&gt;&lt;wsp:rsid wsp:val=&quot;14803A99&quot;/&gt;&lt;wsp:rsid wsp:val=&quot;14A52837&quot;/&gt;&lt;wsp:rsid wsp:val=&quot;14A96297&quot;/&gt;&lt;wsp:rsid wsp:val=&quot;14C34B8B&quot;/&gt;&lt;wsp:rsid wsp:val=&quot;14C7408C&quot;/&gt;&lt;wsp:rsid wsp:val=&quot;14F52558&quot;/&gt;&lt;wsp:rsid wsp:val=&quot;150C6EB1&quot;/&gt;&lt;wsp:rsid wsp:val=&quot;157C6BEC&quot;/&gt;&lt;wsp:rsid wsp:val=&quot;158372F5&quot;/&gt;&lt;wsp:rsid wsp:val=&quot;15860CA6&quot;/&gt;&lt;wsp:rsid wsp:val=&quot;158A6A26&quot;/&gt;&lt;wsp:rsid wsp:val=&quot;15972D7F&quot;/&gt;&lt;wsp:rsid wsp:val=&quot;15A62D35&quot;/&gt;&lt;wsp:rsid wsp:val=&quot;15D216CA&quot;/&gt;&lt;wsp:rsid wsp:val=&quot;15E21BE0&quot;/&gt;&lt;wsp:rsid wsp:val=&quot;15E35FC4&quot;/&gt;&lt;wsp:rsid wsp:val=&quot;15E95798&quot;/&gt;&lt;wsp:rsid wsp:val=&quot;15EA0A61&quot;/&gt;&lt;wsp:rsid wsp:val=&quot;15F12924&quot;/&gt;&lt;wsp:rsid wsp:val=&quot;160740E5&quot;/&gt;&lt;wsp:rsid wsp:val=&quot;16116867&quot;/&gt;&lt;wsp:rsid wsp:val=&quot;16164225&quot;/&gt;&lt;wsp:rsid wsp:val=&quot;161D3C1B&quot;/&gt;&lt;wsp:rsid wsp:val=&quot;1623506F&quot;/&gt;&lt;wsp:rsid wsp:val=&quot;16321981&quot;/&gt;&lt;wsp:rsid wsp:val=&quot;1649742C&quot;/&gt;&lt;wsp:rsid wsp:val=&quot;164D7932&quot;/&gt;&lt;wsp:rsid wsp:val=&quot;16631A48&quot;/&gt;&lt;wsp:rsid wsp:val=&quot;16635A35&quot;/&gt;&lt;wsp:rsid wsp:val=&quot;16747E84&quot;/&gt;&lt;wsp:rsid wsp:val=&quot;16831196&quot;/&gt;&lt;wsp:rsid wsp:val=&quot;16982D0E&quot;/&gt;&lt;wsp:rsid wsp:val=&quot;16A04D8E&quot;/&gt;&lt;wsp:rsid wsp:val=&quot;16AE258A&quot;/&gt;&lt;wsp:rsid wsp:val=&quot;16C24DD6&quot;/&gt;&lt;wsp:rsid wsp:val=&quot;16D62F12&quot;/&gt;&lt;wsp:rsid wsp:val=&quot;171C6F6F&quot;/&gt;&lt;wsp:rsid wsp:val=&quot;172F5C6D&quot;/&gt;&lt;wsp:rsid wsp:val=&quot;17374334&quot;/&gt;&lt;wsp:rsid wsp:val=&quot;176D3891&quot;/&gt;&lt;wsp:rsid wsp:val=&quot;177975C0&quot;/&gt;&lt;wsp:rsid wsp:val=&quot;177B666D&quot;/&gt;&lt;wsp:rsid wsp:val=&quot;17851F25&quot;/&gt;&lt;wsp:rsid wsp:val=&quot;17952D6C&quot;/&gt;&lt;wsp:rsid wsp:val=&quot;17A40864&quot;/&gt;&lt;wsp:rsid wsp:val=&quot;17BE4EEA&quot;/&gt;&lt;wsp:rsid wsp:val=&quot;17C24AA1&quot;/&gt;&lt;wsp:rsid wsp:val=&quot;17E838FB&quot;/&gt;&lt;wsp:rsid wsp:val=&quot;17F813DC&quot;/&gt;&lt;wsp:rsid wsp:val=&quot;17FF6828&quot;/&gt;&lt;wsp:rsid wsp:val=&quot;18023748&quot;/&gt;&lt;wsp:rsid wsp:val=&quot;18064C44&quot;/&gt;&lt;wsp:rsid wsp:val=&quot;180B0A51&quot;/&gt;&lt;wsp:rsid wsp:val=&quot;182A74EA&quot;/&gt;&lt;wsp:rsid wsp:val=&quot;183743B9&quot;/&gt;&lt;wsp:rsid wsp:val=&quot;183E142E&quot;/&gt;&lt;wsp:rsid wsp:val=&quot;184A72C3&quot;/&gt;&lt;wsp:rsid wsp:val=&quot;18642C42&quot;/&gt;&lt;wsp:rsid wsp:val=&quot;187800D2&quot;/&gt;&lt;wsp:rsid wsp:val=&quot;18792D0F&quot;/&gt;&lt;wsp:rsid wsp:val=&quot;187F06A6&quot;/&gt;&lt;wsp:rsid wsp:val=&quot;188105F0&quot;/&gt;&lt;wsp:rsid wsp:val=&quot;188300BA&quot;/&gt;&lt;wsp:rsid wsp:val=&quot;18BD1F81&quot;/&gt;&lt;wsp:rsid wsp:val=&quot;18CF38E3&quot;/&gt;&lt;wsp:rsid wsp:val=&quot;18ED58D9&quot;/&gt;&lt;wsp:rsid wsp:val=&quot;18FC3382&quot;/&gt;&lt;wsp:rsid wsp:val=&quot;194508C9&quot;/&gt;&lt;wsp:rsid wsp:val=&quot;19465ADC&quot;/&gt;&lt;wsp:rsid wsp:val=&quot;19491560&quot;/&gt;&lt;wsp:rsid wsp:val=&quot;195B7DE8&quot;/&gt;&lt;wsp:rsid wsp:val=&quot;197077DA&quot;/&gt;&lt;wsp:rsid wsp:val=&quot;198772D1&quot;/&gt;&lt;wsp:rsid wsp:val=&quot;199046D3&quot;/&gt;&lt;wsp:rsid wsp:val=&quot;199F4ECE&quot;/&gt;&lt;wsp:rsid wsp:val=&quot;19B93B28&quot;/&gt;&lt;wsp:rsid wsp:val=&quot;19D144AB&quot;/&gt;&lt;wsp:rsid wsp:val=&quot;1A075AD8&quot;/&gt;&lt;wsp:rsid wsp:val=&quot;1A1D21BC&quot;/&gt;&lt;wsp:rsid wsp:val=&quot;1A1E46C8&quot;/&gt;&lt;wsp:rsid wsp:val=&quot;1A265A2E&quot;/&gt;&lt;wsp:rsid wsp:val=&quot;1A60773C&quot;/&gt;&lt;wsp:rsid wsp:val=&quot;1A6359C6&quot;/&gt;&lt;wsp:rsid wsp:val=&quot;1A676DEE&quot;/&gt;&lt;wsp:rsid wsp:val=&quot;1A775CB8&quot;/&gt;&lt;wsp:rsid wsp:val=&quot;1A901225&quot;/&gt;&lt;wsp:rsid wsp:val=&quot;1A9A42D8&quot;/&gt;&lt;wsp:rsid wsp:val=&quot;1AC87969&quot;/&gt;&lt;wsp:rsid wsp:val=&quot;1AD44A6B&quot;/&gt;&lt;wsp:rsid wsp:val=&quot;1ADC6F46&quot;/&gt;&lt;wsp:rsid wsp:val=&quot;1AE10E11&quot;/&gt;&lt;wsp:rsid wsp:val=&quot;1AEC0D75&quot;/&gt;&lt;wsp:rsid wsp:val=&quot;1AF6049B&quot;/&gt;&lt;wsp:rsid wsp:val=&quot;1B4263FF&quot;/&gt;&lt;wsp:rsid wsp:val=&quot;1B461204&quot;/&gt;&lt;wsp:rsid wsp:val=&quot;1B4C3739&quot;/&gt;&lt;wsp:rsid wsp:val=&quot;1B4E5C17&quot;/&gt;&lt;wsp:rsid wsp:val=&quot;1B645F8A&quot;/&gt;&lt;wsp:rsid wsp:val=&quot;1B670803&quot;/&gt;&lt;wsp:rsid wsp:val=&quot;1B684F7D&quot;/&gt;&lt;wsp:rsid wsp:val=&quot;1B756CA1&quot;/&gt;&lt;wsp:rsid wsp:val=&quot;1B945888&quot;/&gt;&lt;wsp:rsid wsp:val=&quot;1B98642F&quot;/&gt;&lt;wsp:rsid wsp:val=&quot;1BA3228F&quot;/&gt;&lt;wsp:rsid wsp:val=&quot;1BA414E7&quot;/&gt;&lt;wsp:rsid wsp:val=&quot;1BB86277&quot;/&gt;&lt;wsp:rsid wsp:val=&quot;1BC26C61&quot;/&gt;&lt;wsp:rsid wsp:val=&quot;1BD04603&quot;/&gt;&lt;wsp:rsid wsp:val=&quot;1BEB7A0B&quot;/&gt;&lt;wsp:rsid wsp:val=&quot;1BF17464&quot;/&gt;&lt;wsp:rsid wsp:val=&quot;1C034863&quot;/&gt;&lt;wsp:rsid wsp:val=&quot;1C0453EC&quot;/&gt;&lt;wsp:rsid wsp:val=&quot;1C132AFD&quot;/&gt;&lt;wsp:rsid wsp:val=&quot;1C351490&quot;/&gt;&lt;wsp:rsid wsp:val=&quot;1C6B61F1&quot;/&gt;&lt;wsp:rsid wsp:val=&quot;1C6E7A0F&quot;/&gt;&lt;wsp:rsid wsp:val=&quot;1C846076&quot;/&gt;&lt;wsp:rsid wsp:val=&quot;1C9F4105&quot;/&gt;&lt;wsp:rsid wsp:val=&quot;1CA95861&quot;/&gt;&lt;wsp:rsid wsp:val=&quot;1CB143D2&quot;/&gt;&lt;wsp:rsid wsp:val=&quot;1CF73EBE&quot;/&gt;&lt;wsp:rsid wsp:val=&quot;1D0578FE&quot;/&gt;&lt;wsp:rsid wsp:val=&quot;1D29148D&quot;/&gt;&lt;wsp:rsid wsp:val=&quot;1D432AB8&quot;/&gt;&lt;wsp:rsid wsp:val=&quot;1D51262C&quot;/&gt;&lt;wsp:rsid wsp:val=&quot;1D6255AA&quot;/&gt;&lt;wsp:rsid wsp:val=&quot;1D64011A&quot;/&gt;&lt;wsp:rsid wsp:val=&quot;1D9C6A2E&quot;/&gt;&lt;wsp:rsid wsp:val=&quot;1DA03B5E&quot;/&gt;&lt;wsp:rsid wsp:val=&quot;1DA27C9B&quot;/&gt;&lt;wsp:rsid wsp:val=&quot;1DAF5805&quot;/&gt;&lt;wsp:rsid wsp:val=&quot;1DAF684F&quot;/&gt;&lt;wsp:rsid wsp:val=&quot;1DB93717&quot;/&gt;&lt;wsp:rsid wsp:val=&quot;1DFE6B21&quot;/&gt;&lt;wsp:rsid wsp:val=&quot;1E043612&quot;/&gt;&lt;wsp:rsid wsp:val=&quot;1E10690F&quot;/&gt;&lt;wsp:rsid wsp:val=&quot;1E123265&quot;/&gt;&lt;wsp:rsid wsp:val=&quot;1E266785&quot;/&gt;&lt;wsp:rsid wsp:val=&quot;1E28741E&quot;/&gt;&lt;wsp:rsid wsp:val=&quot;1E29509B&quot;/&gt;&lt;wsp:rsid wsp:val=&quot;1E3E23A3&quot;/&gt;&lt;wsp:rsid wsp:val=&quot;1E472952&quot;/&gt;&lt;wsp:rsid wsp:val=&quot;1E5170B4&quot;/&gt;&lt;wsp:rsid wsp:val=&quot;1E700DAA&quot;/&gt;&lt;wsp:rsid wsp:val=&quot;1E8415C2&quot;/&gt;&lt;wsp:rsid wsp:val=&quot;1E87701D&quot;/&gt;&lt;wsp:rsid wsp:val=&quot;1EC31363&quot;/&gt;&lt;wsp:rsid wsp:val=&quot;1ECA143D&quot;/&gt;&lt;wsp:rsid wsp:val=&quot;1ECC23FB&quot;/&gt;&lt;wsp:rsid wsp:val=&quot;1ED413FF&quot;/&gt;&lt;wsp:rsid wsp:val=&quot;1EEA37F3&quot;/&gt;&lt;wsp:rsid wsp:val=&quot;1EEE032F&quot;/&gt;&lt;wsp:rsid wsp:val=&quot;1EF02400&quot;/&gt;&lt;wsp:rsid wsp:val=&quot;1EF05CF8&quot;/&gt;&lt;wsp:rsid wsp:val=&quot;1EF845D9&quot;/&gt;&lt;wsp:rsid wsp:val=&quot;1EFE2D80&quot;/&gt;&lt;wsp:rsid wsp:val=&quot;1F13667D&quot;/&gt;&lt;wsp:rsid wsp:val=&quot;1F190B46&quot;/&gt;&lt;wsp:rsid wsp:val=&quot;1F1D57F8&quot;/&gt;&lt;wsp:rsid wsp:val=&quot;1F2B799E&quot;/&gt;&lt;wsp:rsid wsp:val=&quot;1F3142A6&quot;/&gt;&lt;wsp:rsid wsp:val=&quot;1F4F4CB4&quot;/&gt;&lt;wsp:rsid wsp:val=&quot;1F616E86&quot;/&gt;&lt;wsp:rsid wsp:val=&quot;1F9411D2&quot;/&gt;&lt;wsp:rsid wsp:val=&quot;1FC71057&quot;/&gt;&lt;wsp:rsid wsp:val=&quot;1FD31F29&quot;/&gt;&lt;wsp:rsid wsp:val=&quot;1FE5495A&quot;/&gt;&lt;wsp:rsid wsp:val=&quot;20153765&quot;/&gt;&lt;wsp:rsid wsp:val=&quot;202D61A8&quot;/&gt;&lt;wsp:rsid wsp:val=&quot;20392F83&quot;/&gt;&lt;wsp:rsid wsp:val=&quot;204E59C2&quot;/&gt;&lt;wsp:rsid wsp:val=&quot;20530765&quot;/&gt;&lt;wsp:rsid wsp:val=&quot;207A0373&quot;/&gt;&lt;wsp:rsid wsp:val=&quot;208520A4&quot;/&gt;&lt;wsp:rsid wsp:val=&quot;208D263F&quot;/&gt;&lt;wsp:rsid wsp:val=&quot;208E2EEC&quot;/&gt;&lt;wsp:rsid wsp:val=&quot;209E30D7&quot;/&gt;&lt;wsp:rsid wsp:val=&quot;20B43C3B&quot;/&gt;&lt;wsp:rsid wsp:val=&quot;20D926EC&quot;/&gt;&lt;wsp:rsid wsp:val=&quot;20E25F0C&quot;/&gt;&lt;wsp:rsid wsp:val=&quot;211B0D73&quot;/&gt;&lt;wsp:rsid wsp:val=&quot;212A1AF5&quot;/&gt;&lt;wsp:rsid wsp:val=&quot;215A67DE&quot;/&gt;&lt;wsp:rsid wsp:val=&quot;2161064D&quot;/&gt;&lt;wsp:rsid wsp:val=&quot;21BA728B&quot;/&gt;&lt;wsp:rsid wsp:val=&quot;220D56F4&quot;/&gt;&lt;wsp:rsid wsp:val=&quot;22200DB1&quot;/&gt;&lt;wsp:rsid wsp:val=&quot;222D0307&quot;/&gt;&lt;wsp:rsid wsp:val=&quot;22313A83&quot;/&gt;&lt;wsp:rsid wsp:val=&quot;223647CB&quot;/&gt;&lt;wsp:rsid wsp:val=&quot;2263568D&quot;/&gt;&lt;wsp:rsid wsp:val=&quot;226B4413&quot;/&gt;&lt;wsp:rsid wsp:val=&quot;22870B8C&quot;/&gt;&lt;wsp:rsid wsp:val=&quot;228D7CD5&quot;/&gt;&lt;wsp:rsid wsp:val=&quot;229F0699&quot;/&gt;&lt;wsp:rsid wsp:val=&quot;22A56322&quot;/&gt;&lt;wsp:rsid wsp:val=&quot;22B73A52&quot;/&gt;&lt;wsp:rsid wsp:val=&quot;22B81003&quot;/&gt;&lt;wsp:rsid wsp:val=&quot;22BA7697&quot;/&gt;&lt;wsp:rsid wsp:val=&quot;22D34CEB&quot;/&gt;&lt;wsp:rsid wsp:val=&quot;22E8460D&quot;/&gt;&lt;wsp:rsid wsp:val=&quot;22EE59FD&quot;/&gt;&lt;wsp:rsid wsp:val=&quot;22F70528&quot;/&gt;&lt;wsp:rsid wsp:val=&quot;2301087E&quot;/&gt;&lt;wsp:rsid wsp:val=&quot;232156C3&quot;/&gt;&lt;wsp:rsid wsp:val=&quot;23236D1D&quot;/&gt;&lt;wsp:rsid wsp:val=&quot;23265F8F&quot;/&gt;&lt;wsp:rsid wsp:val=&quot;23340937&quot;/&gt;&lt;wsp:rsid wsp:val=&quot;23474162&quot;/&gt;&lt;wsp:rsid wsp:val=&quot;23491914&quot;/&gt;&lt;wsp:rsid wsp:val=&quot;2357670B&quot;/&gt;&lt;wsp:rsid wsp:val=&quot;2362342B&quot;/&gt;&lt;wsp:rsid wsp:val=&quot;23A67B90&quot;/&gt;&lt;wsp:rsid wsp:val=&quot;23BB21D7&quot;/&gt;&lt;wsp:rsid wsp:val=&quot;23CC73F4&quot;/&gt;&lt;wsp:rsid wsp:val=&quot;23DD68CA&quot;/&gt;&lt;wsp:rsid wsp:val=&quot;23E93260&quot;/&gt;&lt;wsp:rsid wsp:val=&quot;23FB18AB&quot;/&gt;&lt;wsp:rsid wsp:val=&quot;242155FE&quot;/&gt;&lt;wsp:rsid wsp:val=&quot;242E02D0&quot;/&gt;&lt;wsp:rsid wsp:val=&quot;244046EB&quot;/&gt;&lt;wsp:rsid wsp:val=&quot;245B79A0&quot;/&gt;&lt;wsp:rsid wsp:val=&quot;246B5529&quot;/&gt;&lt;wsp:rsid wsp:val=&quot;246C4A8D&quot;/&gt;&lt;wsp:rsid wsp:val=&quot;246F63A2&quot;/&gt;&lt;wsp:rsid wsp:val=&quot;24A727D1&quot;/&gt;&lt;wsp:rsid wsp:val=&quot;24A9026D&quot;/&gt;&lt;wsp:rsid wsp:val=&quot;24D434C7&quot;/&gt;&lt;wsp:rsid wsp:val=&quot;24DA4FB8&quot;/&gt;&lt;wsp:rsid wsp:val=&quot;24DE2E08&quot;/&gt;&lt;wsp:rsid wsp:val=&quot;24E21220&quot;/&gt;&lt;wsp:rsid wsp:val=&quot;250F75BE&quot;/&gt;&lt;wsp:rsid wsp:val=&quot;251B19B8&quot;/&gt;&lt;wsp:rsid wsp:val=&quot;254D3153&quot;/&gt;&lt;wsp:rsid wsp:val=&quot;25527670&quot;/&gt;&lt;wsp:rsid wsp:val=&quot;25561D2D&quot;/&gt;&lt;wsp:rsid wsp:val=&quot;257E0CE4&quot;/&gt;&lt;wsp:rsid wsp:val=&quot;257F4A75&quot;/&gt;&lt;wsp:rsid wsp:val=&quot;258810A3&quot;/&gt;&lt;wsp:rsid wsp:val=&quot;25904004&quot;/&gt;&lt;wsp:rsid wsp:val=&quot;25D45C01&quot;/&gt;&lt;wsp:rsid wsp:val=&quot;25D7573B&quot;/&gt;&lt;wsp:rsid wsp:val=&quot;25D80680&quot;/&gt;&lt;wsp:rsid wsp:val=&quot;25D86AFB&quot;/&gt;&lt;wsp:rsid wsp:val=&quot;25D97475&quot;/&gt;&lt;wsp:rsid wsp:val=&quot;25DE24C4&quot;/&gt;&lt;wsp:rsid wsp:val=&quot;25F63831&quot;/&gt;&lt;wsp:rsid wsp:val=&quot;26075C19&quot;/&gt;&lt;wsp:rsid wsp:val=&quot;2633647E&quot;/&gt;&lt;wsp:rsid wsp:val=&quot;267E1EAA&quot;/&gt;&lt;wsp:rsid wsp:val=&quot;26995062&quot;/&gt;&lt;wsp:rsid wsp:val=&quot;269F0239&quot;/&gt;&lt;wsp:rsid wsp:val=&quot;26B70872&quot;/&gt;&lt;wsp:rsid wsp:val=&quot;26C048D3&quot;/&gt;&lt;wsp:rsid wsp:val=&quot;26D76712&quot;/&gt;&lt;wsp:rsid wsp:val=&quot;26D86F40&quot;/&gt;&lt;wsp:rsid wsp:val=&quot;26E713D5&quot;/&gt;&lt;wsp:rsid wsp:val=&quot;26EE329C&quot;/&gt;&lt;wsp:rsid wsp:val=&quot;26FA57F9&quot;/&gt;&lt;wsp:rsid wsp:val=&quot;27127D79&quot;/&gt;&lt;wsp:rsid wsp:val=&quot;271626E6&quot;/&gt;&lt;wsp:rsid wsp:val=&quot;2744014D&quot;/&gt;&lt;wsp:rsid wsp:val=&quot;275013F7&quot;/&gt;&lt;wsp:rsid wsp:val=&quot;27560DB4&quot;/&gt;&lt;wsp:rsid wsp:val=&quot;27834CCF&quot;/&gt;&lt;wsp:rsid wsp:val=&quot;27A55D51&quot;/&gt;&lt;wsp:rsid wsp:val=&quot;27BD6F0B&quot;/&gt;&lt;wsp:rsid wsp:val=&quot;27CA77A2&quot;/&gt;&lt;wsp:rsid wsp:val=&quot;27E34FC3&quot;/&gt;&lt;wsp:rsid wsp:val=&quot;27EA0C39&quot;/&gt;&lt;wsp:rsid wsp:val=&quot;27F56D5C&quot;/&gt;&lt;wsp:rsid wsp:val=&quot;27F664ED&quot;/&gt;&lt;wsp:rsid wsp:val=&quot;28013805&quot;/&gt;&lt;wsp:rsid wsp:val=&quot;28026509&quot;/&gt;&lt;wsp:rsid wsp:val=&quot;28320BE2&quot;/&gt;&lt;wsp:rsid wsp:val=&quot;283578AF&quot;/&gt;&lt;wsp:rsid wsp:val=&quot;283A4B10&quot;/&gt;&lt;wsp:rsid wsp:val=&quot;285052E6&quot;/&gt;&lt;wsp:rsid wsp:val=&quot;28644E37&quot;/&gt;&lt;wsp:rsid wsp:val=&quot;28656703&quot;/&gt;&lt;wsp:rsid wsp:val=&quot;287846F1&quot;/&gt;&lt;wsp:rsid wsp:val=&quot;288070BA&quot;/&gt;&lt;wsp:rsid wsp:val=&quot;288167A5&quot;/&gt;&lt;wsp:rsid wsp:val=&quot;289610A1&quot;/&gt;&lt;wsp:rsid wsp:val=&quot;289C0EE5&quot;/&gt;&lt;wsp:rsid wsp:val=&quot;289E2B97&quot;/&gt;&lt;wsp:rsid wsp:val=&quot;28A5366B&quot;/&gt;&lt;wsp:rsid wsp:val=&quot;28B0281A&quot;/&gt;&lt;wsp:rsid wsp:val=&quot;28B42D7A&quot;/&gt;&lt;wsp:rsid wsp:val=&quot;28B43D66&quot;/&gt;&lt;wsp:rsid wsp:val=&quot;28B70747&quot;/&gt;&lt;wsp:rsid wsp:val=&quot;28D62DED&quot;/&gt;&lt;wsp:rsid wsp:val=&quot;28DD631D&quot;/&gt;&lt;wsp:rsid wsp:val=&quot;290A3A92&quot;/&gt;&lt;wsp:rsid wsp:val=&quot;294D0FA4&quot;/&gt;&lt;wsp:rsid wsp:val=&quot;296D0D43&quot;/&gt;&lt;wsp:rsid wsp:val=&quot;29786217&quot;/&gt;&lt;wsp:rsid wsp:val=&quot;29804DAE&quot;/&gt;&lt;wsp:rsid wsp:val=&quot;29897B04&quot;/&gt;&lt;wsp:rsid wsp:val=&quot;29957EED&quot;/&gt;&lt;wsp:rsid wsp:val=&quot;29AA542D&quot;/&gt;&lt;wsp:rsid wsp:val=&quot;29B175FF&quot;/&gt;&lt;wsp:rsid wsp:val=&quot;29D77668&quot;/&gt;&lt;wsp:rsid wsp:val=&quot;2A105E13&quot;/&gt;&lt;wsp:rsid wsp:val=&quot;2A132B05&quot;/&gt;&lt;wsp:rsid wsp:val=&quot;2A173F4D&quot;/&gt;&lt;wsp:rsid wsp:val=&quot;2A580825&quot;/&gt;&lt;wsp:rsid wsp:val=&quot;2A6C41F0&quot;/&gt;&lt;wsp:rsid wsp:val=&quot;2A6E0982&quot;/&gt;&lt;wsp:rsid wsp:val=&quot;2A6E4F05&quot;/&gt;&lt;wsp:rsid wsp:val=&quot;2A7570DF&quot;/&gt;&lt;wsp:rsid wsp:val=&quot;2A7809B4&quot;/&gt;&lt;wsp:rsid wsp:val=&quot;2A7B0AFE&quot;/&gt;&lt;wsp:rsid wsp:val=&quot;2A8336F1&quot;/&gt;&lt;wsp:rsid wsp:val=&quot;2A86601E&quot;/&gt;&lt;wsp:rsid wsp:val=&quot;2AC348AE&quot;/&gt;&lt;wsp:rsid wsp:val=&quot;2AE41BD7&quot;/&gt;&lt;wsp:rsid wsp:val=&quot;2AEC6A6D&quot;/&gt;&lt;wsp:rsid wsp:val=&quot;2AF061CE&quot;/&gt;&lt;wsp:rsid wsp:val=&quot;2AF574AB&quot;/&gt;&lt;wsp:rsid wsp:val=&quot;2B1F23DC&quot;/&gt;&lt;wsp:rsid wsp:val=&quot;2B2334B2&quot;/&gt;&lt;wsp:rsid wsp:val=&quot;2B2522F0&quot;/&gt;&lt;wsp:rsid wsp:val=&quot;2B4555B9&quot;/&gt;&lt;wsp:rsid wsp:val=&quot;2B513E12&quot;/&gt;&lt;wsp:rsid wsp:val=&quot;2B772411&quot;/&gt;&lt;wsp:rsid wsp:val=&quot;2B796CF5&quot;/&gt;&lt;wsp:rsid wsp:val=&quot;2B8830DB&quot;/&gt;&lt;wsp:rsid wsp:val=&quot;2B8B78CB&quot;/&gt;&lt;wsp:rsid wsp:val=&quot;2BA44409&quot;/&gt;&lt;wsp:rsid wsp:val=&quot;2BAF081A&quot;/&gt;&lt;wsp:rsid wsp:val=&quot;2BB36590&quot;/&gt;&lt;wsp:rsid wsp:val=&quot;2BBC545C&quot;/&gt;&lt;wsp:rsid wsp:val=&quot;2BC075FB&quot;/&gt;&lt;wsp:rsid wsp:val=&quot;2BCA3868&quot;/&gt;&lt;wsp:rsid wsp:val=&quot;2BE4234F&quot;/&gt;&lt;wsp:rsid wsp:val=&quot;2BF307BD&quot;/&gt;&lt;wsp:rsid wsp:val=&quot;2C1873BA&quot;/&gt;&lt;wsp:rsid wsp:val=&quot;2C28232F&quot;/&gt;&lt;wsp:rsid wsp:val=&quot;2C2D6C1D&quot;/&gt;&lt;wsp:rsid wsp:val=&quot;2C307633&quot;/&gt;&lt;wsp:rsid wsp:val=&quot;2C315193&quot;/&gt;&lt;wsp:rsid wsp:val=&quot;2C6179DD&quot;/&gt;&lt;wsp:rsid wsp:val=&quot;2C66740F&quot;/&gt;&lt;wsp:rsid wsp:val=&quot;2CA3399A&quot;/&gt;&lt;wsp:rsid wsp:val=&quot;2CBF0327&quot;/&gt;&lt;wsp:rsid wsp:val=&quot;2CC90B87&quot;/&gt;&lt;wsp:rsid wsp:val=&quot;2CCC5A71&quot;/&gt;&lt;wsp:rsid wsp:val=&quot;2CD61208&quot;/&gt;&lt;wsp:rsid wsp:val=&quot;2CDC5268&quot;/&gt;&lt;wsp:rsid wsp:val=&quot;2CDE540F&quot;/&gt;&lt;wsp:rsid wsp:val=&quot;2CE604D6&quot;/&gt;&lt;wsp:rsid wsp:val=&quot;2CFB41E3&quot;/&gt;&lt;wsp:rsid wsp:val=&quot;2CFF0DC2&quot;/&gt;&lt;wsp:rsid wsp:val=&quot;2D187296&quot;/&gt;&lt;wsp:rsid wsp:val=&quot;2D353E3D&quot;/&gt;&lt;wsp:rsid wsp:val=&quot;2D3556F8&quot;/&gt;&lt;wsp:rsid wsp:val=&quot;2D635F06&quot;/&gt;&lt;wsp:rsid wsp:val=&quot;2D741F38&quot;/&gt;&lt;wsp:rsid wsp:val=&quot;2D756283&quot;/&gt;&lt;wsp:rsid wsp:val=&quot;2D87282C&quot;/&gt;&lt;wsp:rsid wsp:val=&quot;2DB101AF&quot;/&gt;&lt;wsp:rsid wsp:val=&quot;2DB50F48&quot;/&gt;&lt;wsp:rsid wsp:val=&quot;2DB62C7B&quot;/&gt;&lt;wsp:rsid wsp:val=&quot;2DCA3E0A&quot;/&gt;&lt;wsp:rsid wsp:val=&quot;2DDE5896&quot;/&gt;&lt;wsp:rsid wsp:val=&quot;2DF60AC6&quot;/&gt;&lt;wsp:rsid wsp:val=&quot;2DFE4CC0&quot;/&gt;&lt;wsp:rsid wsp:val=&quot;2E012801&quot;/&gt;&lt;wsp:rsid wsp:val=&quot;2E0B42CE&quot;/&gt;&lt;wsp:rsid wsp:val=&quot;2E1A4CF9&quot;/&gt;&lt;wsp:rsid wsp:val=&quot;2E373C5D&quot;/&gt;&lt;wsp:rsid wsp:val=&quot;2E627814&quot;/&gt;&lt;wsp:rsid wsp:val=&quot;2E9032BF&quot;/&gt;&lt;wsp:rsid wsp:val=&quot;2E953083&quot;/&gt;&lt;wsp:rsid wsp:val=&quot;2E996A00&quot;/&gt;&lt;wsp:rsid wsp:val=&quot;2EA40757&quot;/&gt;&lt;wsp:rsid wsp:val=&quot;2EBD48C6&quot;/&gt;&lt;wsp:rsid wsp:val=&quot;2EC2690A&quot;/&gt;&lt;wsp:rsid wsp:val=&quot;2EC571FC&quot;/&gt;&lt;wsp:rsid wsp:val=&quot;2ECE77B5&quot;/&gt;&lt;wsp:rsid wsp:val=&quot;2ED62F12&quot;/&gt;&lt;wsp:rsid wsp:val=&quot;2EE2757D&quot;/&gt;&lt;wsp:rsid wsp:val=&quot;2EE7152F&quot;/&gt;&lt;wsp:rsid wsp:val=&quot;2F096F62&quot;/&gt;&lt;wsp:rsid wsp:val=&quot;2F454149&quot;/&gt;&lt;wsp:rsid wsp:val=&quot;2F49413B&quot;/&gt;&lt;wsp:rsid wsp:val=&quot;2F5D21A0&quot;/&gt;&lt;wsp:rsid wsp:val=&quot;2F6D2413&quot;/&gt;&lt;wsp:rsid wsp:val=&quot;2F96469A&quot;/&gt;&lt;wsp:rsid wsp:val=&quot;2FAA5F6C&quot;/&gt;&lt;wsp:rsid wsp:val=&quot;2FAF4218&quot;/&gt;&lt;wsp:rsid wsp:val=&quot;2FBE231A&quot;/&gt;&lt;wsp:rsid wsp:val=&quot;2FBE4306&quot;/&gt;&lt;wsp:rsid wsp:val=&quot;2FCA6146&quot;/&gt;&lt;wsp:rsid wsp:val=&quot;2FE5373C&quot;/&gt;&lt;wsp:rsid wsp:val=&quot;30096E06&quot;/&gt;&lt;wsp:rsid wsp:val=&quot;300E61AD&quot;/&gt;&lt;wsp:rsid wsp:val=&quot;30107B11&quot;/&gt;&lt;wsp:rsid wsp:val=&quot;30507A75&quot;/&gt;&lt;wsp:rsid wsp:val=&quot;306B10A0&quot;/&gt;&lt;wsp:rsid wsp:val=&quot;30961952&quot;/&gt;&lt;wsp:rsid wsp:val=&quot;30B46494&quot;/&gt;&lt;wsp:rsid wsp:val=&quot;30DF1D98&quot;/&gt;&lt;wsp:rsid wsp:val=&quot;30EE0693&quot;/&gt;&lt;wsp:rsid wsp:val=&quot;310C772E&quot;/&gt;&lt;wsp:rsid wsp:val=&quot;31262634&quot;/&gt;&lt;wsp:rsid wsp:val=&quot;313B4549&quot;/&gt;&lt;wsp:rsid wsp:val=&quot;313E2566&quot;/&gt;&lt;wsp:rsid wsp:val=&quot;31477B01&quot;/&gt;&lt;wsp:rsid wsp:val=&quot;316361AA&quot;/&gt;&lt;wsp:rsid wsp:val=&quot;31687E7F&quot;/&gt;&lt;wsp:rsid wsp:val=&quot;316D33EB&quot;/&gt;&lt;wsp:rsid wsp:val=&quot;318B20AB&quot;/&gt;&lt;wsp:rsid wsp:val=&quot;318C3541&quot;/&gt;&lt;wsp:rsid wsp:val=&quot;31916D1E&quot;/&gt;&lt;wsp:rsid wsp:val=&quot;31CA602B&quot;/&gt;&lt;wsp:rsid wsp:val=&quot;31CE07DB&quot;/&gt;&lt;wsp:rsid wsp:val=&quot;31D14A53&quot;/&gt;&lt;wsp:rsid wsp:val=&quot;31EB1126&quot;/&gt;&lt;wsp:rsid wsp:val=&quot;3221254D&quot;/&gt;&lt;wsp:rsid wsp:val=&quot;32236AD2&quot;/&gt;&lt;wsp:rsid wsp:val=&quot;32274F9E&quot;/&gt;&lt;wsp:rsid wsp:val=&quot;3232382C&quot;/&gt;&lt;wsp:rsid wsp:val=&quot;324049EB&quot;/&gt;&lt;wsp:rsid wsp:val=&quot;325336EB&quot;/&gt;&lt;wsp:rsid wsp:val=&quot;325A4A53&quot;/&gt;&lt;wsp:rsid wsp:val=&quot;325D122B&quot;/&gt;&lt;wsp:rsid wsp:val=&quot;326D1736&quot;/&gt;&lt;wsp:rsid wsp:val=&quot;3270707D&quot;/&gt;&lt;wsp:rsid wsp:val=&quot;327563B7&quot;/&gt;&lt;wsp:rsid wsp:val=&quot;3283787D&quot;/&gt;&lt;wsp:rsid wsp:val=&quot;328940F5&quot;/&gt;&lt;wsp:rsid wsp:val=&quot;329E66E9&quot;/&gt;&lt;wsp:rsid wsp:val=&quot;32A90452&quot;/&gt;&lt;wsp:rsid wsp:val=&quot;32B057FB&quot;/&gt;&lt;wsp:rsid wsp:val=&quot;32BE38B7&quot;/&gt;&lt;wsp:rsid wsp:val=&quot;32C45F4F&quot;/&gt;&lt;wsp:rsid wsp:val=&quot;32D36B68&quot;/&gt;&lt;wsp:rsid wsp:val=&quot;32D72098&quot;/&gt;&lt;wsp:rsid wsp:val=&quot;32D93371&quot;/&gt;&lt;wsp:rsid wsp:val=&quot;32E913FB&quot;/&gt;&lt;wsp:rsid wsp:val=&quot;3315565C&quot;/&gt;&lt;wsp:rsid wsp:val=&quot;33220DE2&quot;/&gt;&lt;wsp:rsid wsp:val=&quot;333671AD&quot;/&gt;&lt;wsp:rsid wsp:val=&quot;3346560A&quot;/&gt;&lt;wsp:rsid wsp:val=&quot;334D0D5C&quot;/&gt;&lt;wsp:rsid wsp:val=&quot;33563D23&quot;/&gt;&lt;wsp:rsid wsp:val=&quot;335D575C&quot;/&gt;&lt;wsp:rsid wsp:val=&quot;3380788B&quot;/&gt;&lt;wsp:rsid wsp:val=&quot;33854315&quot;/&gt;&lt;wsp:rsid wsp:val=&quot;33912BBF&quot;/&gt;&lt;wsp:rsid wsp:val=&quot;339C4A34&quot;/&gt;&lt;wsp:rsid wsp:val=&quot;33BA470D&quot;/&gt;&lt;wsp:rsid wsp:val=&quot;33BD2ADC&quot;/&gt;&lt;wsp:rsid wsp:val=&quot;33D243CE&quot;/&gt;&lt;wsp:rsid wsp:val=&quot;33EB1C35&quot;/&gt;&lt;wsp:rsid wsp:val=&quot;340516D8&quot;/&gt;&lt;wsp:rsid wsp:val=&quot;34197377&quot;/&gt;&lt;wsp:rsid wsp:val=&quot;341D3610&quot;/&gt;&lt;wsp:rsid wsp:val=&quot;342041D8&quot;/&gt;&lt;wsp:rsid wsp:val=&quot;342474FE&quot;/&gt;&lt;wsp:rsid wsp:val=&quot;342535DA&quot;/&gt;&lt;wsp:rsid wsp:val=&quot;34412FF9&quot;/&gt;&lt;wsp:rsid wsp:val=&quot;344C331D&quot;/&gt;&lt;wsp:rsid wsp:val=&quot;34836F2A&quot;/&gt;&lt;wsp:rsid wsp:val=&quot;348A7FCF&quot;/&gt;&lt;wsp:rsid wsp:val=&quot;34B53C89&quot;/&gt;&lt;wsp:rsid wsp:val=&quot;34CA5D80&quot;/&gt;&lt;wsp:rsid wsp:val=&quot;34D06DE5&quot;/&gt;&lt;wsp:rsid wsp:val=&quot;34D168E4&quot;/&gt;&lt;wsp:rsid wsp:val=&quot;34D2717E&quot;/&gt;&lt;wsp:rsid wsp:val=&quot;34E2259A&quot;/&gt;&lt;wsp:rsid wsp:val=&quot;35180C66&quot;/&gt;&lt;wsp:rsid wsp:val=&quot;35262FB2&quot;/&gt;&lt;wsp:rsid wsp:val=&quot;352667A0&quot;/&gt;&lt;wsp:rsid wsp:val=&quot;35525C3B&quot;/&gt;&lt;wsp:rsid wsp:val=&quot;355A1C50&quot;/&gt;&lt;wsp:rsid wsp:val=&quot;35663310&quot;/&gt;&lt;wsp:rsid wsp:val=&quot;358444B1&quot;/&gt;&lt;wsp:rsid wsp:val=&quot;358C17F7&quot;/&gt;&lt;wsp:rsid wsp:val=&quot;359711D6&quot;/&gt;&lt;wsp:rsid wsp:val=&quot;35AC0038&quot;/&gt;&lt;wsp:rsid wsp:val=&quot;35C0001A&quot;/&gt;&lt;wsp:rsid wsp:val=&quot;35C86EDD&quot;/&gt;&lt;wsp:rsid wsp:val=&quot;35CC03C9&quot;/&gt;&lt;wsp:rsid wsp:val=&quot;35CC7BC3&quot;/&gt;&lt;wsp:rsid wsp:val=&quot;35CD7E7A&quot;/&gt;&lt;wsp:rsid wsp:val=&quot;35D443B8&quot;/&gt;&lt;wsp:rsid wsp:val=&quot;35E16D40&quot;/&gt;&lt;wsp:rsid wsp:val=&quot;35E5559A&quot;/&gt;&lt;wsp:rsid wsp:val=&quot;360D7565&quot;/&gt;&lt;wsp:rsid wsp:val=&quot;3611700D&quot;/&gt;&lt;wsp:rsid wsp:val=&quot;361E2C44&quot;/&gt;&lt;wsp:rsid wsp:val=&quot;36296434&quot;/&gt;&lt;wsp:rsid wsp:val=&quot;36394E35&quot;/&gt;&lt;wsp:rsid wsp:val=&quot;364A0EE9&quot;/&gt;&lt;wsp:rsid wsp:val=&quot;364B7ACB&quot;/&gt;&lt;wsp:rsid wsp:val=&quot;36511B5F&quot;/&gt;&lt;wsp:rsid wsp:val=&quot;36617645&quot;/&gt;&lt;wsp:rsid wsp:val=&quot;36834BC6&quot;/&gt;&lt;wsp:rsid wsp:val=&quot;36BB5A66&quot;/&gt;&lt;wsp:rsid wsp:val=&quot;36C0341A&quot;/&gt;&lt;wsp:rsid wsp:val=&quot;36C30641&quot;/&gt;&lt;wsp:rsid wsp:val=&quot;36CB4DE4&quot;/&gt;&lt;wsp:rsid wsp:val=&quot;36F0697F&quot;/&gt;&lt;wsp:rsid wsp:val=&quot;371B1EE3&quot;/&gt;&lt;wsp:rsid wsp:val=&quot;372C39D8&quot;/&gt;&lt;wsp:rsid wsp:val=&quot;373E7668&quot;/&gt;&lt;wsp:rsid wsp:val=&quot;377F2CC2&quot;/&gt;&lt;wsp:rsid wsp:val=&quot;379C5FF2&quot;/&gt;&lt;wsp:rsid wsp:val=&quot;38064774&quot;/&gt;&lt;wsp:rsid wsp:val=&quot;380A7E5C&quot;/&gt;&lt;wsp:rsid wsp:val=&quot;380F3E29&quot;/&gt;&lt;wsp:rsid wsp:val=&quot;381B7CD0&quot;/&gt;&lt;wsp:rsid wsp:val=&quot;38552C62&quot;/&gt;&lt;wsp:rsid wsp:val=&quot;38590BDF&quot;/&gt;&lt;wsp:rsid wsp:val=&quot;38670DCF&quot;/&gt;&lt;wsp:rsid wsp:val=&quot;3872286A&quot;/&gt;&lt;wsp:rsid wsp:val=&quot;3875238B&quot;/&gt;&lt;wsp:rsid wsp:val=&quot;38793A6D&quot;/&gt;&lt;wsp:rsid wsp:val=&quot;38A11084&quot;/&gt;&lt;wsp:rsid wsp:val=&quot;38A42EF7&quot;/&gt;&lt;wsp:rsid wsp:val=&quot;38AC7E22&quot;/&gt;&lt;wsp:rsid wsp:val=&quot;38B67022&quot;/&gt;&lt;wsp:rsid wsp:val=&quot;38EE61B4&quot;/&gt;&lt;wsp:rsid wsp:val=&quot;391960C0&quot;/&gt;&lt;wsp:rsid wsp:val=&quot;39230D3C&quot;/&gt;&lt;wsp:rsid wsp:val=&quot;39250130&quot;/&gt;&lt;wsp:rsid wsp:val=&quot;393B4C83&quot;/&gt;&lt;wsp:rsid wsp:val=&quot;394350DE&quot;/&gt;&lt;wsp:rsid wsp:val=&quot;394F22C0&quot;/&gt;&lt;wsp:rsid wsp:val=&quot;39653929&quot;/&gt;&lt;wsp:rsid wsp:val=&quot;398B7F27&quot;/&gt;&lt;wsp:rsid wsp:val=&quot;398E7EC9&quot;/&gt;&lt;wsp:rsid wsp:val=&quot;399928EC&quot;/&gt;&lt;wsp:rsid wsp:val=&quot;39A15325&quot;/&gt;&lt;wsp:rsid wsp:val=&quot;39A97FEC&quot;/&gt;&lt;wsp:rsid wsp:val=&quot;39AC308E&quot;/&gt;&lt;wsp:rsid wsp:val=&quot;39B830C1&quot;/&gt;&lt;wsp:rsid wsp:val=&quot;39BD2EC8&quot;/&gt;&lt;wsp:rsid wsp:val=&quot;39CF2104&quot;/&gt;&lt;wsp:rsid wsp:val=&quot;39E84C38&quot;/&gt;&lt;wsp:rsid wsp:val=&quot;39E93C29&quot;/&gt;&lt;wsp:rsid wsp:val=&quot;39FE2ABB&quot;/&gt;&lt;wsp:rsid wsp:val=&quot;39FE4212&quot;/&gt;&lt;wsp:rsid wsp:val=&quot;3A103E6A&quot;/&gt;&lt;wsp:rsid wsp:val=&quot;3A29391B&quot;/&gt;&lt;wsp:rsid wsp:val=&quot;3A2962E6&quot;/&gt;&lt;wsp:rsid wsp:val=&quot;3A382FD4&quot;/&gt;&lt;wsp:rsid wsp:val=&quot;3A3C1CED&quot;/&gt;&lt;wsp:rsid wsp:val=&quot;3A490415&quot;/&gt;&lt;wsp:rsid wsp:val=&quot;3A5A2135&quot;/&gt;&lt;wsp:rsid wsp:val=&quot;3A5B3665&quot;/&gt;&lt;wsp:rsid wsp:val=&quot;3A681935&quot;/&gt;&lt;wsp:rsid wsp:val=&quot;3A716F6E&quot;/&gt;&lt;wsp:rsid wsp:val=&quot;3A75229E&quot;/&gt;&lt;wsp:rsid wsp:val=&quot;3AB243CB&quot;/&gt;&lt;wsp:rsid wsp:val=&quot;3ABC39C2&quot;/&gt;&lt;wsp:rsid wsp:val=&quot;3AC909E9&quot;/&gt;&lt;wsp:rsid wsp:val=&quot;3ACC109A&quot;/&gt;&lt;wsp:rsid wsp:val=&quot;3AD06918&quot;/&gt;&lt;wsp:rsid wsp:val=&quot;3AEC2531&quot;/&gt;&lt;wsp:rsid wsp:val=&quot;3AFC47BB&quot;/&gt;&lt;wsp:rsid wsp:val=&quot;3B2A166C&quot;/&gt;&lt;wsp:rsid wsp:val=&quot;3B345461&quot;/&gt;&lt;wsp:rsid wsp:val=&quot;3B3945C7&quot;/&gt;&lt;wsp:rsid wsp:val=&quot;3B464E12&quot;/&gt;&lt;wsp:rsid wsp:val=&quot;3B51797C&quot;/&gt;&lt;wsp:rsid wsp:val=&quot;3B5C7BC0&quot;/&gt;&lt;wsp:rsid wsp:val=&quot;3B60644E&quot;/&gt;&lt;wsp:rsid wsp:val=&quot;3B66750C&quot;/&gt;&lt;wsp:rsid wsp:val=&quot;3B7D5463&quot;/&gt;&lt;wsp:rsid wsp:val=&quot;3B8359A0&quot;/&gt;&lt;wsp:rsid wsp:val=&quot;3B897493&quot;/&gt;&lt;wsp:rsid wsp:val=&quot;3BA216D2&quot;/&gt;&lt;wsp:rsid wsp:val=&quot;3BAE1370&quot;/&gt;&lt;wsp:rsid wsp:val=&quot;3BBC0291&quot;/&gt;&lt;wsp:rsid wsp:val=&quot;3BCD3456&quot;/&gt;&lt;wsp:rsid wsp:val=&quot;3BD501C9&quot;/&gt;&lt;wsp:rsid wsp:val=&quot;3BE0247D&quot;/&gt;&lt;wsp:rsid wsp:val=&quot;3BE769BC&quot;/&gt;&lt;wsp:rsid wsp:val=&quot;3BEB3217&quot;/&gt;&lt;wsp:rsid wsp:val=&quot;3BF73B0A&quot;/&gt;&lt;wsp:rsid wsp:val=&quot;3BFD3A38&quot;/&gt;&lt;wsp:rsid wsp:val=&quot;3C185764&quot;/&gt;&lt;wsp:rsid wsp:val=&quot;3C1C7184&quot;/&gt;&lt;wsp:rsid wsp:val=&quot;3C1D4C47&quot;/&gt;&lt;wsp:rsid wsp:val=&quot;3C293519&quot;/&gt;&lt;wsp:rsid wsp:val=&quot;3C2D3F94&quot;/&gt;&lt;wsp:rsid wsp:val=&quot;3C3218A6&quot;/&gt;&lt;wsp:rsid wsp:val=&quot;3C450FF4&quot;/&gt;&lt;wsp:rsid wsp:val=&quot;3C5C2A95&quot;/&gt;&lt;wsp:rsid wsp:val=&quot;3C7C0B2F&quot;/&gt;&lt;wsp:rsid wsp:val=&quot;3CBB248A&quot;/&gt;&lt;wsp:rsid wsp:val=&quot;3CCD40DC&quot;/&gt;&lt;wsp:rsid wsp:val=&quot;3CED54C5&quot;/&gt;&lt;wsp:rsid wsp:val=&quot;3CFC4D4C&quot;/&gt;&lt;wsp:rsid wsp:val=&quot;3D185EBE&quot;/&gt;&lt;wsp:rsid wsp:val=&quot;3D2C7A09&quot;/&gt;&lt;wsp:rsid wsp:val=&quot;3D36020E&quot;/&gt;&lt;wsp:rsid wsp:val=&quot;3D3C77C6&quot;/&gt;&lt;wsp:rsid wsp:val=&quot;3D421D50&quot;/&gt;&lt;wsp:rsid wsp:val=&quot;3D5E022D&quot;/&gt;&lt;wsp:rsid wsp:val=&quot;3D6E6E62&quot;/&gt;&lt;wsp:rsid wsp:val=&quot;3D744BE4&quot;/&gt;&lt;wsp:rsid wsp:val=&quot;3D9961CA&quot;/&gt;&lt;wsp:rsid wsp:val=&quot;3DDF5176&quot;/&gt;&lt;wsp:rsid wsp:val=&quot;3DE12ABB&quot;/&gt;&lt;wsp:rsid wsp:val=&quot;3DE731D2&quot;/&gt;&lt;wsp:rsid wsp:val=&quot;3DF67B40&quot;/&gt;&lt;wsp:rsid wsp:val=&quot;3DF8056E&quot;/&gt;&lt;wsp:rsid wsp:val=&quot;3DF83189&quot;/&gt;&lt;wsp:rsid wsp:val=&quot;3E1E4B98&quot;/&gt;&lt;wsp:rsid wsp:val=&quot;3E3923F7&quot;/&gt;&lt;wsp:rsid wsp:val=&quot;3E603982&quot;/&gt;&lt;wsp:rsid wsp:val=&quot;3E650A50&quot;/&gt;&lt;wsp:rsid wsp:val=&quot;3E6A5A35&quot;/&gt;&lt;wsp:rsid wsp:val=&quot;3E805805&quot;/&gt;&lt;wsp:rsid wsp:val=&quot;3E910130&quot;/&gt;&lt;wsp:rsid wsp:val=&quot;3E940E36&quot;/&gt;&lt;wsp:rsid wsp:val=&quot;3EB76710&quot;/&gt;&lt;wsp:rsid wsp:val=&quot;3EC43219&quot;/&gt;&lt;wsp:rsid wsp:val=&quot;3EC501D9&quot;/&gt;&lt;wsp:rsid wsp:val=&quot;3EC834A5&quot;/&gt;&lt;wsp:rsid wsp:val=&quot;3ED52563&quot;/&gt;&lt;wsp:rsid wsp:val=&quot;3EDA2743&quot;/&gt;&lt;wsp:rsid wsp:val=&quot;3EE57A99&quot;/&gt;&lt;wsp:rsid wsp:val=&quot;3EEE2410&quot;/&gt;&lt;wsp:rsid wsp:val=&quot;3EF945C9&quot;/&gt;&lt;wsp:rsid wsp:val=&quot;3F227250&quot;/&gt;&lt;wsp:rsid wsp:val=&quot;3F240081&quot;/&gt;&lt;wsp:rsid wsp:val=&quot;3F496C6F&quot;/&gt;&lt;wsp:rsid wsp:val=&quot;3F60615E&quot;/&gt;&lt;wsp:rsid wsp:val=&quot;3F784BB7&quot;/&gt;&lt;wsp:rsid wsp:val=&quot;3F7A31C3&quot;/&gt;&lt;wsp:rsid wsp:val=&quot;3FA37C20&quot;/&gt;&lt;wsp:rsid wsp:val=&quot;3FC2130B&quot;/&gt;&lt;wsp:rsid wsp:val=&quot;3FC84407&quot;/&gt;&lt;wsp:rsid wsp:val=&quot;3FE96B44&quot;/&gt;&lt;wsp:rsid wsp:val=&quot;3FFB5B08&quot;/&gt;&lt;wsp:rsid wsp:val=&quot;400329DE&quot;/&gt;&lt;wsp:rsid wsp:val=&quot;402B29C8&quot;/&gt;&lt;wsp:rsid wsp:val=&quot;405A5447&quot;/&gt;&lt;wsp:rsid wsp:val=&quot;4071035E&quot;/&gt;&lt;wsp:rsid wsp:val=&quot;40742221&quot;/&gt;&lt;wsp:rsid wsp:val=&quot;407838E3&quot;/&gt;&lt;wsp:rsid wsp:val=&quot;407A3CA8&quot;/&gt;&lt;wsp:rsid wsp:val=&quot;408524BC&quot;/&gt;&lt;wsp:rsid wsp:val=&quot;40991432&quot;/&gt;&lt;wsp:rsid wsp:val=&quot;409A0D82&quot;/&gt;&lt;wsp:rsid wsp:val=&quot;40BC358D&quot;/&gt;&lt;wsp:rsid wsp:val=&quot;40BD56D3&quot;/&gt;&lt;wsp:rsid wsp:val=&quot;40CE5D59&quot;/&gt;&lt;wsp:rsid wsp:val=&quot;4142109D&quot;/&gt;&lt;wsp:rsid wsp:val=&quot;416D0004&quot;/&gt;&lt;wsp:rsid wsp:val=&quot;416F1C1A&quot;/&gt;&lt;wsp:rsid wsp:val=&quot;417A3701&quot;/&gt;&lt;wsp:rsid wsp:val=&quot;41A6475A&quot;/&gt;&lt;wsp:rsid wsp:val=&quot;41C95C9C&quot;/&gt;&lt;wsp:rsid wsp:val=&quot;41CE3674&quot;/&gt;&lt;wsp:rsid wsp:val=&quot;41D44A7E&quot;/&gt;&lt;wsp:rsid wsp:val=&quot;41DD7D8B&quot;/&gt;&lt;wsp:rsid wsp:val=&quot;41FB13B4&quot;/&gt;&lt;wsp:rsid wsp:val=&quot;421E7BCF&quot;/&gt;&lt;wsp:rsid wsp:val=&quot;42242D23&quot;/&gt;&lt;wsp:rsid wsp:val=&quot;424213C1&quot;/&gt;&lt;wsp:rsid wsp:val=&quot;42462AC1&quot;/&gt;&lt;wsp:rsid wsp:val=&quot;426C7481&quot;/&gt;&lt;wsp:rsid wsp:val=&quot;427F687F&quot;/&gt;&lt;wsp:rsid wsp:val=&quot;429118E9&quot;/&gt;&lt;wsp:rsid wsp:val=&quot;42987E61&quot;/&gt;&lt;wsp:rsid wsp:val=&quot;42C045E9&quot;/&gt;&lt;wsp:rsid wsp:val=&quot;42CE3BAF&quot;/&gt;&lt;wsp:rsid wsp:val=&quot;42ED61EA&quot;/&gt;&lt;wsp:rsid wsp:val=&quot;43215A8B&quot;/&gt;&lt;wsp:rsid wsp:val=&quot;43254E37&quot;/&gt;&lt;wsp:rsid wsp:val=&quot;433E5CF3&quot;/&gt;&lt;wsp:rsid wsp:val=&quot;434368A2&quot;/&gt;&lt;wsp:rsid wsp:val=&quot;43610493&quot;/&gt;&lt;wsp:rsid wsp:val=&quot;436E57B2&quot;/&gt;&lt;wsp:rsid wsp:val=&quot;43867C63&quot;/&gt;&lt;wsp:rsid wsp:val=&quot;43957C89&quot;/&gt;&lt;wsp:rsid wsp:val=&quot;43990708&quot;/&gt;&lt;wsp:rsid wsp:val=&quot;43A21D81&quot;/&gt;&lt;wsp:rsid wsp:val=&quot;43B0429F&quot;/&gt;&lt;wsp:rsid wsp:val=&quot;43B119C2&quot;/&gt;&lt;wsp:rsid wsp:val=&quot;43CE2B84&quot;/&gt;&lt;wsp:rsid wsp:val=&quot;43E223AC&quot;/&gt;&lt;wsp:rsid wsp:val=&quot;43E91CC5&quot;/&gt;&lt;wsp:rsid wsp:val=&quot;44153657&quot;/&gt;&lt;wsp:rsid wsp:val=&quot;44166129&quot;/&gt;&lt;wsp:rsid wsp:val=&quot;441960B0&quot;/&gt;&lt;wsp:rsid wsp:val=&quot;441F61F5&quot;/&gt;&lt;wsp:rsid wsp:val=&quot;443800D2&quot;/&gt;&lt;wsp:rsid wsp:val=&quot;443A74DF&quot;/&gt;&lt;wsp:rsid wsp:val=&quot;44580C65&quot;/&gt;&lt;wsp:rsid wsp:val=&quot;445843C4&quot;/&gt;&lt;wsp:rsid wsp:val=&quot;449666E2&quot;/&gt;&lt;wsp:rsid wsp:val=&quot;449F0E14&quot;/&gt;&lt;wsp:rsid wsp:val=&quot;44A31A4D&quot;/&gt;&lt;wsp:rsid wsp:val=&quot;44A6157C&quot;/&gt;&lt;wsp:rsid wsp:val=&quot;44FB24E3&quot;/&gt;&lt;wsp:rsid wsp:val=&quot;450B6611&quot;/&gt;&lt;wsp:rsid wsp:val=&quot;45184E94&quot;/&gt;&lt;wsp:rsid wsp:val=&quot;45254F66&quot;/&gt;&lt;wsp:rsid wsp:val=&quot;45343181&quot;/&gt;&lt;wsp:rsid wsp:val=&quot;453D4BDF&quot;/&gt;&lt;wsp:rsid wsp:val=&quot;454047F1&quot;/&gt;&lt;wsp:rsid wsp:val=&quot;454D0722&quot;/&gt;&lt;wsp:rsid wsp:val=&quot;455B0BB7&quot;/&gt;&lt;wsp:rsid wsp:val=&quot;45680967&quot;/&gt;&lt;wsp:rsid wsp:val=&quot;456D2660&quot;/&gt;&lt;wsp:rsid wsp:val=&quot;458C097E&quot;/&gt;&lt;wsp:rsid wsp:val=&quot;459434B3&quot;/&gt;&lt;wsp:rsid wsp:val=&quot;459C77A1&quot;/&gt;&lt;wsp:rsid wsp:val=&quot;45CC6D14&quot;/&gt;&lt;wsp:rsid wsp:val=&quot;45CE4622&quot;/&gt;&lt;wsp:rsid wsp:val=&quot;45CE4DDE&quot;/&gt;&lt;wsp:rsid wsp:val=&quot;45D622E9&quot;/&gt;&lt;wsp:rsid wsp:val=&quot;45E87398&quot;/&gt;&lt;wsp:rsid wsp:val=&quot;45F01901&quot;/&gt;&lt;wsp:rsid wsp:val=&quot;46014BE5&quot;/&gt;&lt;wsp:rsid wsp:val=&quot;460B1ACE&quot;/&gt;&lt;wsp:rsid wsp:val=&quot;460D52BC&quot;/&gt;&lt;wsp:rsid wsp:val=&quot;461350B5&quot;/&gt;&lt;wsp:rsid wsp:val=&quot;46150300&quot;/&gt;&lt;wsp:rsid wsp:val=&quot;461A05D0&quot;/&gt;&lt;wsp:rsid wsp:val=&quot;461B45F1&quot;/&gt;&lt;wsp:rsid wsp:val=&quot;462862F1&quot;/&gt;&lt;wsp:rsid wsp:val=&quot;4637664F&quot;/&gt;&lt;wsp:rsid wsp:val=&quot;464013B8&quot;/&gt;&lt;wsp:rsid wsp:val=&quot;46455C9A&quot;/&gt;&lt;wsp:rsid wsp:val=&quot;46480F7A&quot;/&gt;&lt;wsp:rsid wsp:val=&quot;465850E4&quot;/&gt;&lt;wsp:rsid wsp:val=&quot;465D011D&quot;/&gt;&lt;wsp:rsid wsp:val=&quot;468A7CA4&quot;/&gt;&lt;wsp:rsid wsp:val=&quot;46930E02&quot;/&gt;&lt;wsp:rsid wsp:val=&quot;469D7C62&quot;/&gt;&lt;wsp:rsid wsp:val=&quot;46B240D7&quot;/&gt;&lt;wsp:rsid wsp:val=&quot;46B3261E&quot;/&gt;&lt;wsp:rsid wsp:val=&quot;46B32DBF&quot;/&gt;&lt;wsp:rsid wsp:val=&quot;46BF3847&quot;/&gt;&lt;wsp:rsid wsp:val=&quot;46CD6506&quot;/&gt;&lt;wsp:rsid wsp:val=&quot;46D97588&quot;/&gt;&lt;wsp:rsid wsp:val=&quot;46DD158D&quot;/&gt;&lt;wsp:rsid wsp:val=&quot;46E146B1&quot;/&gt;&lt;wsp:rsid wsp:val=&quot;470025C9&quot;/&gt;&lt;wsp:rsid wsp:val=&quot;47161C73&quot;/&gt;&lt;wsp:rsid wsp:val=&quot;47554B6A&quot;/&gt;&lt;wsp:rsid wsp:val=&quot;47673CD0&quot;/&gt;&lt;wsp:rsid wsp:val=&quot;47775510&quot;/&gt;&lt;wsp:rsid wsp:val=&quot;47836AD2&quot;/&gt;&lt;wsp:rsid wsp:val=&quot;47845432&quot;/&gt;&lt;wsp:rsid wsp:val=&quot;47942549&quot;/&gt;&lt;wsp:rsid wsp:val=&quot;47984F1D&quot;/&gt;&lt;wsp:rsid wsp:val=&quot;479D47A4&quot;/&gt;&lt;wsp:rsid wsp:val=&quot;47BA11C8&quot;/&gt;&lt;wsp:rsid wsp:val=&quot;47C34BC5&quot;/&gt;&lt;wsp:rsid wsp:val=&quot;47C91C44&quot;/&gt;&lt;wsp:rsid wsp:val=&quot;47D22F63&quot;/&gt;&lt;wsp:rsid wsp:val=&quot;47D80D64&quot;/&gt;&lt;wsp:rsid wsp:val=&quot;47DE6567&quot;/&gt;&lt;wsp:rsid wsp:val=&quot;47E44FD9&quot;/&gt;&lt;wsp:rsid wsp:val=&quot;47ED542E&quot;/&gt;&lt;wsp:rsid wsp:val=&quot;47FD706E&quot;/&gt;&lt;wsp:rsid wsp:val=&quot;480A7720&quot;/&gt;&lt;wsp:rsid wsp:val=&quot;480F208D&quot;/&gt;&lt;wsp:rsid wsp:val=&quot;48195B19&quot;/&gt;&lt;wsp:rsid wsp:val=&quot;48310872&quot;/&gt;&lt;wsp:rsid wsp:val=&quot;483B59E7&quot;/&gt;&lt;wsp:rsid wsp:val=&quot;483D030D&quot;/&gt;&lt;wsp:rsid wsp:val=&quot;484C4B76&quot;/&gt;&lt;wsp:rsid wsp:val=&quot;484F3160&quot;/&gt;&lt;wsp:rsid wsp:val=&quot;485028B5&quot;/&gt;&lt;wsp:rsid wsp:val=&quot;486628D9&quot;/&gt;&lt;wsp:rsid wsp:val=&quot;488376AE&quot;/&gt;&lt;wsp:rsid wsp:val=&quot;488745D6&quot;/&gt;&lt;wsp:rsid wsp:val=&quot;489854D4&quot;/&gt;&lt;wsp:rsid wsp:val=&quot;489B46AC&quot;/&gt;&lt;wsp:rsid wsp:val=&quot;48AE70C2&quot;/&gt;&lt;wsp:rsid wsp:val=&quot;48CA4B13&quot;/&gt;&lt;wsp:rsid wsp:val=&quot;48CF0B27&quot;/&gt;&lt;wsp:rsid wsp:val=&quot;48D02151&quot;/&gt;&lt;wsp:rsid wsp:val=&quot;48EE4782&quot;/&gt;&lt;wsp:rsid wsp:val=&quot;48F80AAD&quot;/&gt;&lt;wsp:rsid wsp:val=&quot;491647A6&quot;/&gt;&lt;wsp:rsid wsp:val=&quot;493B00A6&quot;/&gt;&lt;wsp:rsid wsp:val=&quot;495E6963&quot;/&gt;&lt;wsp:rsid wsp:val=&quot;49685583&quot;/&gt;&lt;wsp:rsid wsp:val=&quot;49830130&quot;/&gt;&lt;wsp:rsid wsp:val=&quot;498B3F45&quot;/&gt;&lt;wsp:rsid wsp:val=&quot;49915525&quot;/&gt;&lt;wsp:rsid wsp:val=&quot;49A63A81&quot;/&gt;&lt;wsp:rsid wsp:val=&quot;49D02B11&quot;/&gt;&lt;wsp:rsid wsp:val=&quot;4A1D14E5&quot;/&gt;&lt;wsp:rsid wsp:val=&quot;4A2710F5&quot;/&gt;&lt;wsp:rsid wsp:val=&quot;4A2B1B40&quot;/&gt;&lt;wsp:rsid wsp:val=&quot;4A2F55D8&quot;/&gt;&lt;wsp:rsid wsp:val=&quot;4A343D07&quot;/&gt;&lt;wsp:rsid wsp:val=&quot;4A49269D&quot;/&gt;&lt;wsp:rsid wsp:val=&quot;4A61398D&quot;/&gt;&lt;wsp:rsid wsp:val=&quot;4A65209E&quot;/&gt;&lt;wsp:rsid wsp:val=&quot;4A6D7240&quot;/&gt;&lt;wsp:rsid wsp:val=&quot;4AA475C2&quot;/&gt;&lt;wsp:rsid wsp:val=&quot;4AAF1A8D&quot;/&gt;&lt;wsp:rsid wsp:val=&quot;4ABB29AF&quot;/&gt;&lt;wsp:rsid wsp:val=&quot;4ADD5EA2&quot;/&gt;&lt;wsp:rsid wsp:val=&quot;4AE17548&quot;/&gt;&lt;wsp:rsid wsp:val=&quot;4AE310ED&quot;/&gt;&lt;wsp:rsid wsp:val=&quot;4AF93DB8&quot;/&gt;&lt;wsp:rsid wsp:val=&quot;4AFF41FF&quot;/&gt;&lt;wsp:rsid wsp:val=&quot;4B06489E&quot;/&gt;&lt;wsp:rsid wsp:val=&quot;4B210A5A&quot;/&gt;&lt;wsp:rsid wsp:val=&quot;4B304C9D&quot;/&gt;&lt;wsp:rsid wsp:val=&quot;4B3C54DF&quot;/&gt;&lt;wsp:rsid wsp:val=&quot;4B4E0D32&quot;/&gt;&lt;wsp:rsid wsp:val=&quot;4B4E3379&quot;/&gt;&lt;wsp:rsid wsp:val=&quot;4B503157&quot;/&gt;&lt;wsp:rsid wsp:val=&quot;4B525625&quot;/&gt;&lt;wsp:rsid wsp:val=&quot;4B5A0B51&quot;/&gt;&lt;wsp:rsid wsp:val=&quot;4B6D159B&quot;/&gt;&lt;wsp:rsid wsp:val=&quot;4B9A720B&quot;/&gt;&lt;wsp:rsid wsp:val=&quot;4BA62EC4&quot;/&gt;&lt;wsp:rsid wsp:val=&quot;4BAB4792&quot;/&gt;&lt;wsp:rsid wsp:val=&quot;4BBB1C47&quot;/&gt;&lt;wsp:rsid wsp:val=&quot;4BC07203&quot;/&gt;&lt;wsp:rsid wsp:val=&quot;4BDB010E&quot;/&gt;&lt;wsp:rsid wsp:val=&quot;4BF7650B&quot;/&gt;&lt;wsp:rsid wsp:val=&quot;4BFD5492&quot;/&gt;&lt;wsp:rsid wsp:val=&quot;4C097DAA&quot;/&gt;&lt;wsp:rsid wsp:val=&quot;4C0C41DC&quot;/&gt;&lt;wsp:rsid wsp:val=&quot;4C0D3450&quot;/&gt;&lt;wsp:rsid wsp:val=&quot;4C0E3991&quot;/&gt;&lt;wsp:rsid wsp:val=&quot;4C2E3730&quot;/&gt;&lt;wsp:rsid wsp:val=&quot;4C34693B&quot;/&gt;&lt;wsp:rsid wsp:val=&quot;4C472BC6&quot;/&gt;&lt;wsp:rsid wsp:val=&quot;4C4E645E&quot;/&gt;&lt;wsp:rsid wsp:val=&quot;4C866457&quot;/&gt;&lt;wsp:rsid wsp:val=&quot;4C902066&quot;/&gt;&lt;wsp:rsid wsp:val=&quot;4C9959F1&quot;/&gt;&lt;wsp:rsid wsp:val=&quot;4C9F197E&quot;/&gt;&lt;wsp:rsid wsp:val=&quot;4CD86B34&quot;/&gt;&lt;wsp:rsid wsp:val=&quot;4CE448A5&quot;/&gt;&lt;wsp:rsid wsp:val=&quot;4D0F0339&quot;/&gt;&lt;wsp:rsid wsp:val=&quot;4D1428DC&quot;/&gt;&lt;wsp:rsid wsp:val=&quot;4D1A6503&quot;/&gt;&lt;wsp:rsid wsp:val=&quot;4D1A68DC&quot;/&gt;&lt;wsp:rsid wsp:val=&quot;4D2200D4&quot;/&gt;&lt;wsp:rsid wsp:val=&quot;4D24571E&quot;/&gt;&lt;wsp:rsid wsp:val=&quot;4D356CC0&quot;/&gt;&lt;wsp:rsid wsp:val=&quot;4D3B4910&quot;/&gt;&lt;wsp:rsid wsp:val=&quot;4D4D676D&quot;/&gt;&lt;wsp:rsid wsp:val=&quot;4D5232C0&quot;/&gt;&lt;wsp:rsid wsp:val=&quot;4D5F2E34&quot;/&gt;&lt;wsp:rsid wsp:val=&quot;4D830AAB&quot;/&gt;&lt;wsp:rsid wsp:val=&quot;4D8B57C2&quot;/&gt;&lt;wsp:rsid wsp:val=&quot;4DB2634E&quot;/&gt;&lt;wsp:rsid wsp:val=&quot;4DC42673&quot;/&gt;&lt;wsp:rsid wsp:val=&quot;4DC91809&quot;/&gt;&lt;wsp:rsid wsp:val=&quot;4DCE4C48&quot;/&gt;&lt;wsp:rsid wsp:val=&quot;4E172219&quot;/&gt;&lt;wsp:rsid wsp:val=&quot;4E2D5FD0&quot;/&gt;&lt;wsp:rsid wsp:val=&quot;4E376AA6&quot;/&gt;&lt;wsp:rsid wsp:val=&quot;4E6D28DE&quot;/&gt;&lt;wsp:rsid wsp:val=&quot;4E725F95&quot;/&gt;&lt;wsp:rsid wsp:val=&quot;4E952A6D&quot;/&gt;&lt;wsp:rsid wsp:val=&quot;4EBC24DC&quot;/&gt;&lt;wsp:rsid wsp:val=&quot;4EC727FB&quot;/&gt;&lt;wsp:rsid wsp:val=&quot;4ED153B6&quot;/&gt;&lt;wsp:rsid wsp:val=&quot;4EE315D3&quot;/&gt;&lt;wsp:rsid wsp:val=&quot;4EEF0183&quot;/&gt;&lt;wsp:rsid wsp:val=&quot;4F183D2D&quot;/&gt;&lt;wsp:rsid wsp:val=&quot;4F285056&quot;/&gt;&lt;wsp:rsid wsp:val=&quot;4F292352&quot;/&gt;&lt;wsp:rsid wsp:val=&quot;4F2F7861&quot;/&gt;&lt;wsp:rsid wsp:val=&quot;4F373493&quot;/&gt;&lt;wsp:rsid wsp:val=&quot;4F38181C&quot;/&gt;&lt;wsp:rsid wsp:val=&quot;4F3949A0&quot;/&gt;&lt;wsp:rsid wsp:val=&quot;4F4B3FCB&quot;/&gt;&lt;wsp:rsid wsp:val=&quot;4F7641CB&quot;/&gt;&lt;wsp:rsid wsp:val=&quot;4F980621&quot;/&gt;&lt;wsp:rsid wsp:val=&quot;4FA21FF7&quot;/&gt;&lt;wsp:rsid wsp:val=&quot;4FA63236&quot;/&gt;&lt;wsp:rsid wsp:val=&quot;4FB475BE&quot;/&gt;&lt;wsp:rsid wsp:val=&quot;4FC6742B&quot;/&gt;&lt;wsp:rsid wsp:val=&quot;4FD104BB&quot;/&gt;&lt;wsp:rsid wsp:val=&quot;4FD234E9&quot;/&gt;&lt;wsp:rsid wsp:val=&quot;4FD40742&quot;/&gt;&lt;wsp:rsid wsp:val=&quot;4FE50043&quot;/&gt;&lt;wsp:rsid wsp:val=&quot;4FEF5704&quot;/&gt;&lt;wsp:rsid wsp:val=&quot;4FF91F03&quot;/&gt;&lt;wsp:rsid wsp:val=&quot;50013DA4&quot;/&gt;&lt;wsp:rsid wsp:val=&quot;50093956&quot;/&gt;&lt;wsp:rsid wsp:val=&quot;5043358A&quot;/&gt;&lt;wsp:rsid wsp:val=&quot;50451780&quot;/&gt;&lt;wsp:rsid wsp:val=&quot;504940C6&quot;/&gt;&lt;wsp:rsid wsp:val=&quot;508D1E5F&quot;/&gt;&lt;wsp:rsid wsp:val=&quot;50930B8E&quot;/&gt;&lt;wsp:rsid wsp:val=&quot;50D80FEA&quot;/&gt;&lt;wsp:rsid wsp:val=&quot;50DB2E2A&quot;/&gt;&lt;wsp:rsid wsp:val=&quot;50DC0503&quot;/&gt;&lt;wsp:rsid wsp:val=&quot;51093223&quot;/&gt;&lt;wsp:rsid wsp:val=&quot;5119254B&quot;/&gt;&lt;wsp:rsid wsp:val=&quot;51202B27&quot;/&gt;&lt;wsp:rsid wsp:val=&quot;512910E0&quot;/&gt;&lt;wsp:rsid wsp:val=&quot;514D305D&quot;/&gt;&lt;wsp:rsid wsp:val=&quot;5155338C&quot;/&gt;&lt;wsp:rsid wsp:val=&quot;515F4692&quot;/&gt;&lt;wsp:rsid wsp:val=&quot;51730639&quot;/&gt;&lt;wsp:rsid wsp:val=&quot;51927724&quot;/&gt;&lt;wsp:rsid wsp:val=&quot;51943E9A&quot;/&gt;&lt;wsp:rsid wsp:val=&quot;51B53338&quot;/&gt;&lt;wsp:rsid wsp:val=&quot;51B93F5E&quot;/&gt;&lt;wsp:rsid wsp:val=&quot;51DA7B66&quot;/&gt;&lt;wsp:rsid wsp:val=&quot;51DB400E&quot;/&gt;&lt;wsp:rsid wsp:val=&quot;51E40313&quot;/&gt;&lt;wsp:rsid wsp:val=&quot;51FA78BC&quot;/&gt;&lt;wsp:rsid wsp:val=&quot;521D0A3A&quot;/&gt;&lt;wsp:rsid wsp:val=&quot;522429CD&quot;/&gt;&lt;wsp:rsid wsp:val=&quot;52242CD1&quot;/&gt;&lt;wsp:rsid wsp:val=&quot;522E453F&quot;/&gt;&lt;wsp:rsid wsp:val=&quot;522F07D0&quot;/&gt;&lt;wsp:rsid wsp:val=&quot;52340303&quot;/&gt;&lt;wsp:rsid wsp:val=&quot;523B2360&quot;/&gt;&lt;wsp:rsid wsp:val=&quot;524262DF&quot;/&gt;&lt;wsp:rsid wsp:val=&quot;52484CF2&quot;/&gt;&lt;wsp:rsid wsp:val=&quot;525E44AB&quot;/&gt;&lt;wsp:rsid wsp:val=&quot;526B7531&quot;/&gt;&lt;wsp:rsid wsp:val=&quot;526D1C0F&quot;/&gt;&lt;wsp:rsid wsp:val=&quot;527266B6&quot;/&gt;&lt;wsp:rsid wsp:val=&quot;528C5DC6&quot;/&gt;&lt;wsp:rsid wsp:val=&quot;52957388&quot;/&gt;&lt;wsp:rsid wsp:val=&quot;52A74C8D&quot;/&gt;&lt;wsp:rsid wsp:val=&quot;52B64749&quot;/&gt;&lt;wsp:rsid wsp:val=&quot;52BC7376&quot;/&gt;&lt;wsp:rsid wsp:val=&quot;52BF0988&quot;/&gt;&lt;wsp:rsid wsp:val=&quot;52CA704F&quot;/&gt;&lt;wsp:rsid wsp:val=&quot;52CE25E4&quot;/&gt;&lt;wsp:rsid wsp:val=&quot;52DE6EF2&quot;/&gt;&lt;wsp:rsid wsp:val=&quot;52E111C6&quot;/&gt;&lt;wsp:rsid wsp:val=&quot;52E92E38&quot;/&gt;&lt;wsp:rsid wsp:val=&quot;52EC3549&quot;/&gt;&lt;wsp:rsid wsp:val=&quot;52F56BC4&quot;/&gt;&lt;wsp:rsid wsp:val=&quot;52FB3780&quot;/&gt;&lt;wsp:rsid wsp:val=&quot;531B38B2&quot;/&gt;&lt;wsp:rsid wsp:val=&quot;53230086&quot;/&gt;&lt;wsp:rsid wsp:val=&quot;53405FED&quot;/&gt;&lt;wsp:rsid wsp:val=&quot;53471DB3&quot;/&gt;&lt;wsp:rsid wsp:val=&quot;535C4FF5&quot;/&gt;&lt;wsp:rsid wsp:val=&quot;53734919&quot;/&gt;&lt;wsp:rsid wsp:val=&quot;537F1FBD&quot;/&gt;&lt;wsp:rsid wsp:val=&quot;537F6902&quot;/&gt;&lt;wsp:rsid wsp:val=&quot;53A305F5&quot;/&gt;&lt;wsp:rsid wsp:val=&quot;53C534B6&quot;/&gt;&lt;wsp:rsid wsp:val=&quot;53C56008&quot;/&gt;&lt;wsp:rsid wsp:val=&quot;53D5394D&quot;/&gt;&lt;wsp:rsid wsp:val=&quot;53DB15FF&quot;/&gt;&lt;wsp:rsid wsp:val=&quot;53DD21D8&quot;/&gt;&lt;wsp:rsid wsp:val=&quot;53E635BE&quot;/&gt;&lt;wsp:rsid wsp:val=&quot;540D3B0F&quot;/&gt;&lt;wsp:rsid wsp:val=&quot;540F45AB&quot;/&gt;&lt;wsp:rsid wsp:val=&quot;54157AD3&quot;/&gt;&lt;wsp:rsid wsp:val=&quot;542115F2&quot;/&gt;&lt;wsp:rsid wsp:val=&quot;542D5AF1&quot;/&gt;&lt;wsp:rsid wsp:val=&quot;54751B4D&quot;/&gt;&lt;wsp:rsid wsp:val=&quot;549E0E13&quot;/&gt;&lt;wsp:rsid wsp:val=&quot;54BC7E82&quot;/&gt;&lt;wsp:rsid wsp:val=&quot;54E51B71&quot;/&gt;&lt;wsp:rsid wsp:val=&quot;54F22CF7&quot;/&gt;&lt;wsp:rsid wsp:val=&quot;55046CBD&quot;/&gt;&lt;wsp:rsid wsp:val=&quot;552778F3&quot;/&gt;&lt;wsp:rsid wsp:val=&quot;552E3A6F&quot;/&gt;&lt;wsp:rsid wsp:val=&quot;55494405&quot;/&gt;&lt;wsp:rsid wsp:val=&quot;554A01D6&quot;/&gt;&lt;wsp:rsid wsp:val=&quot;554D673E&quot;/&gt;&lt;wsp:rsid wsp:val=&quot;55506ABF&quot;/&gt;&lt;wsp:rsid wsp:val=&quot;556F2227&quot;/&gt;&lt;wsp:rsid wsp:val=&quot;558A6A5A&quot;/&gt;&lt;wsp:rsid wsp:val=&quot;55A767A4&quot;/&gt;&lt;wsp:rsid wsp:val=&quot;55B039A6&quot;/&gt;&lt;wsp:rsid wsp:val=&quot;55C52D7F&quot;/&gt;&lt;wsp:rsid wsp:val=&quot;55CF7D50&quot;/&gt;&lt;wsp:rsid wsp:val=&quot;55D1447A&quot;/&gt;&lt;wsp:rsid wsp:val=&quot;55F96F49&quot;/&gt;&lt;wsp:rsid wsp:val=&quot;56336510&quot;/&gt;&lt;wsp:rsid wsp:val=&quot;5641017A&quot;/&gt;&lt;wsp:rsid wsp:val=&quot;565A2562&quot;/&gt;&lt;wsp:rsid wsp:val=&quot;56626DA0&quot;/&gt;&lt;wsp:rsid wsp:val=&quot;566E755F&quot;/&gt;&lt;wsp:rsid wsp:val=&quot;5674682D&quot;/&gt;&lt;wsp:rsid wsp:val=&quot;56850596&quot;/&gt;&lt;wsp:rsid wsp:val=&quot;56863B0A&quot;/&gt;&lt;wsp:rsid wsp:val=&quot;568C03FF&quot;/&gt;&lt;wsp:rsid wsp:val=&quot;568E7BFA&quot;/&gt;&lt;wsp:rsid wsp:val=&quot;56915BD9&quot;/&gt;&lt;wsp:rsid wsp:val=&quot;56952B2F&quot;/&gt;&lt;wsp:rsid wsp:val=&quot;56AB5217&quot;/&gt;&lt;wsp:rsid wsp:val=&quot;56AE33AE&quot;/&gt;&lt;wsp:rsid wsp:val=&quot;56DC41CD&quot;/&gt;&lt;wsp:rsid wsp:val=&quot;56ED1671&quot;/&gt;&lt;wsp:rsid wsp:val=&quot;5700493D&quot;/&gt;&lt;wsp:rsid wsp:val=&quot;57082744&quot;/&gt;&lt;wsp:rsid wsp:val=&quot;57202AE1&quot;/&gt;&lt;wsp:rsid wsp:val=&quot;57237711&quot;/&gt;&lt;wsp:rsid wsp:val=&quot;575D1A1F&quot;/&gt;&lt;wsp:rsid wsp:val=&quot;576A3E9B&quot;/&gt;&lt;wsp:rsid wsp:val=&quot;57840993&quot;/&gt;&lt;wsp:rsid wsp:val=&quot;57896CBE&quot;/&gt;&lt;wsp:rsid wsp:val=&quot;579D76BA&quot;/&gt;&lt;wsp:rsid wsp:val=&quot;57AF7E83&quot;/&gt;&lt;wsp:rsid wsp:val=&quot;57B0119D&quot;/&gt;&lt;wsp:rsid wsp:val=&quot;57B41846&quot;/&gt;&lt;wsp:rsid wsp:val=&quot;57B65D96&quot;/&gt;&lt;wsp:rsid wsp:val=&quot;57E50589&quot;/&gt;&lt;wsp:rsid wsp:val=&quot;5807662A&quot;/&gt;&lt;wsp:rsid wsp:val=&quot;580B1F70&quot;/&gt;&lt;wsp:rsid wsp:val=&quot;58176456&quot;/&gt;&lt;wsp:rsid wsp:val=&quot;58203619&quot;/&gt;&lt;wsp:rsid wsp:val=&quot;58231B32&quot;/&gt;&lt;wsp:rsid wsp:val=&quot;582A10C5&quot;/&gt;&lt;wsp:rsid wsp:val=&quot;583B07A4&quot;/&gt;&lt;wsp:rsid wsp:val=&quot;58461287&quot;/&gt;&lt;wsp:rsid wsp:val=&quot;584B5184&quot;/&gt;&lt;wsp:rsid wsp:val=&quot;585025FB&quot;/&gt;&lt;wsp:rsid wsp:val=&quot;58524768&quot;/&gt;&lt;wsp:rsid wsp:val=&quot;586114B0&quot;/&gt;&lt;wsp:rsid wsp:val=&quot;58611C12&quot;/&gt;&lt;wsp:rsid wsp:val=&quot;58630757&quot;/&gt;&lt;wsp:rsid wsp:val=&quot;5889654D&quot;/&gt;&lt;wsp:rsid wsp:val=&quot;58933E25&quot;/&gt;&lt;wsp:rsid wsp:val=&quot;589D39AD&quot;/&gt;&lt;wsp:rsid wsp:val=&quot;58A0656C&quot;/&gt;&lt;wsp:rsid wsp:val=&quot;58A24064&quot;/&gt;&lt;wsp:rsid wsp:val=&quot;58A8347A&quot;/&gt;&lt;wsp:rsid wsp:val=&quot;58B41A0D&quot;/&gt;&lt;wsp:rsid wsp:val=&quot;58C03D80&quot;/&gt;&lt;wsp:rsid wsp:val=&quot;58C32088&quot;/&gt;&lt;wsp:rsid wsp:val=&quot;58C85492&quot;/&gt;&lt;wsp:rsid wsp:val=&quot;58CB4304&quot;/&gt;&lt;wsp:rsid wsp:val=&quot;58E14B45&quot;/&gt;&lt;wsp:rsid wsp:val=&quot;58F92AA7&quot;/&gt;&lt;wsp:rsid wsp:val=&quot;58F962E4&quot;/&gt;&lt;wsp:rsid wsp:val=&quot;58FE1CC1&quot;/&gt;&lt;wsp:rsid wsp:val=&quot;590D1C5B&quot;/&gt;&lt;wsp:rsid wsp:val=&quot;59316FAD&quot;/&gt;&lt;wsp:rsid wsp:val=&quot;59385407&quot;/&gt;&lt;wsp:rsid wsp:val=&quot;59421CC2&quot;/&gt;&lt;wsp:rsid wsp:val=&quot;59434FF7&quot;/&gt;&lt;wsp:rsid wsp:val=&quot;597077B8&quot;/&gt;&lt;wsp:rsid wsp:val=&quot;598E5905&quot;/&gt;&lt;wsp:rsid wsp:val=&quot;59981EC0&quot;/&gt;&lt;wsp:rsid wsp:val=&quot;59B3086A&quot;/&gt;&lt;wsp:rsid wsp:val=&quot;59B76AB9&quot;/&gt;&lt;wsp:rsid wsp:val=&quot;59B9022D&quot;/&gt;&lt;wsp:rsid wsp:val=&quot;59BF1EAD&quot;/&gt;&lt;wsp:rsid wsp:val=&quot;59D04F52&quot;/&gt;&lt;wsp:rsid wsp:val=&quot;59D41B4F&quot;/&gt;&lt;wsp:rsid wsp:val=&quot;59D86238&quot;/&gt;&lt;wsp:rsid wsp:val=&quot;59DD593E&quot;/&gt;&lt;wsp:rsid wsp:val=&quot;59F03559&quot;/&gt;&lt;wsp:rsid wsp:val=&quot;5A0A6EC1&quot;/&gt;&lt;wsp:rsid wsp:val=&quot;5A206511&quot;/&gt;&lt;wsp:rsid wsp:val=&quot;5A3E389F&quot;/&gt;&lt;wsp:rsid wsp:val=&quot;5A4C2D3F&quot;/&gt;&lt;wsp:rsid wsp:val=&quot;5A523442&quot;/&gt;&lt;wsp:rsid wsp:val=&quot;5A652FBC&quot;/&gt;&lt;wsp:rsid wsp:val=&quot;5A953D3E&quot;/&gt;&lt;wsp:rsid wsp:val=&quot;5AA50801&quot;/&gt;&lt;wsp:rsid wsp:val=&quot;5AB60620&quot;/&gt;&lt;wsp:rsid wsp:val=&quot;5AD01479&quot;/&gt;&lt;wsp:rsid wsp:val=&quot;5AE00F46&quot;/&gt;&lt;wsp:rsid wsp:val=&quot;5AE223E0&quot;/&gt;&lt;wsp:rsid wsp:val=&quot;5AEE21BC&quot;/&gt;&lt;wsp:rsid wsp:val=&quot;5AF22632&quot;/&gt;&lt;wsp:rsid wsp:val=&quot;5AF5017C&quot;/&gt;&lt;wsp:rsid wsp:val=&quot;5B0D5F3F&quot;/&gt;&lt;wsp:rsid wsp:val=&quot;5B0F6638&quot;/&gt;&lt;wsp:rsid wsp:val=&quot;5B1E4332&quot;/&gt;&lt;wsp:rsid wsp:val=&quot;5B2169C4&quot;/&gt;&lt;wsp:rsid wsp:val=&quot;5B2E5B5E&quot;/&gt;&lt;wsp:rsid wsp:val=&quot;5B3D3027&quot;/&gt;&lt;wsp:rsid wsp:val=&quot;5B401D8D&quot;/&gt;&lt;wsp:rsid wsp:val=&quot;5B774996&quot;/&gt;&lt;wsp:rsid wsp:val=&quot;5B851705&quot;/&gt;&lt;wsp:rsid wsp:val=&quot;5B893822&quot;/&gt;&lt;wsp:rsid wsp:val=&quot;5BC733F9&quot;/&gt;&lt;wsp:rsid wsp:val=&quot;5BD50FA4&quot;/&gt;&lt;wsp:rsid wsp:val=&quot;5C0456C1&quot;/&gt;&lt;wsp:rsid wsp:val=&quot;5C38144C&quot;/&gt;&lt;wsp:rsid wsp:val=&quot;5C3D56A6&quot;/&gt;&lt;wsp:rsid wsp:val=&quot;5C40307D&quot;/&gt;&lt;wsp:rsid wsp:val=&quot;5C4B0FB9&quot;/&gt;&lt;wsp:rsid wsp:val=&quot;5C4B4DA0&quot;/&gt;&lt;wsp:rsid wsp:val=&quot;5C5604C2&quot;/&gt;&lt;wsp:rsid wsp:val=&quot;5C704BB6&quot;/&gt;&lt;wsp:rsid wsp:val=&quot;5C742BB5&quot;/&gt;&lt;wsp:rsid wsp:val=&quot;5C7F0B65&quot;/&gt;&lt;wsp:rsid wsp:val=&quot;5C9702C6&quot;/&gt;&lt;wsp:rsid wsp:val=&quot;5CCC5B0E&quot;/&gt;&lt;wsp:rsid wsp:val=&quot;5D023D70&quot;/&gt;&lt;wsp:rsid wsp:val=&quot;5D232690&quot;/&gt;&lt;wsp:rsid wsp:val=&quot;5D4248BB&quot;/&gt;&lt;wsp:rsid wsp:val=&quot;5D8A6922&quot;/&gt;&lt;wsp:rsid wsp:val=&quot;5D920887&quot;/&gt;&lt;wsp:rsid wsp:val=&quot;5DB419EA&quot;/&gt;&lt;wsp:rsid wsp:val=&quot;5DF63834&quot;/&gt;&lt;wsp:rsid wsp:val=&quot;5E046559&quot;/&gt;&lt;wsp:rsid wsp:val=&quot;5E0F29BF&quot;/&gt;&lt;wsp:rsid wsp:val=&quot;5E233C96&quot;/&gt;&lt;wsp:rsid wsp:val=&quot;5E3146AB&quot;/&gt;&lt;wsp:rsid wsp:val=&quot;5E3546E1&quot;/&gt;&lt;wsp:rsid wsp:val=&quot;5E3D163B&quot;/&gt;&lt;wsp:rsid wsp:val=&quot;5E4A3631&quot;/&gt;&lt;wsp:rsid wsp:val=&quot;5E4A535A&quot;/&gt;&lt;wsp:rsid wsp:val=&quot;5E56652B&quot;/&gt;&lt;wsp:rsid wsp:val=&quot;5E6C4E65&quot;/&gt;&lt;wsp:rsid wsp:val=&quot;5E6D0DFB&quot;/&gt;&lt;wsp:rsid wsp:val=&quot;5E707E19&quot;/&gt;&lt;wsp:rsid wsp:val=&quot;5E7B6107&quot;/&gt;&lt;wsp:rsid wsp:val=&quot;5E821F47&quot;/&gt;&lt;wsp:rsid wsp:val=&quot;5E843F0B&quot;/&gt;&lt;wsp:rsid wsp:val=&quot;5E9B6982&quot;/&gt;&lt;wsp:rsid wsp:val=&quot;5EAE62F6&quot;/&gt;&lt;wsp:rsid wsp:val=&quot;5EB95867&quot;/&gt;&lt;wsp:rsid wsp:val=&quot;5EBB698E&quot;/&gt;&lt;wsp:rsid wsp:val=&quot;5EDF1180&quot;/&gt;&lt;wsp:rsid wsp:val=&quot;5EE21F9E&quot;/&gt;&lt;wsp:rsid wsp:val=&quot;5EE51FD4&quot;/&gt;&lt;wsp:rsid wsp:val=&quot;5EEE12C2&quot;/&gt;&lt;wsp:rsid wsp:val=&quot;5EFE4FBA&quot;/&gt;&lt;wsp:rsid wsp:val=&quot;5F210795&quot;/&gt;&lt;wsp:rsid wsp:val=&quot;5F541BAF&quot;/&gt;&lt;wsp:rsid wsp:val=&quot;5F5A6D5C&quot;/&gt;&lt;wsp:rsid wsp:val=&quot;5F7B6A21&quot;/&gt;&lt;wsp:rsid wsp:val=&quot;5F964F67&quot;/&gt;&lt;wsp:rsid wsp:val=&quot;5F9F6889&quot;/&gt;&lt;wsp:rsid wsp:val=&quot;5FAF6C82&quot;/&gt;&lt;wsp:rsid wsp:val=&quot;5FBA56FC&quot;/&gt;&lt;wsp:rsid wsp:val=&quot;5FCB3F37&quot;/&gt;&lt;wsp:rsid wsp:val=&quot;5FD90163&quot;/&gt;&lt;wsp:rsid wsp:val=&quot;601F56B0&quot;/&gt;&lt;wsp:rsid wsp:val=&quot;602373EA&quot;/&gt;&lt;wsp:rsid wsp:val=&quot;6075118D&quot;/&gt;&lt;wsp:rsid wsp:val=&quot;60761C11&quot;/&gt;&lt;wsp:rsid wsp:val=&quot;607E361A&quot;/&gt;&lt;wsp:rsid wsp:val=&quot;60837E5B&quot;/&gt;&lt;wsp:rsid wsp:val=&quot;60891503&quot;/&gt;&lt;wsp:rsid wsp:val=&quot;609F2532&quot;/&gt;&lt;wsp:rsid wsp:val=&quot;60A80AB0&quot;/&gt;&lt;wsp:rsid wsp:val=&quot;60AF5877&quot;/&gt;&lt;wsp:rsid wsp:val=&quot;60BD10B8&quot;/&gt;&lt;wsp:rsid wsp:val=&quot;60CC3B25&quot;/&gt;&lt;wsp:rsid wsp:val=&quot;60E336D5&quot;/&gt;&lt;wsp:rsid wsp:val=&quot;60E50FCF&quot;/&gt;&lt;wsp:rsid wsp:val=&quot;60E53CAE&quot;/&gt;&lt;wsp:rsid wsp:val=&quot;60E629D3&quot;/&gt;&lt;wsp:rsid wsp:val=&quot;60ED0268&quot;/&gt;&lt;wsp:rsid wsp:val=&quot;60F42B3C&quot;/&gt;&lt;wsp:rsid wsp:val=&quot;6121106C&quot;/&gt;&lt;wsp:rsid wsp:val=&quot;61281F0B&quot;/&gt;&lt;wsp:rsid wsp:val=&quot;6129644C&quot;/&gt;&lt;wsp:rsid wsp:val=&quot;6148259B&quot;/&gt;&lt;wsp:rsid wsp:val=&quot;61852D6E&quot;/&gt;&lt;wsp:rsid wsp:val=&quot;618547A7&quot;/&gt;&lt;wsp:rsid wsp:val=&quot;61AF029B&quot;/&gt;&lt;wsp:rsid wsp:val=&quot;61B85C01&quot;/&gt;&lt;wsp:rsid wsp:val=&quot;61B96E63&quot;/&gt;&lt;wsp:rsid wsp:val=&quot;61C8047F&quot;/&gt;&lt;wsp:rsid wsp:val=&quot;61DF149E&quot;/&gt;&lt;wsp:rsid wsp:val=&quot;621657E3&quot;/&gt;&lt;wsp:rsid wsp:val=&quot;621C117E&quot;/&gt;&lt;wsp:rsid wsp:val=&quot;621D50C4&quot;/&gt;&lt;wsp:rsid wsp:val=&quot;6233488B&quot;/&gt;&lt;wsp:rsid wsp:val=&quot;62372B8F&quot;/&gt;&lt;wsp:rsid wsp:val=&quot;62455B53&quot;/&gt;&lt;wsp:rsid wsp:val=&quot;62473F9C&quot;/&gt;&lt;wsp:rsid wsp:val=&quot;626156BA&quot;/&gt;&lt;wsp:rsid wsp:val=&quot;626E419F&quot;/&gt;&lt;wsp:rsid wsp:val=&quot;626F3555&quot;/&gt;&lt;wsp:rsid wsp:val=&quot;628314D8&quot;/&gt;&lt;wsp:rsid wsp:val=&quot;629145C4&quot;/&gt;&lt;wsp:rsid wsp:val=&quot;62A734B2&quot;/&gt;&lt;wsp:rsid wsp:val=&quot;62EB1C1A&quot;/&gt;&lt;wsp:rsid wsp:val=&quot;62EB30FF&quot;/&gt;&lt;wsp:rsid wsp:val=&quot;62F12820&quot;/&gt;&lt;wsp:rsid wsp:val=&quot;62F70A24&quot;/&gt;&lt;wsp:rsid wsp:val=&quot;62FB44E3&quot;/&gt;&lt;wsp:rsid wsp:val=&quot;63092110&quot;/&gt;&lt;wsp:rsid wsp:val=&quot;631913D3&quot;/&gt;&lt;wsp:rsid wsp:val=&quot;632B7D4A&quot;/&gt;&lt;wsp:rsid wsp:val=&quot;633854B8&quot;/&gt;&lt;wsp:rsid wsp:val=&quot;6351006D&quot;/&gt;&lt;wsp:rsid wsp:val=&quot;63703C4F&quot;/&gt;&lt;wsp:rsid wsp:val=&quot;63772BEF&quot;/&gt;&lt;wsp:rsid wsp:val=&quot;637740A4&quot;/&gt;&lt;wsp:rsid wsp:val=&quot;63A6020D&quot;/&gt;&lt;wsp:rsid wsp:val=&quot;63AD35D3&quot;/&gt;&lt;wsp:rsid wsp:val=&quot;63BB3AEB&quot;/&gt;&lt;wsp:rsid wsp:val=&quot;63E53A86&quot;/&gt;&lt;wsp:rsid wsp:val=&quot;63EA5131&quot;/&gt;&lt;wsp:rsid wsp:val=&quot;63F805E2&quot;/&gt;&lt;wsp:rsid wsp:val=&quot;6406533F&quot;/&gt;&lt;wsp:rsid wsp:val=&quot;640C613C&quot;/&gt;&lt;wsp:rsid wsp:val=&quot;64133046&quot;/&gt;&lt;wsp:rsid wsp:val=&quot;64312AF9&quot;/&gt;&lt;wsp:rsid wsp:val=&quot;64377F75&quot;/&gt;&lt;wsp:rsid wsp:val=&quot;6452522C&quot;/&gt;&lt;wsp:rsid wsp:val=&quot;64632B60&quot;/&gt;&lt;wsp:rsid wsp:val=&quot;647819CC&quot;/&gt;&lt;wsp:rsid wsp:val=&quot;64797A07&quot;/&gt;&lt;wsp:rsid wsp:val=&quot;648862A8&quot;/&gt;&lt;wsp:rsid wsp:val=&quot;64966A7F&quot;/&gt;&lt;wsp:rsid wsp:val=&quot;64A25B41&quot;/&gt;&lt;wsp:rsid wsp:val=&quot;64A267FF&quot;/&gt;&lt;wsp:rsid wsp:val=&quot;64A3235F&quot;/&gt;&lt;wsp:rsid wsp:val=&quot;64AC7E65&quot;/&gt;&lt;wsp:rsid wsp:val=&quot;64B0378B&quot;/&gt;&lt;wsp:rsid wsp:val=&quot;64BE2E65&quot;/&gt;&lt;wsp:rsid wsp:val=&quot;64D77413&quot;/&gt;&lt;wsp:rsid wsp:val=&quot;650C61FC&quot;/&gt;&lt;wsp:rsid wsp:val=&quot;65152CF8&quot;/&gt;&lt;wsp:rsid wsp:val=&quot;651A4E98&quot;/&gt;&lt;wsp:rsid wsp:val=&quot;653572B3&quot;/&gt;&lt;wsp:rsid wsp:val=&quot;65480629&quot;/&gt;&lt;wsp:rsid wsp:val=&quot;6563433E&quot;/&gt;&lt;wsp:rsid wsp:val=&quot;65697473&quot;/&gt;&lt;wsp:rsid wsp:val=&quot;656A6466&quot;/&gt;&lt;wsp:rsid wsp:val=&quot;65794A7A&quot;/&gt;&lt;wsp:rsid wsp:val=&quot;657F1E50&quot;/&gt;&lt;wsp:rsid wsp:val=&quot;65824957&quot;/&gt;&lt;wsp:rsid wsp:val=&quot;65852013&quot;/&gt;&lt;wsp:rsid wsp:val=&quot;6587118E&quot;/&gt;&lt;wsp:rsid wsp:val=&quot;6587564C&quot;/&gt;&lt;wsp:rsid wsp:val=&quot;65DD15F1&quot;/&gt;&lt;wsp:rsid wsp:val=&quot;65EA2D65&quot;/&gt;&lt;wsp:rsid wsp:val=&quot;65EF38A9&quot;/&gt;&lt;wsp:rsid wsp:val=&quot;65FC2497&quot;/&gt;&lt;wsp:rsid wsp:val=&quot;65FE0C8D&quot;/&gt;&lt;wsp:rsid wsp:val=&quot;66057F40&quot;/&gt;&lt;wsp:rsid wsp:val=&quot;66164500&quot;/&gt;&lt;wsp:rsid wsp:val=&quot;66181E9E&quot;/&gt;&lt;wsp:rsid wsp:val=&quot;661F292E&quot;/&gt;&lt;wsp:rsid wsp:val=&quot;6625201C&quot;/&gt;&lt;wsp:rsid wsp:val=&quot;66257A00&quot;/&gt;&lt;wsp:rsid wsp:val=&quot;663E0F4C&quot;/&gt;&lt;wsp:rsid wsp:val=&quot;664E4E26&quot;/&gt;&lt;wsp:rsid wsp:val=&quot;66637FD5&quot;/&gt;&lt;wsp:rsid wsp:val=&quot;66781ADC&quot;/&gt;&lt;wsp:rsid wsp:val=&quot;66852ECF&quot;/&gt;&lt;wsp:rsid wsp:val=&quot;66907CEE&quot;/&gt;&lt;wsp:rsid wsp:val=&quot;669A472F&quot;/&gt;&lt;wsp:rsid wsp:val=&quot;66BD19FE&quot;/&gt;&lt;wsp:rsid wsp:val=&quot;66D15D31&quot;/&gt;&lt;wsp:rsid wsp:val=&quot;66DB06A9&quot;/&gt;&lt;wsp:rsid wsp:val=&quot;66E00526&quot;/&gt;&lt;wsp:rsid wsp:val=&quot;67134181&quot;/&gt;&lt;wsp:rsid wsp:val=&quot;67166859&quot;/&gt;&lt;wsp:rsid wsp:val=&quot;67170BC0&quot;/&gt;&lt;wsp:rsid wsp:val=&quot;67187CC0&quot;/&gt;&lt;wsp:rsid wsp:val=&quot;67314BA4&quot;/&gt;&lt;wsp:rsid wsp:val=&quot;67367010&quot;/&gt;&lt;wsp:rsid wsp:val=&quot;673A6CC3&quot;/&gt;&lt;wsp:rsid wsp:val=&quot;674C5E92&quot;/&gt;&lt;wsp:rsid wsp:val=&quot;675076C7&quot;/&gt;&lt;wsp:rsid wsp:val=&quot;67554A8E&quot;/&gt;&lt;wsp:rsid wsp:val=&quot;67653E7B&quot;/&gt;&lt;wsp:rsid wsp:val=&quot;678172AA&quot;/&gt;&lt;wsp:rsid wsp:val=&quot;678714A0&quot;/&gt;&lt;wsp:rsid wsp:val=&quot;678A4691&quot;/&gt;&lt;wsp:rsid wsp:val=&quot;67A3239B&quot;/&gt;&lt;wsp:rsid wsp:val=&quot;67B122CC&quot;/&gt;&lt;wsp:rsid wsp:val=&quot;67B563A1&quot;/&gt;&lt;wsp:rsid wsp:val=&quot;67CA37CA&quot;/&gt;&lt;wsp:rsid wsp:val=&quot;67D150FA&quot;/&gt;&lt;wsp:rsid wsp:val=&quot;67D808CA&quot;/&gt;&lt;wsp:rsid wsp:val=&quot;67DC197E&quot;/&gt;&lt;wsp:rsid wsp:val=&quot;67E100E2&quot;/&gt;&lt;wsp:rsid wsp:val=&quot;68093CD5&quot;/&gt;&lt;wsp:rsid wsp:val=&quot;681A5FA4&quot;/&gt;&lt;wsp:rsid wsp:val=&quot;684B6C0F&quot;/&gt;&lt;wsp:rsid wsp:val=&quot;6868312B&quot;/&gt;&lt;wsp:rsid wsp:val=&quot;6880388E&quot;/&gt;&lt;wsp:rsid wsp:val=&quot;68835CEC&quot;/&gt;&lt;wsp:rsid wsp:val=&quot;68B60077&quot;/&gt;&lt;wsp:rsid wsp:val=&quot;68D76CD2&quot;/&gt;&lt;wsp:rsid wsp:val=&quot;68E350C9&quot;/&gt;&lt;wsp:rsid wsp:val=&quot;68F6058E&quot;/&gt;&lt;wsp:rsid wsp:val=&quot;68F83FF4&quot;/&gt;&lt;wsp:rsid wsp:val=&quot;68FD6CC2&quot;/&gt;&lt;wsp:rsid wsp:val=&quot;690D1D88&quot;/&gt;&lt;wsp:rsid wsp:val=&quot;69147F04&quot;/&gt;&lt;wsp:rsid wsp:val=&quot;6923050F&quot;/&gt;&lt;wsp:rsid wsp:val=&quot;69304731&quot;/&gt;&lt;wsp:rsid wsp:val=&quot;69456746&quot;/&gt;&lt;wsp:rsid wsp:val=&quot;69505D65&quot;/&gt;&lt;wsp:rsid wsp:val=&quot;695A3695&quot;/&gt;&lt;wsp:rsid wsp:val=&quot;696E3B70&quot;/&gt;&lt;wsp:rsid wsp:val=&quot;69761291&quot;/&gt;&lt;wsp:rsid wsp:val=&quot;699C39B7&quot;/&gt;&lt;wsp:rsid wsp:val=&quot;69A30D56&quot;/&gt;&lt;wsp:rsid wsp:val=&quot;69C31F34&quot;/&gt;&lt;wsp:rsid wsp:val=&quot;69CC6007&quot;/&gt;&lt;wsp:rsid wsp:val=&quot;69D70311&quot;/&gt;&lt;wsp:rsid wsp:val=&quot;69E5423B&quot;/&gt;&lt;wsp:rsid wsp:val=&quot;69EA302A&quot;/&gt;&lt;wsp:rsid wsp:val=&quot;69F551CC&quot;/&gt;&lt;wsp:rsid wsp:val=&quot;6A0D6834&quot;/&gt;&lt;wsp:rsid wsp:val=&quot;6A0E7B1A&quot;/&gt;&lt;wsp:rsid wsp:val=&quot;6A204B83&quot;/&gt;&lt;wsp:rsid wsp:val=&quot;6A2E511B&quot;/&gt;&lt;wsp:rsid wsp:val=&quot;6A351DDA&quot;/&gt;&lt;wsp:rsid wsp:val=&quot;6A3D3B05&quot;/&gt;&lt;wsp:rsid wsp:val=&quot;6A5452F7&quot;/&gt;&lt;wsp:rsid wsp:val=&quot;6A696874&quot;/&gt;&lt;wsp:rsid wsp:val=&quot;6A6C0322&quot;/&gt;&lt;wsp:rsid wsp:val=&quot;6A6C7FAF&quot;/&gt;&lt;wsp:rsid wsp:val=&quot;6A9264B2&quot;/&gt;&lt;wsp:rsid wsp:val=&quot;6A9B4007&quot;/&gt;&lt;wsp:rsid wsp:val=&quot;6AAA152B&quot;/&gt;&lt;wsp:rsid wsp:val=&quot;6AAF5A85&quot;/&gt;&lt;wsp:rsid wsp:val=&quot;6AB844F9&quot;/&gt;&lt;wsp:rsid wsp:val=&quot;6ABB3EDE&quot;/&gt;&lt;wsp:rsid wsp:val=&quot;6AC349AB&quot;/&gt;&lt;wsp:rsid wsp:val=&quot;6ACA3950&quot;/&gt;&lt;wsp:rsid wsp:val=&quot;6AD11CA6&quot;/&gt;&lt;wsp:rsid wsp:val=&quot;6AFE4362&quot;/&gt;&lt;wsp:rsid wsp:val=&quot;6B0E6292&quot;/&gt;&lt;wsp:rsid wsp:val=&quot;6B224534&quot;/&gt;&lt;wsp:rsid wsp:val=&quot;6B417AC1&quot;/&gt;&lt;wsp:rsid wsp:val=&quot;6B4B0699&quot;/&gt;&lt;wsp:rsid wsp:val=&quot;6B4C06D7&quot;/&gt;&lt;wsp:rsid wsp:val=&quot;6B4E4EFF&quot;/&gt;&lt;wsp:rsid wsp:val=&quot;6B581916&quot;/&gt;&lt;wsp:rsid wsp:val=&quot;6B720DF9&quot;/&gt;&lt;wsp:rsid wsp:val=&quot;6B774D46&quot;/&gt;&lt;wsp:rsid wsp:val=&quot;6BA42FFF&quot;/&gt;&lt;wsp:rsid wsp:val=&quot;6BA87639&quot;/&gt;&lt;wsp:rsid wsp:val=&quot;6BA96517&quot;/&gt;&lt;wsp:rsid wsp:val=&quot;6BAC1F16&quot;/&gt;&lt;wsp:rsid wsp:val=&quot;6BB14AC3&quot;/&gt;&lt;wsp:rsid wsp:val=&quot;6BBD681C&quot;/&gt;&lt;wsp:rsid wsp:val=&quot;6BC1664A&quot;/&gt;&lt;wsp:rsid wsp:val=&quot;6BEE17E6&quot;/&gt;&lt;wsp:rsid wsp:val=&quot;6BF96E85&quot;/&gt;&lt;wsp:rsid wsp:val=&quot;6C0044E1&quot;/&gt;&lt;wsp:rsid wsp:val=&quot;6C092C53&quot;/&gt;&lt;wsp:rsid wsp:val=&quot;6C153DEC&quot;/&gt;&lt;wsp:rsid wsp:val=&quot;6C1D5BD3&quot;/&gt;&lt;wsp:rsid wsp:val=&quot;6C1F7D6C&quot;/&gt;&lt;wsp:rsid wsp:val=&quot;6C2041DA&quot;/&gt;&lt;wsp:rsid wsp:val=&quot;6C3C5F8F&quot;/&gt;&lt;wsp:rsid wsp:val=&quot;6C5926F0&quot;/&gt;&lt;wsp:rsid wsp:val=&quot;6C6A7DCE&quot;/&gt;&lt;wsp:rsid wsp:val=&quot;6C7167A2&quot;/&gt;&lt;wsp:rsid wsp:val=&quot;6C7C3DBB&quot;/&gt;&lt;wsp:rsid wsp:val=&quot;6C9200E2&quot;/&gt;&lt;wsp:rsid wsp:val=&quot;6CA37839&quot;/&gt;&lt;wsp:rsid wsp:val=&quot;6CA412D3&quot;/&gt;&lt;wsp:rsid wsp:val=&quot;6CA50720&quot;/&gt;&lt;wsp:rsid wsp:val=&quot;6CAA29CA&quot;/&gt;&lt;wsp:rsid wsp:val=&quot;6CBB7F17&quot;/&gt;&lt;wsp:rsid wsp:val=&quot;6D0152A4&quot;/&gt;&lt;wsp:rsid wsp:val=&quot;6D0C62D7&quot;/&gt;&lt;wsp:rsid wsp:val=&quot;6D0E6AEA&quot;/&gt;&lt;wsp:rsid wsp:val=&quot;6D2A225B&quot;/&gt;&lt;wsp:rsid wsp:val=&quot;6D53095A&quot;/&gt;&lt;wsp:rsid wsp:val=&quot;6D550FEB&quot;/&gt;&lt;wsp:rsid wsp:val=&quot;6D596B73&quot;/&gt;&lt;wsp:rsid wsp:val=&quot;6D5B1B9F&quot;/&gt;&lt;wsp:rsid wsp:val=&quot;6D6A30F9&quot;/&gt;&lt;wsp:rsid wsp:val=&quot;6D7226D4&quot;/&gt;&lt;wsp:rsid wsp:val=&quot;6D8A27C7&quot;/&gt;&lt;wsp:rsid wsp:val=&quot;6D9B68FC&quot;/&gt;&lt;wsp:rsid wsp:val=&quot;6D9C7B4C&quot;/&gt;&lt;wsp:rsid wsp:val=&quot;6DA31CDD&quot;/&gt;&lt;wsp:rsid wsp:val=&quot;6DAA5881&quot;/&gt;&lt;wsp:rsid wsp:val=&quot;6DAC2180&quot;/&gt;&lt;wsp:rsid wsp:val=&quot;6DB62F45&quot;/&gt;&lt;wsp:rsid wsp:val=&quot;6DCB6153&quot;/&gt;&lt;wsp:rsid wsp:val=&quot;6DCC691E&quot;/&gt;&lt;wsp:rsid wsp:val=&quot;6DDE57B1&quot;/&gt;&lt;wsp:rsid wsp:val=&quot;6DE611EC&quot;/&gt;&lt;wsp:rsid wsp:val=&quot;6DEF25BA&quot;/&gt;&lt;wsp:rsid wsp:val=&quot;6E0C12AB&quot;/&gt;&lt;wsp:rsid wsp:val=&quot;6E1469F8&quot;/&gt;&lt;wsp:rsid wsp:val=&quot;6E267EFF&quot;/&gt;&lt;wsp:rsid wsp:val=&quot;6E2C0CB8&quot;/&gt;&lt;wsp:rsid wsp:val=&quot;6E2F1180&quot;/&gt;&lt;wsp:rsid wsp:val=&quot;6E3456F7&quot;/&gt;&lt;wsp:rsid wsp:val=&quot;6E3D4CAA&quot;/&gt;&lt;wsp:rsid wsp:val=&quot;6E560DEC&quot;/&gt;&lt;wsp:rsid wsp:val=&quot;6E5F1977&quot;/&gt;&lt;wsp:rsid wsp:val=&quot;6E647B7E&quot;/&gt;&lt;wsp:rsid wsp:val=&quot;6E6E0491&quot;/&gt;&lt;wsp:rsid wsp:val=&quot;6E7627CC&quot;/&gt;&lt;wsp:rsid wsp:val=&quot;6E8A6422&quot;/&gt;&lt;wsp:rsid wsp:val=&quot;6E942F58&quot;/&gt;&lt;wsp:rsid wsp:val=&quot;6ED7042E&quot;/&gt;&lt;wsp:rsid wsp:val=&quot;6EDC2D88&quot;/&gt;&lt;wsp:rsid wsp:val=&quot;6EE9036F&quot;/&gt;&lt;wsp:rsid wsp:val=&quot;6F0C6EBB&quot;/&gt;&lt;wsp:rsid wsp:val=&quot;6F1605E6&quot;/&gt;&lt;wsp:rsid wsp:val=&quot;6F45734F&quot;/&gt;&lt;wsp:rsid wsp:val=&quot;6F534244&quot;/&gt;&lt;wsp:rsid wsp:val=&quot;6F5A6BC3&quot;/&gt;&lt;wsp:rsid wsp:val=&quot;6F626372&quot;/&gt;&lt;wsp:rsid wsp:val=&quot;6F6E6C00&quot;/&gt;&lt;wsp:rsid wsp:val=&quot;6F79399B&quot;/&gt;&lt;wsp:rsid wsp:val=&quot;6F8B0BFC&quot;/&gt;&lt;wsp:rsid wsp:val=&quot;6FAF6FB8&quot;/&gt;&lt;wsp:rsid wsp:val=&quot;6FBA5BA5&quot;/&gt;&lt;wsp:rsid wsp:val=&quot;6FCB595B&quot;/&gt;&lt;wsp:rsid wsp:val=&quot;6FDC51A6&quot;/&gt;&lt;wsp:rsid wsp:val=&quot;6FEA74B8&quot;/&gt;&lt;wsp:rsid wsp:val=&quot;700222FD&quot;/&gt;&lt;wsp:rsid wsp:val=&quot;702A2B32&quot;/&gt;&lt;wsp:rsid wsp:val=&quot;702B4884&quot;/&gt;&lt;wsp:rsid wsp:val=&quot;702C3DBC&quot;/&gt;&lt;wsp:rsid wsp:val=&quot;703F2EE4&quot;/&gt;&lt;wsp:rsid wsp:val=&quot;70526BE1&quot;/&gt;&lt;wsp:rsid wsp:val=&quot;705D3E36&quot;/&gt;&lt;wsp:rsid wsp:val=&quot;706D7769&quot;/&gt;&lt;wsp:rsid wsp:val=&quot;707611E7&quot;/&gt;&lt;wsp:rsid wsp:val=&quot;7079403C&quot;/&gt;&lt;wsp:rsid wsp:val=&quot;708D6857&quot;/&gt;&lt;wsp:rsid wsp:val=&quot;7095709D&quot;/&gt;&lt;wsp:rsid wsp:val=&quot;70AD7B94&quot;/&gt;&lt;wsp:rsid wsp:val=&quot;70C02ACC&quot;/&gt;&lt;wsp:rsid wsp:val=&quot;70CF1BD5&quot;/&gt;&lt;wsp:rsid wsp:val=&quot;70EF0C74&quot;/&gt;&lt;wsp:rsid wsp:val=&quot;71082FD7&quot;/&gt;&lt;wsp:rsid wsp:val=&quot;71132B06&quot;/&gt;&lt;wsp:rsid wsp:val=&quot;712B27B0&quot;/&gt;&lt;wsp:rsid wsp:val=&quot;71372C83&quot;/&gt;&lt;wsp:rsid wsp:val=&quot;714410AC&quot;/&gt;&lt;wsp:rsid wsp:val=&quot;714707DA&quot;/&gt;&lt;wsp:rsid wsp:val=&quot;714831CE&quot;/&gt;&lt;wsp:rsid wsp:val=&quot;714F7850&quot;/&gt;&lt;wsp:rsid wsp:val=&quot;715F40A7&quot;/&gt;&lt;wsp:rsid wsp:val=&quot;71626DD3&quot;/&gt;&lt;wsp:rsid wsp:val=&quot;716E4857&quot;/&gt;&lt;wsp:rsid wsp:val=&quot;71706AEB&quot;/&gt;&lt;wsp:rsid wsp:val=&quot;71782114&quot;/&gt;&lt;wsp:rsid wsp:val=&quot;717A74F7&quot;/&gt;&lt;wsp:rsid wsp:val=&quot;717F50DA&quot;/&gt;&lt;wsp:rsid wsp:val=&quot;718662BB&quot;/&gt;&lt;wsp:rsid wsp:val=&quot;718B3F6A&quot;/&gt;&lt;wsp:rsid wsp:val=&quot;71AE4452&quot;/&gt;&lt;wsp:rsid wsp:val=&quot;71C0079D&quot;/&gt;&lt;wsp:rsid wsp:val=&quot;71D30C83&quot;/&gt;&lt;wsp:rsid wsp:val=&quot;71DB4E8F&quot;/&gt;&lt;wsp:rsid wsp:val=&quot;71DD16D8&quot;/&gt;&lt;wsp:rsid wsp:val=&quot;71E40716&quot;/&gt;&lt;wsp:rsid wsp:val=&quot;71F42514&quot;/&gt;&lt;wsp:rsid wsp:val=&quot;72037FC4&quot;/&gt;&lt;wsp:rsid wsp:val=&quot;72056294&quot;/&gt;&lt;wsp:rsid wsp:val=&quot;721A3265&quot;/&gt;&lt;wsp:rsid wsp:val=&quot;722435DE&quot;/&gt;&lt;wsp:rsid wsp:val=&quot;723F7DCA&quot;/&gt;&lt;wsp:rsid wsp:val=&quot;72627ABD&quot;/&gt;&lt;wsp:rsid wsp:val=&quot;72651DED&quot;/&gt;&lt;wsp:rsid wsp:val=&quot;72792D68&quot;/&gt;&lt;wsp:rsid wsp:val=&quot;728008B9&quot;/&gt;&lt;wsp:rsid wsp:val=&quot;72846E7D&quot;/&gt;&lt;wsp:rsid wsp:val=&quot;72910196&quot;/&gt;&lt;wsp:rsid wsp:val=&quot;7298108E&quot;/&gt;&lt;wsp:rsid wsp:val=&quot;729B6830&quot;/&gt;&lt;wsp:rsid wsp:val=&quot;72BF595E&quot;/&gt;&lt;wsp:rsid wsp:val=&quot;72C61FDA&quot;/&gt;&lt;wsp:rsid wsp:val=&quot;72C95033&quot;/&gt;&lt;wsp:rsid wsp:val=&quot;72CF5913&quot;/&gt;&lt;wsp:rsid wsp:val=&quot;72DB4503&quot;/&gt;&lt;wsp:rsid wsp:val=&quot;72DC7466&quot;/&gt;&lt;wsp:rsid wsp:val=&quot;731D0A2F&quot;/&gt;&lt;wsp:rsid wsp:val=&quot;732574F6&quot;/&gt;&lt;wsp:rsid wsp:val=&quot;73630884&quot;/&gt;&lt;wsp:rsid wsp:val=&quot;73632D2C&quot;/&gt;&lt;wsp:rsid wsp:val=&quot;736476FE&quot;/&gt;&lt;wsp:rsid wsp:val=&quot;73740851&quot;/&gt;&lt;wsp:rsid wsp:val=&quot;738743F9&quot;/&gt;&lt;wsp:rsid wsp:val=&quot;73A51B97&quot;/&gt;&lt;wsp:rsid wsp:val=&quot;73AE0F1B&quot;/&gt;&lt;wsp:rsid wsp:val=&quot;73C2491E&quot;/&gt;&lt;wsp:rsid wsp:val=&quot;73C8614C&quot;/&gt;&lt;wsp:rsid wsp:val=&quot;73F42354&quot;/&gt;&lt;wsp:rsid wsp:val=&quot;740A7DE9&quot;/&gt;&lt;wsp:rsid wsp:val=&quot;74181BEC&quot;/&gt;&lt;wsp:rsid wsp:val=&quot;74374B39&quot;/&gt;&lt;wsp:rsid wsp:val=&quot;74427950&quot;/&gt;&lt;wsp:rsid wsp:val=&quot;744F420B&quot;/&gt;&lt;wsp:rsid wsp:val=&quot;745E193D&quot;/&gt;&lt;wsp:rsid wsp:val=&quot;7470345E&quot;/&gt;&lt;wsp:rsid wsp:val=&quot;74981110&quot;/&gt;&lt;wsp:rsid wsp:val=&quot;749C52C0&quot;/&gt;&lt;wsp:rsid wsp:val=&quot;74C40D5B&quot;/&gt;&lt;wsp:rsid wsp:val=&quot;74CA7DB4&quot;/&gt;&lt;wsp:rsid wsp:val=&quot;74DB6EBD&quot;/&gt;&lt;wsp:rsid wsp:val=&quot;74E44085&quot;/&gt;&lt;wsp:rsid wsp:val=&quot;74FF7868&quot;/&gt;&lt;wsp:rsid wsp:val=&quot;751563E5&quot;/&gt;&lt;wsp:rsid wsp:val=&quot;75233D0F&quot;/&gt;&lt;wsp:rsid wsp:val=&quot;752F569A&quot;/&gt;&lt;wsp:rsid wsp:val=&quot;753C7F0A&quot;/&gt;&lt;wsp:rsid wsp:val=&quot;75440054&quot;/&gt;&lt;wsp:rsid wsp:val=&quot;75452401&quot;/&gt;&lt;wsp:rsid wsp:val=&quot;755148EE&quot;/&gt;&lt;wsp:rsid wsp:val=&quot;757F5A2A&quot;/&gt;&lt;wsp:rsid wsp:val=&quot;75883E27&quot;/&gt;&lt;wsp:rsid wsp:val=&quot;759D6A64&quot;/&gt;&lt;wsp:rsid wsp:val=&quot;75A35923&quot;/&gt;&lt;wsp:rsid wsp:val=&quot;75A530DD&quot;/&gt;&lt;wsp:rsid wsp:val=&quot;75C73CD0&quot;/&gt;&lt;wsp:rsid wsp:val=&quot;75CB2DAA&quot;/&gt;&lt;wsp:rsid wsp:val=&quot;76094349&quot;/&gt;&lt;wsp:rsid wsp:val=&quot;76254A6C&quot;/&gt;&lt;wsp:rsid wsp:val=&quot;762750EA&quot;/&gt;&lt;wsp:rsid wsp:val=&quot;762A114A&quot;/&gt;&lt;wsp:rsid wsp:val=&quot;76327598&quot;/&gt;&lt;wsp:rsid wsp:val=&quot;763A2375&quot;/&gt;&lt;wsp:rsid wsp:val=&quot;764F1B81&quot;/&gt;&lt;wsp:rsid wsp:val=&quot;765A7B9D&quot;/&gt;&lt;wsp:rsid wsp:val=&quot;766672E5&quot;/&gt;&lt;wsp:rsid wsp:val=&quot;76692A5F&quot;/&gt;&lt;wsp:rsid wsp:val=&quot;76770550&quot;/&gt;&lt;wsp:rsid wsp:val=&quot;767921D6&quot;/&gt;&lt;wsp:rsid wsp:val=&quot;767F7F33&quot;/&gt;&lt;wsp:rsid wsp:val=&quot;76891D31&quot;/&gt;&lt;wsp:rsid wsp:val=&quot;76997C8C&quot;/&gt;&lt;wsp:rsid wsp:val=&quot;769B5B80&quot;/&gt;&lt;wsp:rsid wsp:val=&quot;76C21499&quot;/&gt;&lt;wsp:rsid wsp:val=&quot;76D569DC&quot;/&gt;&lt;wsp:rsid wsp:val=&quot;76F077E9&quot;/&gt;&lt;wsp:rsid wsp:val=&quot;7701533E&quot;/&gt;&lt;wsp:rsid wsp:val=&quot;770D08B2&quot;/&gt;&lt;wsp:rsid wsp:val=&quot;771076D1&quot;/&gt;&lt;wsp:rsid wsp:val=&quot;77161DE7&quot;/&gt;&lt;wsp:rsid wsp:val=&quot;771C6295&quot;/&gt;&lt;wsp:rsid wsp:val=&quot;772C0B5E&quot;/&gt;&lt;wsp:rsid wsp:val=&quot;772E017A&quot;/&gt;&lt;wsp:rsid wsp:val=&quot;7738216A&quot;/&gt;&lt;wsp:rsid wsp:val=&quot;773A3E17&quot;/&gt;&lt;wsp:rsid wsp:val=&quot;773C4A3F&quot;/&gt;&lt;wsp:rsid wsp:val=&quot;774F42E0&quot;/&gt;&lt;wsp:rsid wsp:val=&quot;777C05B4&quot;/&gt;&lt;wsp:rsid wsp:val=&quot;777F7D38&quot;/&gt;&lt;wsp:rsid wsp:val=&quot;7789193B&quot;/&gt;&lt;wsp:rsid wsp:val=&quot;77910377&quot;/&gt;&lt;wsp:rsid wsp:val=&quot;77964E9C&quot;/&gt;&lt;wsp:rsid wsp:val=&quot;779F407A&quot;/&gt;&lt;wsp:rsid wsp:val=&quot;77AC377D&quot;/&gt;&lt;wsp:rsid wsp:val=&quot;77B413F9&quot;/&gt;&lt;wsp:rsid wsp:val=&quot;77C760FB&quot;/&gt;&lt;wsp:rsid wsp:val=&quot;77C902A3&quot;/&gt;&lt;wsp:rsid wsp:val=&quot;77D9044A&quot;/&gt;&lt;wsp:rsid wsp:val=&quot;77DF5788&quot;/&gt;&lt;wsp:rsid wsp:val=&quot;77E36CD8&quot;/&gt;&lt;wsp:rsid wsp:val=&quot;780868FE&quot;/&gt;&lt;wsp:rsid wsp:val=&quot;783B7B58&quot;/&gt;&lt;wsp:rsid wsp:val=&quot;784150EE&quot;/&gt;&lt;wsp:rsid wsp:val=&quot;7853272D&quot;/&gt;&lt;wsp:rsid wsp:val=&quot;78754116&quot;/&gt;&lt;wsp:rsid wsp:val=&quot;788A077F&quot;/&gt;&lt;wsp:rsid wsp:val=&quot;789064B1&quot;/&gt;&lt;wsp:rsid wsp:val=&quot;78AD7BF3&quot;/&gt;&lt;wsp:rsid wsp:val=&quot;78B2126B&quot;/&gt;&lt;wsp:rsid wsp:val=&quot;78C0592C&quot;/&gt;&lt;wsp:rsid wsp:val=&quot;78D16950&quot;/&gt;&lt;wsp:rsid wsp:val=&quot;78D34E43&quot;/&gt;&lt;wsp:rsid wsp:val=&quot;78D36825&quot;/&gt;&lt;wsp:rsid wsp:val=&quot;78D759AE&quot;/&gt;&lt;wsp:rsid wsp:val=&quot;78E74DC2&quot;/&gt;&lt;wsp:rsid wsp:val=&quot;78ED308C&quot;/&gt;&lt;wsp:rsid wsp:val=&quot;78F12B0B&quot;/&gt;&lt;wsp:rsid wsp:val=&quot;7902262E&quot;/&gt;&lt;wsp:rsid wsp:val=&quot;79366E4B&quot;/&gt;&lt;wsp:rsid wsp:val=&quot;7937053A&quot;/&gt;&lt;wsp:rsid wsp:val=&quot;793B3960&quot;/&gt;&lt;wsp:rsid wsp:val=&quot;793D6983&quot;/&gt;&lt;wsp:rsid wsp:val=&quot;795A7E31&quot;/&gt;&lt;wsp:rsid wsp:val=&quot;796C1483&quot;/&gt;&lt;wsp:rsid wsp:val=&quot;797C2617&quot;/&gt;&lt;wsp:rsid wsp:val=&quot;79834DEF&quot;/&gt;&lt;wsp:rsid wsp:val=&quot;798A27BB&quot;/&gt;&lt;wsp:rsid wsp:val=&quot;798F63CA&quot;/&gt;&lt;wsp:rsid wsp:val=&quot;79AA7AD7&quot;/&gt;&lt;wsp:rsid wsp:val=&quot;79C10DD2&quot;/&gt;&lt;wsp:rsid wsp:val=&quot;79CA31EE&quot;/&gt;&lt;wsp:rsid wsp:val=&quot;79D116AF&quot;/&gt;&lt;wsp:rsid wsp:val=&quot;79D97389&quot;/&gt;&lt;wsp:rsid wsp:val=&quot;79E72193&quot;/&gt;&lt;wsp:rsid wsp:val=&quot;79E92BC6&quot;/&gt;&lt;wsp:rsid wsp:val=&quot;79F61D17&quot;/&gt;&lt;wsp:rsid wsp:val=&quot;79F7465D&quot;/&gt;&lt;wsp:rsid wsp:val=&quot;7A2D792F&quot;/&gt;&lt;wsp:rsid wsp:val=&quot;7A367DFE&quot;/&gt;&lt;wsp:rsid wsp:val=&quot;7A377BCB&quot;/&gt;&lt;wsp:rsid wsp:val=&quot;7A566D84&quot;/&gt;&lt;wsp:rsid wsp:val=&quot;7A606797&quot;/&gt;&lt;wsp:rsid wsp:val=&quot;7A9668A6&quot;/&gt;&lt;wsp:rsid wsp:val=&quot;7A9D1708&quot;/&gt;&lt;wsp:rsid wsp:val=&quot;7AAB257B&quot;/&gt;&lt;wsp:rsid wsp:val=&quot;7AC55E4D&quot;/&gt;&lt;wsp:rsid wsp:val=&quot;7AEE1A23&quot;/&gt;&lt;wsp:rsid wsp:val=&quot;7B302529&quot;/&gt;&lt;wsp:rsid wsp:val=&quot;7B572712&quot;/&gt;&lt;wsp:rsid wsp:val=&quot;7BAF48F9&quot;/&gt;&lt;wsp:rsid wsp:val=&quot;7BB0747C&quot;/&gt;&lt;wsp:rsid wsp:val=&quot;7BDA5E3D&quot;/&gt;&lt;wsp:rsid wsp:val=&quot;7BE77659&quot;/&gt;&lt;wsp:rsid wsp:val=&quot;7BF115E5&quot;/&gt;&lt;wsp:rsid wsp:val=&quot;7C0311BD&quot;/&gt;&lt;wsp:rsid wsp:val=&quot;7C3376E0&quot;/&gt;&lt;wsp:rsid wsp:val=&quot;7C393B06&quot;/&gt;&lt;wsp:rsid wsp:val=&quot;7C497553&quot;/&gt;&lt;wsp:rsid wsp:val=&quot;7C5100F6&quot;/&gt;&lt;wsp:rsid wsp:val=&quot;7C687AE6&quot;/&gt;&lt;wsp:rsid wsp:val=&quot;7C7D2B27&quot;/&gt;&lt;wsp:rsid wsp:val=&quot;7C832A14&quot;/&gt;&lt;wsp:rsid wsp:val=&quot;7C966BE4&quot;/&gt;&lt;wsp:rsid wsp:val=&quot;7C991A88&quot;/&gt;&lt;wsp:rsid wsp:val=&quot;7C9E3209&quot;/&gt;&lt;wsp:rsid wsp:val=&quot;7CB17CEB&quot;/&gt;&lt;wsp:rsid wsp:val=&quot;7CB563E3&quot;/&gt;&lt;wsp:rsid wsp:val=&quot;7CB60377&quot;/&gt;&lt;wsp:rsid wsp:val=&quot;7CB72D6E&quot;/&gt;&lt;wsp:rsid wsp:val=&quot;7CC23920&quot;/&gt;&lt;wsp:rsid wsp:val=&quot;7CCE6561&quot;/&gt;&lt;wsp:rsid wsp:val=&quot;7CE20D6D&quot;/&gt;&lt;wsp:rsid wsp:val=&quot;7D0924CC&quot;/&gt;&lt;wsp:rsid wsp:val=&quot;7D137FFB&quot;/&gt;&lt;wsp:rsid wsp:val=&quot;7D1D66E1&quot;/&gt;&lt;wsp:rsid wsp:val=&quot;7D346B68&quot;/&gt;&lt;wsp:rsid wsp:val=&quot;7D584A95&quot;/&gt;&lt;wsp:rsid wsp:val=&quot;7D823D84&quot;/&gt;&lt;wsp:rsid wsp:val=&quot;7D9277DE&quot;/&gt;&lt;wsp:rsid wsp:val=&quot;7DB4179D&quot;/&gt;&lt;wsp:rsid wsp:val=&quot;7DB60F5F&quot;/&gt;&lt;wsp:rsid wsp:val=&quot;7DB86708&quot;/&gt;&lt;wsp:rsid wsp:val=&quot;7DE515A3&quot;/&gt;&lt;wsp:rsid wsp:val=&quot;7DF64A6F&quot;/&gt;&lt;wsp:rsid wsp:val=&quot;7E0210A3&quot;/&gt;&lt;wsp:rsid wsp:val=&quot;7E064876&quot;/&gt;&lt;wsp:rsid wsp:val=&quot;7E07636B&quot;/&gt;&lt;wsp:rsid wsp:val=&quot;7E2817F5&quot;/&gt;&lt;wsp:rsid wsp:val=&quot;7E3B37DD&quot;/&gt;&lt;wsp:rsid wsp:val=&quot;7E454955&quot;/&gt;&lt;wsp:rsid wsp:val=&quot;7E4A612F&quot;/&gt;&lt;wsp:rsid wsp:val=&quot;7E5E4BA7&quot;/&gt;&lt;wsp:rsid wsp:val=&quot;7E623FD6&quot;/&gt;&lt;wsp:rsid wsp:val=&quot;7E6568DE&quot;/&gt;&lt;wsp:rsid wsp:val=&quot;7E71695E&quot;/&gt;&lt;wsp:rsid wsp:val=&quot;7E926441&quot;/&gt;&lt;wsp:rsid wsp:val=&quot;7E9A7E57&quot;/&gt;&lt;wsp:rsid wsp:val=&quot;7EA41D17&quot;/&gt;&lt;wsp:rsid wsp:val=&quot;7EAC1C7A&quot;/&gt;&lt;wsp:rsid wsp:val=&quot;7EB55047&quot;/&gt;&lt;wsp:rsid wsp:val=&quot;7EE46143&quot;/&gt;&lt;wsp:rsid wsp:val=&quot;7EF91408&quot;/&gt;&lt;wsp:rsid wsp:val=&quot;7F4117F1&quot;/&gt;&lt;wsp:rsid wsp:val=&quot;7F425225&quot;/&gt;&lt;wsp:rsid wsp:val=&quot;7F5349F3&quot;/&gt;&lt;wsp:rsid wsp:val=&quot;7F800037&quot;/&gt;&lt;wsp:rsid wsp:val=&quot;7F977AF0&quot;/&gt;&lt;wsp:rsid wsp:val=&quot;7FA95DC6&quot;/&gt;&lt;wsp:rsid wsp:val=&quot;7FAE1AA4&quot;/&gt;&lt;wsp:rsid wsp:val=&quot;7FBE3D7D&quot;/&gt;&lt;wsp:rsid wsp:val=&quot;7FF37124&quot;/&gt;&lt;wsp:rsid wsp:val=&quot;7FF4629D&quot;/&gt;&lt;wsp:rsid wsp:val=&quot;7FF707E0&quot;/&gt;&lt;/wsp:rsids&gt;&lt;/w:docPr&gt;&lt;w:body&gt;&lt;wx:sect&gt;&lt;w:p wsp:rsidR=&quot;00000000&quot; wsp:rsidRDefault=&quot;00377AFE&quot; wsp:rsidP=&quot;00377AFE&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F835FC" w:rsidRPr="003A273D">
        <w:rPr>
          <w:rFonts w:ascii="Times New Roman" w:hAnsi="Times New Roman"/>
          <w:lang w:val="en-US"/>
        </w:rPr>
        <w:fldChar w:fldCharType="end"/>
      </w:r>
      <w:r w:rsidR="00F835FC" w:rsidRPr="003A273D">
        <w:rPr>
          <w:rFonts w:ascii="Times New Roman" w:hAnsi="Times New Roman"/>
          <w:lang w:val="en-US"/>
        </w:rPr>
        <w:t>-</w:t>
      </w:r>
      <w:proofErr w:type="spellStart"/>
      <w:r w:rsidR="00F835FC" w:rsidRPr="003A273D">
        <w:rPr>
          <w:rFonts w:ascii="Times New Roman" w:hAnsi="Times New Roman"/>
          <w:lang w:val="en-US"/>
        </w:rPr>
        <w:t>th</w:t>
      </w:r>
      <w:proofErr w:type="spellEnd"/>
      <w:r w:rsidR="00F835FC" w:rsidRPr="003A273D">
        <w:rPr>
          <w:rFonts w:ascii="Times New Roman" w:hAnsi="Times New Roman"/>
          <w:lang w:val="en-US"/>
        </w:rPr>
        <w:t xml:space="preserve"> PDCCH monitoring occasion in the PO corresponds to the </w:t>
      </w:r>
      <w:r w:rsidR="00F835FC" w:rsidRPr="003A273D">
        <w:rPr>
          <w:rFonts w:ascii="Times New Roman" w:hAnsi="Times New Roman"/>
          <w:lang w:val="en-US"/>
        </w:rPr>
        <w:fldChar w:fldCharType="begin"/>
      </w:r>
      <w:r w:rsidR="00F835FC" w:rsidRPr="003A273D">
        <w:rPr>
          <w:rFonts w:ascii="Times New Roman" w:hAnsi="Times New Roman"/>
          <w:lang w:val="en-US"/>
        </w:rPr>
        <w:instrText xml:space="preserve"> QUOTE </w:instrText>
      </w:r>
      <w:r w:rsidR="003E6131">
        <w:rPr>
          <w:rFonts w:ascii="Times New Roman" w:hAnsi="Times New Roman"/>
          <w:noProof/>
          <w:position w:val="-5"/>
        </w:rPr>
        <w:pict w14:anchorId="291EA205">
          <v:shape id="_x0000_i1031" type="#_x0000_t75" alt="" style="width:6pt;height:12.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stylePaneFormatFilter w:val=&quot;3F01&quot;/&gt;&lt;w:defaultTabStop w:val=&quot;567&quot;/&gt;&lt;w:hyphenationZone w:val=&quot;425&quot;/&gt;&lt;w:doNotHyphenateCaps/&gt;&lt;w:drawingGridHorizontalSpacing w:val=&quot;120&quot;/&gt;&lt;w:drawingGridVerticalSpacing w:val=&quot;120&quot;/&gt;&lt;w:useMarginsForDrawingGridOrigin/&gt;&lt;w:doNotShadeFormData/&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applyBreakingRules/&gt;&lt;w:dontGrowAutofit/&gt;&lt;w:useFELayout/&gt;&lt;/w:compat&gt;&lt;wsp:rsids&gt;&lt;wsp:rsidRoot wsp:val=&quot;00100F45&quot;/&gt;&lt;wsp:rsid wsp:val=&quot;000006E1&quot;/&gt;&lt;wsp:rsid wsp:val=&quot;000011DE&quot;/&gt;&lt;wsp:rsid wsp:val=&quot;00001A2B&quot;/&gt;&lt;wsp:rsid wsp:val=&quot;00001CB0&quot;/&gt;&lt;wsp:rsid wsp:val=&quot;00002A37&quot;/&gt;&lt;wsp:rsid wsp:val=&quot;00002A63&quot;/&gt;&lt;wsp:rsid wsp:val=&quot;000032DF&quot;/&gt;&lt;wsp:rsid wsp:val=&quot;000032F4&quot;/&gt;&lt;wsp:rsid wsp:val=&quot;000034E4&quot;/&gt;&lt;wsp:rsid wsp:val=&quot;0000541E&quot;/&gt;&lt;wsp:rsid wsp:val=&quot;00006446&quot;/&gt;&lt;wsp:rsid wsp:val=&quot;00006896&quot;/&gt;&lt;wsp:rsid wsp:val=&quot;00006EDC&quot;/&gt;&lt;wsp:rsid wsp:val=&quot;0000733B&quot;/&gt;&lt;wsp:rsid wsp:val=&quot;00007CDC&quot;/&gt;&lt;wsp:rsid wsp:val=&quot;00010CDD&quot;/&gt;&lt;wsp:rsid wsp:val=&quot;0001115E&quot;/&gt;&lt;wsp:rsid wsp:val=&quot;00011824&quot;/&gt;&lt;wsp:rsid wsp:val=&quot;00011B28&quot;/&gt;&lt;wsp:rsid wsp:val=&quot;00011CE9&quot;/&gt;&lt;wsp:rsid wsp:val=&quot;000126CB&quot;/&gt;&lt;wsp:rsid wsp:val=&quot;00012CA8&quot;/&gt;&lt;wsp:rsid wsp:val=&quot;000130DA&quot;/&gt;&lt;wsp:rsid wsp:val=&quot;00013C6E&quot;/&gt;&lt;wsp:rsid wsp:val=&quot;00013FC9&quot;/&gt;&lt;wsp:rsid wsp:val=&quot;00014455&quot;/&gt;&lt;wsp:rsid wsp:val=&quot;00014BD6&quot;/&gt;&lt;wsp:rsid wsp:val=&quot;00015D15&quot;/&gt;&lt;wsp:rsid wsp:val=&quot;0002005B&quot;/&gt;&lt;wsp:rsid wsp:val=&quot;000209F3&quot;/&gt;&lt;wsp:rsid wsp:val=&quot;00020BBB&quot;/&gt;&lt;wsp:rsid wsp:val=&quot;00020C30&quot;/&gt;&lt;wsp:rsid wsp:val=&quot;00021818&quot;/&gt;&lt;wsp:rsid wsp:val=&quot;00023678&quot;/&gt;&lt;wsp:rsid wsp:val=&quot;00023B49&quot;/&gt;&lt;wsp:rsid wsp:val=&quot;00023BDC&quot;/&gt;&lt;wsp:rsid wsp:val=&quot;00024170&quot;/&gt;&lt;wsp:rsid wsp:val=&quot;00024E02&quot;/&gt;&lt;wsp:rsid wsp:val=&quot;00025347&quot;/&gt;&lt;wsp:rsid wsp:val=&quot;0002564D&quot;/&gt;&lt;wsp:rsid wsp:val=&quot;00025C23&quot;/&gt;&lt;wsp:rsid wsp:val=&quot;00025ECA&quot;/&gt;&lt;wsp:rsid wsp:val=&quot;000263D8&quot;/&gt;&lt;wsp:rsid wsp:val=&quot;0002781C&quot;/&gt;&lt;wsp:rsid wsp:val=&quot;00030E4A&quot;/&gt;&lt;wsp:rsid wsp:val=&quot;000311C7&quot;/&gt;&lt;wsp:rsid wsp:val=&quot;0003179E&quot;/&gt;&lt;wsp:rsid wsp:val=&quot;00032374&quot;/&gt;&lt;wsp:rsid wsp:val=&quot;000325B8&quot;/&gt;&lt;wsp:rsid wsp:val=&quot;00032632&quot;/&gt;&lt;wsp:rsid wsp:val=&quot;0003480D&quot;/&gt;&lt;wsp:rsid wsp:val=&quot;00034C15&quot;/&gt;&lt;wsp:rsid wsp:val=&quot;00035706&quot;/&gt;&lt;wsp:rsid wsp:val=&quot;00035E1B&quot;/&gt;&lt;wsp:rsid wsp:val=&quot;00036161&quot;/&gt;&lt;wsp:rsid wsp:val=&quot;000364B8&quot;/&gt;&lt;wsp:rsid wsp:val=&quot;00036BA1&quot;/&gt;&lt;wsp:rsid wsp:val=&quot;00040292&quot;/&gt;&lt;wsp:rsid wsp:val=&quot;00041962&quot;/&gt;&lt;wsp:rsid wsp:val=&quot;00041994&quot;/&gt;&lt;wsp:rsid wsp:val=&quot;00041A3F&quot;/&gt;&lt;wsp:rsid wsp:val=&quot;000422E2&quot;/&gt;&lt;wsp:rsid wsp:val=&quot;00042F22&quot;/&gt;&lt;wsp:rsid wsp:val=&quot;0004395C&quot;/&gt;&lt;wsp:rsid wsp:val=&quot;00043F68&quot;/&gt;&lt;wsp:rsid wsp:val=&quot;000443F0&quot;/&gt;&lt;wsp:rsid wsp:val=&quot;000444EF&quot;/&gt;&lt;wsp:rsid wsp:val=&quot;00045FF8&quot;/&gt;&lt;wsp:rsid wsp:val=&quot;00046166&quot;/&gt;&lt;wsp:rsid wsp:val=&quot;00050680&quot;/&gt;&lt;wsp:rsid wsp:val=&quot;000511F7&quot;/&gt;&lt;wsp:rsid wsp:val=&quot;00052A07&quot;/&gt;&lt;wsp:rsid wsp:val=&quot;00052F21&quot;/&gt;&lt;wsp:rsid wsp:val=&quot;000534E3&quot;/&gt;&lt;wsp:rsid wsp:val=&quot;00053D03&quot;/&gt;&lt;wsp:rsid wsp:val=&quot;0005427C&quot;/&gt;&lt;wsp:rsid wsp:val=&quot;00054E12&quot;/&gt;&lt;wsp:rsid wsp:val=&quot;00055CD1&quot;/&gt;&lt;wsp:rsid wsp:val=&quot;0005606A&quot;/&gt;&lt;wsp:rsid wsp:val=&quot;0005660D&quot;/&gt;&lt;wsp:rsid wsp:val=&quot;00057117&quot;/&gt;&lt;wsp:rsid wsp:val=&quot;000609B7&quot;/&gt;&lt;wsp:rsid wsp:val=&quot;00060CA1&quot;/&gt;&lt;wsp:rsid wsp:val=&quot;000616E7&quot;/&gt;&lt;wsp:rsid wsp:val=&quot;00061FB9&quot;/&gt;&lt;wsp:rsid wsp:val=&quot;00063D57&quot;/&gt;&lt;wsp:rsid wsp:val=&quot;0006483C&quot;/&gt;&lt;wsp:rsid wsp:val=&quot;0006487E&quot;/&gt;&lt;wsp:rsid wsp:val=&quot;0006525C&quot;/&gt;&lt;wsp:rsid wsp:val=&quot;00065E1A&quot;/&gt;&lt;wsp:rsid wsp:val=&quot;000660A9&quot;/&gt;&lt;wsp:rsid wsp:val=&quot;0006651C&quot;/&gt;&lt;wsp:rsid wsp:val=&quot;0007092F&quot;/&gt;&lt;wsp:rsid wsp:val=&quot;0007094A&quot;/&gt;&lt;wsp:rsid wsp:val=&quot;00070FBD&quot;/&gt;&lt;wsp:rsid wsp:val=&quot;0007125C&quot;/&gt;&lt;wsp:rsid wsp:val=&quot;000715B7&quot;/&gt;&lt;wsp:rsid wsp:val=&quot;00071E77&quot;/&gt;&lt;wsp:rsid wsp:val=&quot;00074B37&quot;/&gt;&lt;wsp:rsid wsp:val=&quot;000764EE&quot;/&gt;&lt;wsp:rsid wsp:val=&quot;0007697B&quot;/&gt;&lt;wsp:rsid wsp:val=&quot;00076C09&quot;/&gt;&lt;wsp:rsid wsp:val=&quot;00076DAA&quot;/&gt;&lt;wsp:rsid wsp:val=&quot;00077E5F&quot;/&gt;&lt;wsp:rsid wsp:val=&quot;0008036A&quot;/&gt;&lt;wsp:rsid wsp:val=&quot;000808F6&quot;/&gt;&lt;wsp:rsid wsp:val=&quot;0008112F&quot;/&gt;&lt;wsp:rsid wsp:val=&quot;00081486&quot;/&gt;&lt;wsp:rsid wsp:val=&quot;00081AE6&quot;/&gt;&lt;wsp:rsid wsp:val=&quot;00081EA4&quot;/&gt;&lt;wsp:rsid wsp:val=&quot;000823B5&quot;/&gt;&lt;wsp:rsid wsp:val=&quot;00082746&quot;/&gt;&lt;wsp:rsid wsp:val=&quot;000839C7&quot;/&gt;&lt;wsp:rsid wsp:val=&quot;0008458F&quot;/&gt;&lt;wsp:rsid wsp:val=&quot;0008496C&quot;/&gt;&lt;wsp:rsid wsp:val=&quot;00084DDB&quot;/&gt;&lt;wsp:rsid wsp:val=&quot;00084E51&quot;/&gt;&lt;wsp:rsid wsp:val=&quot;000851F6&quot;/&gt;&lt;wsp:rsid wsp:val=&quot;000855EB&quot;/&gt;&lt;wsp:rsid wsp:val=&quot;00085B52&quot;/&gt;&lt;wsp:rsid wsp:val=&quot;00085F5F&quot;/&gt;&lt;wsp:rsid wsp:val=&quot;000866F2&quot;/&gt;&lt;wsp:rsid wsp:val=&quot;0009009F&quot;/&gt;&lt;wsp:rsid wsp:val=&quot;0009055D&quot;/&gt;&lt;wsp:rsid wsp:val=&quot;000908DF&quot;/&gt;&lt;wsp:rsid wsp:val=&quot;00090B11&quot;/&gt;&lt;wsp:rsid wsp:val=&quot;00090CCA&quot;/&gt;&lt;wsp:rsid wsp:val=&quot;00090FA4&quot;/&gt;&lt;wsp:rsid wsp:val=&quot;00091557&quot;/&gt;&lt;wsp:rsid wsp:val=&quot;00091BD2&quot;/&gt;&lt;wsp:rsid wsp:val=&quot;0009223B&quot;/&gt;&lt;wsp:rsid wsp:val=&quot;000924C1&quot;/&gt;&lt;wsp:rsid wsp:val=&quot;000924F0&quot;/&gt;&lt;wsp:rsid wsp:val=&quot;00092B87&quot;/&gt;&lt;wsp:rsid wsp:val=&quot;00092FAF&quot;/&gt;&lt;wsp:rsid wsp:val=&quot;000933E1&quot;/&gt;&lt;wsp:rsid wsp:val=&quot;00093474&quot;/&gt;&lt;wsp:rsid wsp:val=&quot;000937BD&quot;/&gt;&lt;wsp:rsid wsp:val=&quot;00093BC3&quot;/&gt;&lt;wsp:rsid wsp:val=&quot;00094092&quot;/&gt;&lt;wsp:rsid wsp:val=&quot;00094DAB&quot;/&gt;&lt;wsp:rsid wsp:val=&quot;0009510F&quot;/&gt;&lt;wsp:rsid wsp:val=&quot;00096F65&quot;/&gt;&lt;wsp:rsid wsp:val=&quot;00097902&quot;/&gt;&lt;wsp:rsid wsp:val=&quot;000A0B74&quot;/&gt;&lt;wsp:rsid wsp:val=&quot;000A1101&quot;/&gt;&lt;wsp:rsid wsp:val=&quot;000A1964&quot;/&gt;&lt;wsp:rsid wsp:val=&quot;000A1B7B&quot;/&gt;&lt;wsp:rsid wsp:val=&quot;000A1EA1&quot;/&gt;&lt;wsp:rsid wsp:val=&quot;000A27CA&quot;/&gt;&lt;wsp:rsid wsp:val=&quot;000A36C3&quot;/&gt;&lt;wsp:rsid wsp:val=&quot;000A4185&quot;/&gt;&lt;wsp:rsid wsp:val=&quot;000A56F2&quot;/&gt;&lt;wsp:rsid wsp:val=&quot;000A6A12&quot;/&gt;&lt;wsp:rsid wsp:val=&quot;000A714F&quot;/&gt;&lt;wsp:rsid wsp:val=&quot;000B02E5&quot;/&gt;&lt;wsp:rsid wsp:val=&quot;000B0DA1&quot;/&gt;&lt;wsp:rsid wsp:val=&quot;000B176A&quot;/&gt;&lt;wsp:rsid wsp:val=&quot;000B21DC&quot;/&gt;&lt;wsp:rsid wsp:val=&quot;000B2719&quot;/&gt;&lt;wsp:rsid wsp:val=&quot;000B2912&quot;/&gt;&lt;wsp:rsid wsp:val=&quot;000B34AE&quot;/&gt;&lt;wsp:rsid wsp:val=&quot;000B3A8F&quot;/&gt;&lt;wsp:rsid wsp:val=&quot;000B4AB9&quot;/&gt;&lt;wsp:rsid wsp:val=&quot;000B4E3E&quot;/&gt;&lt;wsp:rsid wsp:val=&quot;000B58C3&quot;/&gt;&lt;wsp:rsid wsp:val=&quot;000B61E9&quot;/&gt;&lt;wsp:rsid wsp:val=&quot;000B7ABA&quot;/&gt;&lt;wsp:rsid wsp:val=&quot;000C038F&quot;/&gt;&lt;wsp:rsid wsp:val=&quot;000C14ED&quot;/&gt;&lt;wsp:rsid wsp:val=&quot;000C165A&quot;/&gt;&lt;wsp:rsid wsp:val=&quot;000C21AC&quot;/&gt;&lt;wsp:rsid wsp:val=&quot;000C27C5&quot;/&gt;&lt;wsp:rsid wsp:val=&quot;000C29A4&quot;/&gt;&lt;wsp:rsid wsp:val=&quot;000C2E19&quot;/&gt;&lt;wsp:rsid wsp:val=&quot;000C3469&quot;/&gt;&lt;wsp:rsid wsp:val=&quot;000C3728&quot;/&gt;&lt;wsp:rsid wsp:val=&quot;000C3824&quot;/&gt;&lt;wsp:rsid wsp:val=&quot;000C3B9C&quot;/&gt;&lt;wsp:rsid wsp:val=&quot;000C40FA&quot;/&gt;&lt;wsp:rsid wsp:val=&quot;000C4C97&quot;/&gt;&lt;wsp:rsid wsp:val=&quot;000C69AE&quot;/&gt;&lt;wsp:rsid wsp:val=&quot;000C7397&quot;/&gt;&lt;wsp:rsid wsp:val=&quot;000D040F&quot;/&gt;&lt;wsp:rsid wsp:val=&quot;000D0D07&quot;/&gt;&lt;wsp:rsid wsp:val=&quot;000D2D69&quot;/&gt;&lt;wsp:rsid wsp:val=&quot;000D2F1D&quot;/&gt;&lt;wsp:rsid wsp:val=&quot;000D3206&quot;/&gt;&lt;wsp:rsid wsp:val=&quot;000D34AE&quot;/&gt;&lt;wsp:rsid wsp:val=&quot;000D4797&quot;/&gt;&lt;wsp:rsid wsp:val=&quot;000D61AA&quot;/&gt;&lt;wsp:rsid wsp:val=&quot;000D64AB&quot;/&gt;&lt;wsp:rsid wsp:val=&quot;000D6C88&quot;/&gt;&lt;wsp:rsid wsp:val=&quot;000E0527&quot;/&gt;&lt;wsp:rsid wsp:val=&quot;000E0AD5&quot;/&gt;&lt;wsp:rsid wsp:val=&quot;000E156A&quot;/&gt;&lt;wsp:rsid wsp:val=&quot;000E1A8E&quot;/&gt;&lt;wsp:rsid wsp:val=&quot;000E1E92&quot;/&gt;&lt;wsp:rsid wsp:val=&quot;000E30A7&quot;/&gt;&lt;wsp:rsid wsp:val=&quot;000E319A&quot;/&gt;&lt;wsp:rsid wsp:val=&quot;000E3710&quot;/&gt;&lt;wsp:rsid wsp:val=&quot;000E48E1&quot;/&gt;&lt;wsp:rsid wsp:val=&quot;000E7966&quot;/&gt;&lt;wsp:rsid wsp:val=&quot;000E7C06&quot;/&gt;&lt;wsp:rsid wsp:val=&quot;000F06D6&quot;/&gt;&lt;wsp:rsid wsp:val=&quot;000F08AE&quot;/&gt;&lt;wsp:rsid wsp:val=&quot;000F0EB1&quot;/&gt;&lt;wsp:rsid wsp:val=&quot;000F1106&quot;/&gt;&lt;wsp:rsid wsp:val=&quot;000F24D5&quot;/&gt;&lt;wsp:rsid wsp:val=&quot;000F3BE9&quot;/&gt;&lt;wsp:rsid wsp:val=&quot;000F3F6C&quot;/&gt;&lt;wsp:rsid wsp:val=&quot;000F43F8&quot;/&gt;&lt;wsp:rsid wsp:val=&quot;000F472C&quot;/&gt;&lt;wsp:rsid wsp:val=&quot;000F6B49&quot;/&gt;&lt;wsp:rsid wsp:val=&quot;000F6DF3&quot;/&gt;&lt;wsp:rsid wsp:val=&quot;00100298&quot;/&gt;&lt;wsp:rsid wsp:val=&quot;001005FF&quot;/&gt;&lt;wsp:rsid wsp:val=&quot;00100A92&quot;/&gt;&lt;wsp:rsid wsp:val=&quot;00100F45&quot;/&gt;&lt;wsp:rsid wsp:val=&quot;00105190&quot;/&gt;&lt;wsp:rsid wsp:val=&quot;0010532F&quot;/&gt;&lt;wsp:rsid wsp:val=&quot;0010610D&quot;/&gt;&lt;wsp:rsid wsp:val=&quot;001062FB&quot;/&gt;&lt;wsp:rsid wsp:val=&quot;001063E6&quot;/&gt;&lt;wsp:rsid wsp:val=&quot;00107A20&quot;/&gt;&lt;wsp:rsid wsp:val=&quot;00110233&quot;/&gt;&lt;wsp:rsid wsp:val=&quot;00110D2D&quot;/&gt;&lt;wsp:rsid wsp:val=&quot;00113CD4&quot;/&gt;&lt;wsp:rsid wsp:val=&quot;00113CF4&quot;/&gt;&lt;wsp:rsid wsp:val=&quot;00114D01&quot;/&gt;&lt;wsp:rsid wsp:val=&quot;001153EA&quot;/&gt;&lt;wsp:rsid wsp:val=&quot;001154A1&quot;/&gt;&lt;wsp:rsid wsp:val=&quot;00115643&quot;/&gt;&lt;wsp:rsid wsp:val=&quot;00115E25&quot;/&gt;&lt;wsp:rsid wsp:val=&quot;001163DE&quot;/&gt;&lt;wsp:rsid wsp:val=&quot;0011673F&quot;/&gt;&lt;wsp:rsid wsp:val=&quot;00116765&quot;/&gt;&lt;wsp:rsid wsp:val=&quot;001174B9&quot;/&gt;&lt;wsp:rsid wsp:val=&quot;001219F5&quot;/&gt;&lt;wsp:rsid wsp:val=&quot;00121A20&quot;/&gt;&lt;wsp:rsid wsp:val=&quot;00122B62&quot;/&gt;&lt;wsp:rsid wsp:val=&quot;00122C67&quot;/&gt;&lt;wsp:rsid wsp:val=&quot;0012377F&quot;/&gt;&lt;wsp:rsid wsp:val=&quot;001239F2&quot;/&gt;&lt;wsp:rsid wsp:val=&quot;00123AFA&quot;/&gt;&lt;wsp:rsid wsp:val=&quot;00124314&quot;/&gt;&lt;wsp:rsid wsp:val=&quot;00125CE0&quot;/&gt;&lt;wsp:rsid wsp:val=&quot;00126B4A&quot;/&gt;&lt;wsp:rsid wsp:val=&quot;00132656&quot;/&gt;&lt;wsp:rsid wsp:val=&quot;00132FD0&quot;/&gt;&lt;wsp:rsid wsp:val=&quot;0013301A&quot;/&gt;&lt;wsp:rsid wsp:val=&quot;0013415C&quot;/&gt;&lt;wsp:rsid wsp:val=&quot;001344C0&quot;/&gt;&lt;wsp:rsid wsp:val=&quot;001346FA&quot;/&gt;&lt;wsp:rsid wsp:val=&quot;00134C08&quot;/&gt;&lt;wsp:rsid wsp:val=&quot;00135252&quot;/&gt;&lt;wsp:rsid wsp:val=&quot;00135B3A&quot;/&gt;&lt;wsp:rsid wsp:val=&quot;001361DD&quot;/&gt;&lt;wsp:rsid wsp:val=&quot;00136B5E&quot;/&gt;&lt;wsp:rsid wsp:val=&quot;00137728&quot;/&gt;&lt;wsp:rsid wsp:val=&quot;00137AB5&quot;/&gt;&lt;wsp:rsid wsp:val=&quot;00137F0B&quot;/&gt;&lt;wsp:rsid wsp:val=&quot;00141F24&quot;/&gt;&lt;wsp:rsid wsp:val=&quot;00142083&quot;/&gt;&lt;wsp:rsid wsp:val=&quot;001420D1&quot;/&gt;&lt;wsp:rsid wsp:val=&quot;00142A99&quot;/&gt;&lt;wsp:rsid wsp:val=&quot;00142F64&quot;/&gt;&lt;wsp:rsid wsp:val=&quot;00142FF2&quot;/&gt;&lt;wsp:rsid wsp:val=&quot;00143008&quot;/&gt;&lt;wsp:rsid wsp:val=&quot;0014528C&quot;/&gt;&lt;wsp:rsid wsp:val=&quot;0014678C&quot;/&gt;&lt;wsp:rsid wsp:val=&quot;00146F12&quot;/&gt;&lt;wsp:rsid wsp:val=&quot;0014787F&quot;/&gt;&lt;wsp:rsid wsp:val=&quot;00147ED7&quot;/&gt;&lt;wsp:rsid wsp:val=&quot;00147F5B&quot;/&gt;&lt;wsp:rsid wsp:val=&quot;001519C5&quot;/&gt;&lt;wsp:rsid wsp:val=&quot;00151E23&quot;/&gt;&lt;wsp:rsid wsp:val=&quot;001526E0&quot;/&gt;&lt;wsp:rsid wsp:val=&quot;0015387F&quot;/&gt;&lt;wsp:rsid wsp:val=&quot;00153C26&quot;/&gt;&lt;wsp:rsid wsp:val=&quot;00154125&quot;/&gt;&lt;wsp:rsid wsp:val=&quot;001551B5&quot;/&gt;&lt;wsp:rsid wsp:val=&quot;0015533C&quot;/&gt;&lt;wsp:rsid wsp:val=&quot;001553F3&quot;/&gt;&lt;wsp:rsid wsp:val=&quot;00155B29&quot;/&gt;&lt;wsp:rsid wsp:val=&quot;0015799D&quot;/&gt;&lt;wsp:rsid wsp:val=&quot;00160F28&quot;/&gt;&lt;wsp:rsid wsp:val=&quot;00162C61&quot;/&gt;&lt;wsp:rsid wsp:val=&quot;00163E7D&quot;/&gt;&lt;wsp:rsid wsp:val=&quot;00164782&quot;/&gt;&lt;wsp:rsid wsp:val=&quot;001649F7&quot;/&gt;&lt;wsp:rsid wsp:val=&quot;001659C1&quot;/&gt;&lt;wsp:rsid wsp:val=&quot;00165A27&quot;/&gt;&lt;wsp:rsid wsp:val=&quot;0016637B&quot;/&gt;&lt;wsp:rsid wsp:val=&quot;001706E5&quot;/&gt;&lt;wsp:rsid wsp:val=&quot;001708E2&quot;/&gt;&lt;wsp:rsid wsp:val=&quot;00170C54&quot;/&gt;&lt;wsp:rsid wsp:val=&quot;00172842&quot;/&gt;&lt;wsp:rsid wsp:val=&quot;00173370&quot;/&gt;&lt;wsp:rsid wsp:val=&quot;00173A8E&quot;/&gt;&lt;wsp:rsid wsp:val=&quot;00173F9B&quot;/&gt;&lt;wsp:rsid wsp:val=&quot;00175063&quot;/&gt;&lt;wsp:rsid wsp:val=&quot;00175117&quot;/&gt;&lt;wsp:rsid wsp:val=&quot;00175A2C&quot;/&gt;&lt;wsp:rsid wsp:val=&quot;00175F50&quot;/&gt;&lt;wsp:rsid wsp:val=&quot;001771FC&quot;/&gt;&lt;wsp:rsid wsp:val=&quot;00177A87&quot;/&gt;&lt;wsp:rsid wsp:val=&quot;001803E9&quot;/&gt;&lt;wsp:rsid wsp:val=&quot;001804A7&quot;/&gt;&lt;wsp:rsid wsp:val=&quot;00180A63&quot;/&gt;&lt;wsp:rsid wsp:val=&quot;0018143F&quot;/&gt;&lt;wsp:rsid wsp:val=&quot;0018163D&quot;/&gt;&lt;wsp:rsid wsp:val=&quot;00183E4C&quot;/&gt;&lt;wsp:rsid wsp:val=&quot;00184209&quot;/&gt;&lt;wsp:rsid wsp:val=&quot;00184A47&quot;/&gt;&lt;wsp:rsid wsp:val=&quot;0018538A&quot;/&gt;&lt;wsp:rsid wsp:val=&quot;00186D1D&quot;/&gt;&lt;wsp:rsid wsp:val=&quot;00186E24&quot;/&gt;&lt;wsp:rsid wsp:val=&quot;0018777B&quot;/&gt;&lt;wsp:rsid wsp:val=&quot;0018777E&quot;/&gt;&lt;wsp:rsid wsp:val=&quot;001906F8&quot;/&gt;&lt;wsp:rsid wsp:val=&quot;00190AC1&quot;/&gt;&lt;wsp:rsid wsp:val=&quot;00190D58&quot;/&gt;&lt;wsp:rsid wsp:val=&quot;00190EC0&quot;/&gt;&lt;wsp:rsid wsp:val=&quot;00192423&quot;/&gt;&lt;wsp:rsid wsp:val=&quot;001924CC&quot;/&gt;&lt;wsp:rsid wsp:val=&quot;0019259A&quot;/&gt;&lt;wsp:rsid wsp:val=&quot;001928FD&quot;/&gt;&lt;wsp:rsid wsp:val=&quot;00192B97&quot;/&gt;&lt;wsp:rsid wsp:val=&quot;0019341A&quot;/&gt;&lt;wsp:rsid wsp:val=&quot;00193A16&quot;/&gt;&lt;wsp:rsid wsp:val=&quot;001951B2&quot;/&gt;&lt;wsp:rsid wsp:val=&quot;001955A4&quot;/&gt;&lt;wsp:rsid wsp:val=&quot;001958CD&quot;/&gt;&lt;wsp:rsid wsp:val=&quot;00196AF7&quot;/&gt;&lt;wsp:rsid wsp:val=&quot;00196C01&quot;/&gt;&lt;wsp:rsid wsp:val=&quot;00196CEF&quot;/&gt;&lt;wsp:rsid wsp:val=&quot;00197DF9&quot;/&gt;&lt;wsp:rsid wsp:val=&quot;001A0C3E&quot;/&gt;&lt;wsp:rsid wsp:val=&quot;001A14A3&quot;/&gt;&lt;wsp:rsid wsp:val=&quot;001A1987&quot;/&gt;&lt;wsp:rsid wsp:val=&quot;001A218B&quot;/&gt;&lt;wsp:rsid wsp:val=&quot;001A2564&quot;/&gt;&lt;wsp:rsid wsp:val=&quot;001A2813&quot;/&gt;&lt;wsp:rsid wsp:val=&quot;001A2985&quot;/&gt;&lt;wsp:rsid wsp:val=&quot;001A2B06&quot;/&gt;&lt;wsp:rsid wsp:val=&quot;001A6173&quot;/&gt;&lt;wsp:rsid wsp:val=&quot;001A62B7&quot;/&gt;&lt;wsp:rsid wsp:val=&quot;001A6CBA&quot;/&gt;&lt;wsp:rsid wsp:val=&quot;001B0579&quot;/&gt;&lt;wsp:rsid wsp:val=&quot;001B06D9&quot;/&gt;&lt;wsp:rsid wsp:val=&quot;001B0B43&quot;/&gt;&lt;wsp:rsid wsp:val=&quot;001B0D97&quot;/&gt;&lt;wsp:rsid wsp:val=&quot;001B14E7&quot;/&gt;&lt;wsp:rsid wsp:val=&quot;001B189A&quot;/&gt;&lt;wsp:rsid wsp:val=&quot;001B35C9&quot;/&gt;&lt;wsp:rsid wsp:val=&quot;001B3F76&quot;/&gt;&lt;wsp:rsid wsp:val=&quot;001B4C2A&quot;/&gt;&lt;wsp:rsid wsp:val=&quot;001B4C2C&quot;/&gt;&lt;wsp:rsid wsp:val=&quot;001B5A5D&quot;/&gt;&lt;wsp:rsid wsp:val=&quot;001B5FC4&quot;/&gt;&lt;wsp:rsid wsp:val=&quot;001C041B&quot;/&gt;&lt;wsp:rsid wsp:val=&quot;001C0ADC&quot;/&gt;&lt;wsp:rsid wsp:val=&quot;001C0D15&quot;/&gt;&lt;wsp:rsid wsp:val=&quot;001C0F0E&quot;/&gt;&lt;wsp:rsid wsp:val=&quot;001C1632&quot;/&gt;&lt;wsp:rsid wsp:val=&quot;001C1CE5&quot;/&gt;&lt;wsp:rsid wsp:val=&quot;001C2818&quot;/&gt;&lt;wsp:rsid wsp:val=&quot;001C2ED5&quot;/&gt;&lt;wsp:rsid wsp:val=&quot;001C3D2A&quot;/&gt;&lt;wsp:rsid wsp:val=&quot;001C3E15&quot;/&gt;&lt;wsp:rsid wsp:val=&quot;001C3F1D&quot;/&gt;&lt;wsp:rsid wsp:val=&quot;001C4B20&quot;/&gt;&lt;wsp:rsid wsp:val=&quot;001C6108&quot;/&gt;&lt;wsp:rsid wsp:val=&quot;001C65DE&quot;/&gt;&lt;wsp:rsid wsp:val=&quot;001C6D4A&quot;/&gt;&lt;wsp:rsid wsp:val=&quot;001D1607&quot;/&gt;&lt;wsp:rsid wsp:val=&quot;001D16D8&quot;/&gt;&lt;wsp:rsid wsp:val=&quot;001D1FE4&quot;/&gt;&lt;wsp:rsid wsp:val=&quot;001D23AE&quot;/&gt;&lt;wsp:rsid wsp:val=&quot;001D31A7&quot;/&gt;&lt;wsp:rsid wsp:val=&quot;001D3298&quot;/&gt;&lt;wsp:rsid wsp:val=&quot;001D51BA&quot;/&gt;&lt;wsp:rsid wsp:val=&quot;001D61A9&quot;/&gt;&lt;wsp:rsid wsp:val=&quot;001D6342&quot;/&gt;&lt;wsp:rsid wsp:val=&quot;001D6D49&quot;/&gt;&lt;wsp:rsid wsp:val=&quot;001D6D53&quot;/&gt;&lt;wsp:rsid wsp:val=&quot;001E0114&quot;/&gt;&lt;wsp:rsid wsp:val=&quot;001E09BB&quot;/&gt;&lt;wsp:rsid wsp:val=&quot;001E114A&quot;/&gt;&lt;wsp:rsid wsp:val=&quot;001E1DF8&quot;/&gt;&lt;wsp:rsid wsp:val=&quot;001E1DFB&quot;/&gt;&lt;wsp:rsid wsp:val=&quot;001E2382&quot;/&gt;&lt;wsp:rsid wsp:val=&quot;001E24CC&quot;/&gt;&lt;wsp:rsid wsp:val=&quot;001E2CF6&quot;/&gt;&lt;wsp:rsid wsp:val=&quot;001E49B4&quot;/&gt;&lt;wsp:rsid wsp:val=&quot;001E51DD&quot;/&gt;&lt;wsp:rsid wsp:val=&quot;001E53B5&quot;/&gt;&lt;wsp:rsid wsp:val=&quot;001E58E2&quot;/&gt;&lt;wsp:rsid wsp:val=&quot;001E5CC3&quot;/&gt;&lt;wsp:rsid wsp:val=&quot;001E5D52&quot;/&gt;&lt;wsp:rsid wsp:val=&quot;001E7AED&quot;/&gt;&lt;wsp:rsid wsp:val=&quot;001F1261&quot;/&gt;&lt;wsp:rsid wsp:val=&quot;001F25FA&quot;/&gt;&lt;wsp:rsid wsp:val=&quot;001F2689&quot;/&gt;&lt;wsp:rsid wsp:val=&quot;001F36F7&quot;/&gt;&lt;wsp:rsid wsp:val=&quot;001F3916&quot;/&gt;&lt;wsp:rsid wsp:val=&quot;001F4488&quot;/&gt;&lt;wsp:rsid wsp:val=&quot;001F4B32&quot;/&gt;&lt;wsp:rsid wsp:val=&quot;001F54C5&quot;/&gt;&lt;wsp:rsid wsp:val=&quot;001F59F7&quot;/&gt;&lt;wsp:rsid wsp:val=&quot;001F6018&quot;/&gt;&lt;wsp:rsid wsp:val=&quot;001F662C&quot;/&gt;&lt;wsp:rsid wsp:val=&quot;001F7074&quot;/&gt;&lt;wsp:rsid wsp:val=&quot;0020037C&quot;/&gt;&lt;wsp:rsid wsp:val=&quot;00200490&quot;/&gt;&lt;wsp:rsid wsp:val=&quot;00200FF6&quot;/&gt;&lt;wsp:rsid wsp:val=&quot;00201F3A&quot;/&gt;&lt;wsp:rsid wsp:val=&quot;00202D34&quot;/&gt;&lt;wsp:rsid wsp:val=&quot;00203F96&quot;/&gt;&lt;wsp:rsid wsp:val=&quot;00204E54&quot;/&gt;&lt;wsp:rsid wsp:val=&quot;0020560C&quot;/&gt;&lt;wsp:rsid wsp:val=&quot;002057A8&quot;/&gt;&lt;wsp:rsid wsp:val=&quot;00205B63&quot;/&gt;&lt;wsp:rsid wsp:val=&quot;00205B8B&quot;/&gt;&lt;wsp:rsid wsp:val=&quot;00206153&quot;/&gt;&lt;wsp:rsid wsp:val=&quot;002061D8&quot;/&gt;&lt;wsp:rsid wsp:val=&quot;002069B2&quot;/&gt;&lt;wsp:rsid wsp:val=&quot;00206B6E&quot;/&gt;&lt;wsp:rsid wsp:val=&quot;00207231&quot;/&gt;&lt;wsp:rsid wsp:val=&quot;00207FA3&quot;/&gt;&lt;wsp:rsid wsp:val=&quot;00210380&quot;/&gt;&lt;wsp:rsid wsp:val=&quot;00210F73&quot;/&gt;&lt;wsp:rsid wsp:val=&quot;0021200B&quot;/&gt;&lt;wsp:rsid wsp:val=&quot;0021281F&quot;/&gt;&lt;wsp:rsid wsp:val=&quot;00214D13&quot;/&gt;&lt;wsp:rsid wsp:val=&quot;00214DA8&quot;/&gt;&lt;wsp:rsid wsp:val=&quot;00215423&quot;/&gt;&lt;wsp:rsid wsp:val=&quot;002158FA&quot;/&gt;&lt;wsp:rsid wsp:val=&quot;00217CD2&quot;/&gt;&lt;wsp:rsid wsp:val=&quot;002204B5&quot;/&gt;&lt;wsp:rsid wsp:val=&quot;00220600&quot;/&gt;&lt;wsp:rsid wsp:val=&quot;00220888&quot;/&gt;&lt;wsp:rsid wsp:val=&quot;00220DD4&quot;/&gt;&lt;wsp:rsid wsp:val=&quot;00220FBD&quot;/&gt;&lt;wsp:rsid wsp:val=&quot;00221380&quot;/&gt;&lt;wsp:rsid wsp:val=&quot;002224DB&quot;/&gt;&lt;wsp:rsid wsp:val=&quot;002231CD&quot;/&gt;&lt;wsp:rsid wsp:val=&quot;00223FCB&quot;/&gt;&lt;wsp:rsid wsp:val=&quot;002244CE&quot;/&gt;&lt;wsp:rsid wsp:val=&quot;00224666&quot;/&gt;&lt;wsp:rsid wsp:val=&quot;002248C8&quot;/&gt;&lt;wsp:rsid wsp:val=&quot;0022504B&quot;/&gt;&lt;wsp:rsid wsp:val=&quot;00225228&quot;/&gt;&lt;wsp:rsid wsp:val=&quot;002252C3&quot;/&gt;&lt;wsp:rsid wsp:val=&quot;00225B30&quot;/&gt;&lt;wsp:rsid wsp:val=&quot;00225C54&quot;/&gt;&lt;wsp:rsid wsp:val=&quot;00225F42&quot;/&gt;&lt;wsp:rsid wsp:val=&quot;002269D4&quot;/&gt;&lt;wsp:rsid wsp:val=&quot;00226BBF&quot;/&gt;&lt;wsp:rsid wsp:val=&quot;00230765&quot;/&gt;&lt;wsp:rsid wsp:val=&quot;00231138&quot;/&gt;&lt;wsp:rsid wsp:val=&quot;002319D1&quot;/&gt;&lt;wsp:rsid wsp:val=&quot;002319E4&quot;/&gt;&lt;wsp:rsid wsp:val=&quot;00232211&quot;/&gt;&lt;wsp:rsid wsp:val=&quot;00232584&quot;/&gt;&lt;wsp:rsid wsp:val=&quot;002330A5&quot;/&gt;&lt;wsp:rsid wsp:val=&quot;00233C8B&quot;/&gt;&lt;wsp:rsid wsp:val=&quot;00233F86&quot;/&gt;&lt;wsp:rsid wsp:val=&quot;00234A81&quot;/&gt;&lt;wsp:rsid wsp:val=&quot;00234AD3&quot;/&gt;&lt;wsp:rsid wsp:val=&quot;00235632&quot;/&gt;&lt;wsp:rsid wsp:val=&quot;00235872&quot;/&gt;&lt;wsp:rsid wsp:val=&quot;002358F3&quot;/&gt;&lt;wsp:rsid wsp:val=&quot;002359CA&quot;/&gt;&lt;wsp:rsid wsp:val=&quot;00236401&quot;/&gt;&lt;wsp:rsid wsp:val=&quot;00236922&quot;/&gt;&lt;wsp:rsid wsp:val=&quot;00236AE2&quot;/&gt;&lt;wsp:rsid wsp:val=&quot;00237465&quot;/&gt;&lt;wsp:rsid wsp:val=&quot;00237FCA&quot;/&gt;&lt;wsp:rsid wsp:val=&quot;0024037F&quot;/&gt;&lt;wsp:rsid wsp:val=&quot;00240E69&quot;/&gt;&lt;wsp:rsid wsp:val=&quot;00240FFF&quot;/&gt;&lt;wsp:rsid wsp:val=&quot;00241559&quot;/&gt;&lt;wsp:rsid wsp:val=&quot;00242567&quot;/&gt;&lt;wsp:rsid wsp:val=&quot;00242E81&quot;/&gt;&lt;wsp:rsid wsp:val=&quot;002430B5&quot;/&gt;&lt;wsp:rsid wsp:val=&quot;002435B3&quot;/&gt;&lt;wsp:rsid wsp:val=&quot;00243EB7&quot;/&gt;&lt;wsp:rsid wsp:val=&quot;0024407B&quot;/&gt;&lt;wsp:rsid wsp:val=&quot;00244CA3&quot;/&gt;&lt;wsp:rsid wsp:val=&quot;002454B8&quot;/&gt;&lt;wsp:rsid wsp:val=&quot;002458EB&quot;/&gt;&lt;wsp:rsid wsp:val=&quot;002475F0&quot;/&gt;&lt;wsp:rsid wsp:val=&quot;002500C8&quot;/&gt;&lt;wsp:rsid wsp:val=&quot;00250B2A&quot;/&gt;&lt;wsp:rsid wsp:val=&quot;00250BF9&quot;/&gt;&lt;wsp:rsid wsp:val=&quot;002530B3&quot;/&gt;&lt;wsp:rsid wsp:val=&quot;002554E9&quot;/&gt;&lt;wsp:rsid wsp:val=&quot;00255D91&quot;/&gt;&lt;wsp:rsid wsp:val=&quot;0025635E&quot;/&gt;&lt;wsp:rsid wsp:val=&quot;00256528&quot;/&gt;&lt;wsp:rsid wsp:val=&quot;00257543&quot;/&gt;&lt;wsp:rsid wsp:val=&quot;00257A67&quot;/&gt;&lt;wsp:rsid wsp:val=&quot;00257B25&quot;/&gt;&lt;wsp:rsid wsp:val=&quot;00257C94&quot;/&gt;&lt;wsp:rsid wsp:val=&quot;00257FDF&quot;/&gt;&lt;wsp:rsid wsp:val=&quot;0026030A&quot;/&gt;&lt;wsp:rsid wsp:val=&quot;00260C2A&quot;/&gt;&lt;wsp:rsid wsp:val=&quot;002617E7&quot;/&gt;&lt;wsp:rsid wsp:val=&quot;00261AFD&quot;/&gt;&lt;wsp:rsid wsp:val=&quot;00262E21&quot;/&gt;&lt;wsp:rsid wsp:val=&quot;00263A3F&quot;/&gt;&lt;wsp:rsid wsp:val=&quot;00264209&quot;/&gt;&lt;wsp:rsid wsp:val=&quot;00264228&quot;/&gt;&lt;wsp:rsid wsp:val=&quot;00264334&quot;/&gt;&lt;wsp:rsid wsp:val=&quot;0026473E&quot;/&gt;&lt;wsp:rsid wsp:val=&quot;00264D79&quot;/&gt;&lt;wsp:rsid wsp:val=&quot;00266214&quot;/&gt;&lt;wsp:rsid wsp:val=&quot;00267C83&quot;/&gt;&lt;wsp:rsid wsp:val=&quot;00270C75&quot;/&gt;&lt;wsp:rsid wsp:val=&quot;00270EA2&quot;/&gt;&lt;wsp:rsid wsp:val=&quot;0027144F&quot;/&gt;&lt;wsp:rsid wsp:val=&quot;00271899&quot;/&gt;&lt;wsp:rsid wsp:val=&quot;002718D7&quot;/&gt;&lt;wsp:rsid wsp:val=&quot;00271E4C&quot;/&gt;&lt;wsp:rsid wsp:val=&quot;00271F3A&quot;/&gt;&lt;wsp:rsid wsp:val=&quot;002724CD&quot;/&gt;&lt;wsp:rsid wsp:val=&quot;00273278&quot;/&gt;&lt;wsp:rsid wsp:val=&quot;002737F4&quot;/&gt;&lt;wsp:rsid wsp:val=&quot;00273D06&quot;/&gt;&lt;wsp:rsid wsp:val=&quot;00277B80&quot;/&gt;&lt;wsp:rsid wsp:val=&quot;00277CE8&quot;/&gt;&lt;wsp:rsid wsp:val=&quot;002805F5&quot;/&gt;&lt;wsp:rsid wsp:val=&quot;00280751&quot;/&gt;&lt;wsp:rsid wsp:val=&quot;00281DC2&quot;/&gt;&lt;wsp:rsid wsp:val=&quot;002822E6&quot;/&gt;&lt;wsp:rsid wsp:val=&quot;0028280A&quot;/&gt;&lt;wsp:rsid wsp:val=&quot;002828DA&quot;/&gt;&lt;wsp:rsid wsp:val=&quot;00283606&quot;/&gt;&lt;wsp:rsid wsp:val=&quot;002850D3&quot;/&gt;&lt;wsp:rsid wsp:val=&quot;00285311&quot;/&gt;&lt;wsp:rsid wsp:val=&quot;00286176&quot;/&gt;&lt;wsp:rsid wsp:val=&quot;002869ED&quot;/&gt;&lt;wsp:rsid wsp:val=&quot;00286ACD&quot;/&gt;&lt;wsp:rsid wsp:val=&quot;00286AD1&quot;/&gt;&lt;wsp:rsid wsp:val=&quot;00287838&quot;/&gt;&lt;wsp:rsid wsp:val=&quot;002907B5&quot;/&gt;&lt;wsp:rsid wsp:val=&quot;00290CE6&quot;/&gt;&lt;wsp:rsid wsp:val=&quot;00291523&quot;/&gt;&lt;wsp:rsid wsp:val=&quot;002918A7&quot;/&gt;&lt;wsp:rsid wsp:val=&quot;00292EB7&quot;/&gt;&lt;wsp:rsid wsp:val=&quot;00294857&quot;/&gt;&lt;wsp:rsid wsp:val=&quot;00294C9B&quot;/&gt;&lt;wsp:rsid wsp:val=&quot;00295E23&quot;/&gt;&lt;wsp:rsid wsp:val=&quot;00296227&quot;/&gt;&lt;wsp:rsid wsp:val=&quot;00296915&quot;/&gt;&lt;wsp:rsid wsp:val=&quot;00296F44&quot;/&gt;&lt;wsp:rsid wsp:val=&quot;002970B0&quot;/&gt;&lt;wsp:rsid wsp:val=&quot;0029761E&quot;/&gt;&lt;wsp:rsid wsp:val=&quot;0029777D&quot;/&gt;&lt;wsp:rsid wsp:val=&quot;002A055E&quot;/&gt;&lt;wsp:rsid wsp:val=&quot;002A0723&quot;/&gt;&lt;wsp:rsid wsp:val=&quot;002A089D&quot;/&gt;&lt;wsp:rsid wsp:val=&quot;002A1479&quot;/&gt;&lt;wsp:rsid wsp:val=&quot;002A1760&quot;/&gt;&lt;wsp:rsid wsp:val=&quot;002A1D4E&quot;/&gt;&lt;wsp:rsid wsp:val=&quot;002A1FBA&quot;/&gt;&lt;wsp:rsid wsp:val=&quot;002A253E&quot;/&gt;&lt;wsp:rsid wsp:val=&quot;002A25EB&quot;/&gt;&lt;wsp:rsid wsp:val=&quot;002A2869&quot;/&gt;&lt;wsp:rsid wsp:val=&quot;002A2EA6&quot;/&gt;&lt;wsp:rsid wsp:val=&quot;002A3339&quot;/&gt;&lt;wsp:rsid wsp:val=&quot;002A3D58&quot;/&gt;&lt;wsp:rsid wsp:val=&quot;002A4CFA&quot;/&gt;&lt;wsp:rsid wsp:val=&quot;002A4EF2&quot;/&gt;&lt;wsp:rsid wsp:val=&quot;002A5529&quot;/&gt;&lt;wsp:rsid wsp:val=&quot;002A6263&quot;/&gt;&lt;wsp:rsid wsp:val=&quot;002A6CCF&quot;/&gt;&lt;wsp:rsid wsp:val=&quot;002A750D&quot;/&gt;&lt;wsp:rsid wsp:val=&quot;002A7746&quot;/&gt;&lt;wsp:rsid wsp:val=&quot;002A778C&quot;/&gt;&lt;wsp:rsid wsp:val=&quot;002A78F5&quot;/&gt;&lt;wsp:rsid wsp:val=&quot;002A7E72&quot;/&gt;&lt;wsp:rsid wsp:val=&quot;002A7ECC&quot;/&gt;&lt;wsp:rsid wsp:val=&quot;002B00D5&quot;/&gt;&lt;wsp:rsid wsp:val=&quot;002B00D7&quot;/&gt;&lt;wsp:rsid wsp:val=&quot;002B24D6&quot;/&gt;&lt;wsp:rsid wsp:val=&quot;002B3D1E&quot;/&gt;&lt;wsp:rsid wsp:val=&quot;002B4EF9&quot;/&gt;&lt;wsp:rsid wsp:val=&quot;002B5509&quot;/&gt;&lt;wsp:rsid wsp:val=&quot;002B553E&quot;/&gt;&lt;wsp:rsid wsp:val=&quot;002B7897&quot;/&gt;&lt;wsp:rsid wsp:val=&quot;002B7D17&quot;/&gt;&lt;wsp:rsid wsp:val=&quot;002C1219&quot;/&gt;&lt;wsp:rsid wsp:val=&quot;002C1653&quot;/&gt;&lt;wsp:rsid wsp:val=&quot;002C2DDA&quot;/&gt;&lt;wsp:rsid wsp:val=&quot;002C3EEB&quot;/&gt;&lt;wsp:rsid wsp:val=&quot;002C3F10&quot;/&gt;&lt;wsp:rsid wsp:val=&quot;002C41E6&quot;/&gt;&lt;wsp:rsid wsp:val=&quot;002C545D&quot;/&gt;&lt;wsp:rsid wsp:val=&quot;002D0481&quot;/&gt;&lt;wsp:rsid wsp:val=&quot;002D04B8&quot;/&gt;&lt;wsp:rsid wsp:val=&quot;002D071A&quot;/&gt;&lt;wsp:rsid wsp:val=&quot;002D1050&quot;/&gt;&lt;wsp:rsid wsp:val=&quot;002D13DA&quot;/&gt;&lt;wsp:rsid wsp:val=&quot;002D18FB&quot;/&gt;&lt;wsp:rsid wsp:val=&quot;002D229C&quot;/&gt;&lt;wsp:rsid wsp:val=&quot;002D2548&quot;/&gt;&lt;wsp:rsid wsp:val=&quot;002D2BA1&quot;/&gt;&lt;wsp:rsid wsp:val=&quot;002D2E4F&quot;/&gt;&lt;wsp:rsid wsp:val=&quot;002D34B2&quot;/&gt;&lt;wsp:rsid wsp:val=&quot;002D369A&quot;/&gt;&lt;wsp:rsid wsp:val=&quot;002D3B75&quot;/&gt;&lt;wsp:rsid wsp:val=&quot;002D3E97&quot;/&gt;&lt;wsp:rsid wsp:val=&quot;002D3F33&quot;/&gt;&lt;wsp:rsid wsp:val=&quot;002D4825&quot;/&gt;&lt;wsp:rsid wsp:val=&quot;002D48C1&quot;/&gt;&lt;wsp:rsid wsp:val=&quot;002D5ABE&quot;/&gt;&lt;wsp:rsid wsp:val=&quot;002D5F81&quot;/&gt;&lt;wsp:rsid wsp:val=&quot;002D6234&quot;/&gt;&lt;wsp:rsid wsp:val=&quot;002D6CA1&quot;/&gt;&lt;wsp:rsid wsp:val=&quot;002D6DD0&quot;/&gt;&lt;wsp:rsid wsp:val=&quot;002D7440&quot;/&gt;&lt;wsp:rsid wsp:val=&quot;002D7637&quot;/&gt;&lt;wsp:rsid wsp:val=&quot;002D798C&quot;/&gt;&lt;wsp:rsid wsp:val=&quot;002E0FF2&quot;/&gt;&lt;wsp:rsid wsp:val=&quot;002E17F2&quot;/&gt;&lt;wsp:rsid wsp:val=&quot;002E2BBC&quot;/&gt;&lt;wsp:rsid wsp:val=&quot;002E5141&quot;/&gt;&lt;wsp:rsid wsp:val=&quot;002E631C&quot;/&gt;&lt;wsp:rsid wsp:val=&quot;002E6AFE&quot;/&gt;&lt;wsp:rsid wsp:val=&quot;002E6F9E&quot;/&gt;&lt;wsp:rsid wsp:val=&quot;002E796A&quot;/&gt;&lt;wsp:rsid wsp:val=&quot;002E7CAE&quot;/&gt;&lt;wsp:rsid wsp:val=&quot;002E7E80&quot;/&gt;&lt;wsp:rsid wsp:val=&quot;002E7F84&quot;/&gt;&lt;wsp:rsid wsp:val=&quot;002F1F20&quot;/&gt;&lt;wsp:rsid wsp:val=&quot;002F2241&quot;/&gt;&lt;wsp:rsid wsp:val=&quot;002F2771&quot;/&gt;&lt;wsp:rsid wsp:val=&quot;002F306C&quot;/&gt;&lt;wsp:rsid wsp:val=&quot;002F37A9&quot;/&gt;&lt;wsp:rsid wsp:val=&quot;002F393F&quot;/&gt;&lt;wsp:rsid wsp:val=&quot;002F3FFA&quot;/&gt;&lt;wsp:rsid wsp:val=&quot;002F5E03&quot;/&gt;&lt;wsp:rsid wsp:val=&quot;002F6EE6&quot;/&gt;&lt;wsp:rsid wsp:val=&quot;002F72D6&quot;/&gt;&lt;wsp:rsid wsp:val=&quot;002F769C&quot;/&gt;&lt;wsp:rsid wsp:val=&quot;00300755&quot;/&gt;&lt;wsp:rsid wsp:val=&quot;00301CE6&quot;/&gt;&lt;wsp:rsid wsp:val=&quot;0030256B&quot;/&gt;&lt;wsp:rsid wsp:val=&quot;00302631&quot;/&gt;&lt;wsp:rsid wsp:val=&quot;00303AFB&quot;/&gt;&lt;wsp:rsid wsp:val=&quot;0030443D&quot;/&gt;&lt;wsp:rsid wsp:val=&quot;00304B6A&quot;/&gt;&lt;wsp:rsid wsp:val=&quot;0030501F&quot;/&gt;&lt;wsp:rsid wsp:val=&quot;00306134&quot;/&gt;&lt;wsp:rsid wsp:val=&quot;00307BA1&quot;/&gt;&lt;wsp:rsid wsp:val=&quot;0031050C&quot;/&gt;&lt;wsp:rsid wsp:val=&quot;00311702&quot;/&gt;&lt;wsp:rsid wsp:val=&quot;00311E82&quot;/&gt;&lt;wsp:rsid wsp:val=&quot;00313535&quot;/&gt;&lt;wsp:rsid wsp:val=&quot;00313FD6&quot;/&gt;&lt;wsp:rsid wsp:val=&quot;003140FC&quot;/&gt;&lt;wsp:rsid wsp:val=&quot;003143BD&quot;/&gt;&lt;wsp:rsid wsp:val=&quot;003147AC&quot;/&gt;&lt;wsp:rsid wsp:val=&quot;003151A8&quot;/&gt;&lt;wsp:rsid wsp:val=&quot;003170A6&quot;/&gt;&lt;wsp:rsid wsp:val=&quot;00317173&quot;/&gt;&lt;wsp:rsid wsp:val=&quot;0032019F&quot;/&gt;&lt;wsp:rsid wsp:val=&quot;003203ED&quot;/&gt;&lt;wsp:rsid wsp:val=&quot;0032072E&quot;/&gt;&lt;wsp:rsid wsp:val=&quot;0032131B&quot;/&gt;&lt;wsp:rsid wsp:val=&quot;00321C26&quot;/&gt;&lt;wsp:rsid wsp:val=&quot;00321C4F&quot;/&gt;&lt;wsp:rsid wsp:val=&quot;00322090&quot;/&gt;&lt;wsp:rsid wsp:val=&quot;00322C9F&quot;/&gt;&lt;wsp:rsid wsp:val=&quot;003236ED&quot;/&gt;&lt;wsp:rsid wsp:val=&quot;00323A12&quot;/&gt;&lt;wsp:rsid wsp:val=&quot;0032460C&quot;/&gt;&lt;wsp:rsid wsp:val=&quot;00324718&quot;/&gt;&lt;wsp:rsid wsp:val=&quot;00324D23&quot;/&gt;&lt;wsp:rsid wsp:val=&quot;00324EA6&quot;/&gt;&lt;wsp:rsid wsp:val=&quot;00325A36&quot;/&gt;&lt;wsp:rsid wsp:val=&quot;00325BC6&quot;/&gt;&lt;wsp:rsid wsp:val=&quot;00327456&quot;/&gt;&lt;wsp:rsid wsp:val=&quot;003275D3&quot;/&gt;&lt;wsp:rsid wsp:val=&quot;00330069&quot;/&gt;&lt;wsp:rsid wsp:val=&quot;00331249&quot;/&gt;&lt;wsp:rsid wsp:val=&quot;00331751&quot;/&gt;&lt;wsp:rsid wsp:val=&quot;00331C1E&quot;/&gt;&lt;wsp:rsid wsp:val=&quot;003321E7&quot;/&gt;&lt;wsp:rsid wsp:val=&quot;00332DB2&quot;/&gt;&lt;wsp:rsid wsp:val=&quot;003340F2&quot;/&gt;&lt;wsp:rsid wsp:val=&quot;00334172&quot;/&gt;&lt;wsp:rsid wsp:val=&quot;00334579&quot;/&gt;&lt;wsp:rsid wsp:val=&quot;00335858&quot;/&gt;&lt;wsp:rsid wsp:val=&quot;00335B0C&quot;/&gt;&lt;wsp:rsid wsp:val=&quot;00336BDA&quot;/&gt;&lt;wsp:rsid wsp:val=&quot;00337B9E&quot;/&gt;&lt;wsp:rsid wsp:val=&quot;00340521&quot;/&gt;&lt;wsp:rsid wsp:val=&quot;003409C4&quot;/&gt;&lt;wsp:rsid wsp:val=&quot;00340D37&quot;/&gt;&lt;wsp:rsid wsp:val=&quot;00341060&quot;/&gt;&lt;wsp:rsid wsp:val=&quot;00342681&quot;/&gt;&lt;wsp:rsid wsp:val=&quot;003429AC&quot;/&gt;&lt;wsp:rsid wsp:val=&quot;00342BD7&quot;/&gt;&lt;wsp:rsid wsp:val=&quot;0034324A&quot;/&gt;&lt;wsp:rsid wsp:val=&quot;00345054&quot;/&gt;&lt;wsp:rsid wsp:val=&quot;00346CBE&quot;/&gt;&lt;wsp:rsid wsp:val=&quot;00346DB5&quot;/&gt;&lt;wsp:rsid wsp:val=&quot;00347407&quot;/&gt;&lt;wsp:rsid wsp:val=&quot;003477B1&quot;/&gt;&lt;wsp:rsid wsp:val=&quot;00350057&quot;/&gt;&lt;wsp:rsid wsp:val=&quot;00351246&quot;/&gt;&lt;wsp:rsid wsp:val=&quot;0035129A&quot;/&gt;&lt;wsp:rsid wsp:val=&quot;00352663&quot;/&gt;&lt;wsp:rsid wsp:val=&quot;00354011&quot;/&gt;&lt;wsp:rsid wsp:val=&quot;00354428&quot;/&gt;&lt;wsp:rsid wsp:val=&quot;0035522B&quot;/&gt;&lt;wsp:rsid wsp:val=&quot;0035713C&quot;/&gt;&lt;wsp:rsid wsp:val=&quot;00357380&quot;/&gt;&lt;wsp:rsid wsp:val=&quot;00357C70&quot;/&gt;&lt;wsp:rsid wsp:val=&quot;003602D9&quot;/&gt;&lt;wsp:rsid wsp:val=&quot;003604CE&quot;/&gt;&lt;wsp:rsid wsp:val=&quot;00360F71&quot;/&gt;&lt;wsp:rsid wsp:val=&quot;00361625&quot;/&gt;&lt;wsp:rsid wsp:val=&quot;00361BED&quot;/&gt;&lt;wsp:rsid wsp:val=&quot;00362680&quot;/&gt;&lt;wsp:rsid wsp:val=&quot;00362ADF&quot;/&gt;&lt;wsp:rsid wsp:val=&quot;00363F09&quot;/&gt;&lt;wsp:rsid wsp:val=&quot;003666AD&quot;/&gt;&lt;wsp:rsid wsp:val=&quot;0036700A&quot;/&gt;&lt;wsp:rsid wsp:val=&quot;00367803&quot;/&gt;&lt;wsp:rsid wsp:val=&quot;003678DC&quot;/&gt;&lt;wsp:rsid wsp:val=&quot;00367F4C&quot;/&gt;&lt;wsp:rsid wsp:val=&quot;003702D1&quot;/&gt;&lt;wsp:rsid wsp:val=&quot;00370E47&quot;/&gt;&lt;wsp:rsid wsp:val=&quot;00371160&quot;/&gt;&lt;wsp:rsid wsp:val=&quot;003715FC&quot;/&gt;&lt;wsp:rsid wsp:val=&quot;003719B6&quot;/&gt;&lt;wsp:rsid wsp:val=&quot;00372A03&quot;/&gt;&lt;wsp:rsid wsp:val=&quot;003730EF&quot;/&gt;&lt;wsp:rsid wsp:val=&quot;0037317A&quot;/&gt;&lt;wsp:rsid wsp:val=&quot;003739AA&quot;/&gt;&lt;wsp:rsid wsp:val=&quot;003742AC&quot;/&gt;&lt;wsp:rsid wsp:val=&quot;0037443C&quot;/&gt;&lt;wsp:rsid wsp:val=&quot;003744A0&quot;/&gt;&lt;wsp:rsid wsp:val=&quot;003750E0&quot;/&gt;&lt;wsp:rsid wsp:val=&quot;00376A36&quot;/&gt;&lt;wsp:rsid wsp:val=&quot;00376A7E&quot;/&gt;&lt;wsp:rsid wsp:val=&quot;00377CE1&quot;/&gt;&lt;wsp:rsid wsp:val=&quot;003828AE&quot;/&gt;&lt;wsp:rsid wsp:val=&quot;00383091&quot;/&gt;&lt;wsp:rsid wsp:val=&quot;003839A1&quot;/&gt;&lt;wsp:rsid wsp:val=&quot;00383C2E&quot;/&gt;&lt;wsp:rsid wsp:val=&quot;00383C85&quot;/&gt;&lt;wsp:rsid wsp:val=&quot;0038492A&quot;/&gt;&lt;wsp:rsid wsp:val=&quot;00385714&quot;/&gt;&lt;wsp:rsid wsp:val=&quot;00385BF0&quot;/&gt;&lt;wsp:rsid wsp:val=&quot;00387595&quot;/&gt;&lt;wsp:rsid wsp:val=&quot;00387B4F&quot;/&gt;&lt;wsp:rsid wsp:val=&quot;00390400&quot;/&gt;&lt;wsp:rsid wsp:val=&quot;0039057D&quot;/&gt;&lt;wsp:rsid wsp:val=&quot;003921EB&quot;/&gt;&lt;wsp:rsid wsp:val=&quot;00392D84&quot;/&gt;&lt;wsp:rsid wsp:val=&quot;00393323&quot;/&gt;&lt;wsp:rsid wsp:val=&quot;003939FF&quot;/&gt;&lt;wsp:rsid wsp:val=&quot;0039449B&quot;/&gt;&lt;wsp:rsid wsp:val=&quot;0039564B&quot;/&gt;&lt;wsp:rsid wsp:val=&quot;003956A7&quot;/&gt;&lt;wsp:rsid wsp:val=&quot;00397374&quot;/&gt;&lt;wsp:rsid wsp:val=&quot;003978C5&quot;/&gt;&lt;wsp:rsid wsp:val=&quot;003A0575&quot;/&gt;&lt;wsp:rsid wsp:val=&quot;003A1962&quot;/&gt;&lt;wsp:rsid wsp:val=&quot;003A2223&quot;/&gt;&lt;wsp:rsid wsp:val=&quot;003A2A0F&quot;/&gt;&lt;wsp:rsid wsp:val=&quot;003A3CEF&quot;/&gt;&lt;wsp:rsid wsp:val=&quot;003A45A1&quot;/&gt;&lt;wsp:rsid wsp:val=&quot;003A5B0A&quot;/&gt;&lt;wsp:rsid wsp:val=&quot;003A5BD4&quot;/&gt;&lt;wsp:rsid wsp:val=&quot;003A6BAC&quot;/&gt;&lt;wsp:rsid wsp:val=&quot;003A6C03&quot;/&gt;&lt;wsp:rsid wsp:val=&quot;003A701E&quot;/&gt;&lt;wsp:rsid wsp:val=&quot;003A7C42&quot;/&gt;&lt;wsp:rsid wsp:val=&quot;003A7EF3&quot;/&gt;&lt;wsp:rsid wsp:val=&quot;003B01EB&quot;/&gt;&lt;wsp:rsid wsp:val=&quot;003B0E26&quot;/&gt;&lt;wsp:rsid wsp:val=&quot;003B159C&quot;/&gt;&lt;wsp:rsid wsp:val=&quot;003B214D&quot;/&gt;&lt;wsp:rsid wsp:val=&quot;003B3655&quot;/&gt;&lt;wsp:rsid wsp:val=&quot;003B369F&quot;/&gt;&lt;wsp:rsid wsp:val=&quot;003B36A3&quot;/&gt;&lt;wsp:rsid wsp:val=&quot;003B4682&quot;/&gt;&lt;wsp:rsid wsp:val=&quot;003B616B&quot;/&gt;&lt;wsp:rsid wsp:val=&quot;003B6FEB&quot;/&gt;&lt;wsp:rsid wsp:val=&quot;003B7FE5&quot;/&gt;&lt;wsp:rsid wsp:val=&quot;003C0612&quot;/&gt;&lt;wsp:rsid wsp:val=&quot;003C11C8&quot;/&gt;&lt;wsp:rsid wsp:val=&quot;003C2702&quot;/&gt;&lt;wsp:rsid wsp:val=&quot;003C2978&quot;/&gt;&lt;wsp:rsid wsp:val=&quot;003C3384&quot;/&gt;&lt;wsp:rsid wsp:val=&quot;003C387F&quot;/&gt;&lt;wsp:rsid wsp:val=&quot;003C3D55&quot;/&gt;&lt;wsp:rsid wsp:val=&quot;003C5A0F&quot;/&gt;&lt;wsp:rsid wsp:val=&quot;003C5F2F&quot;/&gt;&lt;wsp:rsid wsp:val=&quot;003C600C&quot;/&gt;&lt;wsp:rsid wsp:val=&quot;003C672E&quot;/&gt;&lt;wsp:rsid wsp:val=&quot;003C6F5A&quot;/&gt;&lt;wsp:rsid wsp:val=&quot;003C713E&quot;/&gt;&lt;wsp:rsid wsp:val=&quot;003C7806&quot;/&gt;&lt;wsp:rsid wsp:val=&quot;003C78D3&quot;/&gt;&lt;wsp:rsid wsp:val=&quot;003C7AF4&quot;/&gt;&lt;wsp:rsid wsp:val=&quot;003D0851&quot;/&gt;&lt;wsp:rsid wsp:val=&quot;003D0F78&quot;/&gt;&lt;wsp:rsid wsp:val=&quot;003D106F&quot;/&gt;&lt;wsp:rsid wsp:val=&quot;003D109F&quot;/&gt;&lt;wsp:rsid wsp:val=&quot;003D12F6&quot;/&gt;&lt;wsp:rsid wsp:val=&quot;003D2478&quot;/&gt;&lt;wsp:rsid wsp:val=&quot;003D2D83&quot;/&gt;&lt;wsp:rsid wsp:val=&quot;003D3762&quot;/&gt;&lt;wsp:rsid wsp:val=&quot;003D3B7A&quot;/&gt;&lt;wsp:rsid wsp:val=&quot;003D3BFF&quot;/&gt;&lt;wsp:rsid wsp:val=&quot;003D3C45&quot;/&gt;&lt;wsp:rsid wsp:val=&quot;003D3D49&quot;/&gt;&lt;wsp:rsid wsp:val=&quot;003D4C9C&quot;/&gt;&lt;wsp:rsid wsp:val=&quot;003D4FB2&quot;/&gt;&lt;wsp:rsid wsp:val=&quot;003D5B1F&quot;/&gt;&lt;wsp:rsid wsp:val=&quot;003D6F70&quot;/&gt;&lt;wsp:rsid wsp:val=&quot;003D7401&quot;/&gt;&lt;wsp:rsid wsp:val=&quot;003D7591&quot;/&gt;&lt;wsp:rsid wsp:val=&quot;003D7967&quot;/&gt;&lt;wsp:rsid wsp:val=&quot;003E049A&quot;/&gt;&lt;wsp:rsid wsp:val=&quot;003E15FA&quot;/&gt;&lt;wsp:rsid wsp:val=&quot;003E1636&quot;/&gt;&lt;wsp:rsid wsp:val=&quot;003E23FF&quot;/&gt;&lt;wsp:rsid wsp:val=&quot;003E2CCC&quot;/&gt;&lt;wsp:rsid wsp:val=&quot;003E2E3A&quot;/&gt;&lt;wsp:rsid wsp:val=&quot;003E3636&quot;/&gt;&lt;wsp:rsid wsp:val=&quot;003E443C&quot;/&gt;&lt;wsp:rsid wsp:val=&quot;003E44E5&quot;/&gt;&lt;wsp:rsid wsp:val=&quot;003E55E4&quot;/&gt;&lt;wsp:rsid wsp:val=&quot;003E5BD2&quot;/&gt;&lt;wsp:rsid wsp:val=&quot;003E6212&quot;/&gt;&lt;wsp:rsid wsp:val=&quot;003E6322&quot;/&gt;&lt;wsp:rsid wsp:val=&quot;003E6E20&quot;/&gt;&lt;wsp:rsid wsp:val=&quot;003E74E3&quot;/&gt;&lt;wsp:rsid wsp:val=&quot;003E7DDC&quot;/&gt;&lt;wsp:rsid wsp:val=&quot;003F05C7&quot;/&gt;&lt;wsp:rsid wsp:val=&quot;003F091C&quot;/&gt;&lt;wsp:rsid wsp:val=&quot;003F21E7&quot;/&gt;&lt;wsp:rsid wsp:val=&quot;003F2CD4&quot;/&gt;&lt;wsp:rsid wsp:val=&quot;003F3012&quot;/&gt;&lt;wsp:rsid wsp:val=&quot;003F35F4&quot;/&gt;&lt;wsp:rsid wsp:val=&quot;003F36A4&quot;/&gt;&lt;wsp:rsid wsp:val=&quot;003F44DA&quot;/&gt;&lt;wsp:rsid wsp:val=&quot;003F6BBE&quot;/&gt;&lt;wsp:rsid wsp:val=&quot;003F6D1D&quot;/&gt;&lt;wsp:rsid wsp:val=&quot;003F70F0&quot;/&gt;&lt;wsp:rsid wsp:val=&quot;003F76C9&quot;/&gt;&lt;wsp:rsid wsp:val=&quot;003F7B2C&quot;/&gt;&lt;wsp:rsid wsp:val=&quot;004000E8&quot;/&gt;&lt;wsp:rsid wsp:val=&quot;00401231&quot;/&gt;&lt;wsp:rsid wsp:val=&quot;004017E9&quot;/&gt;&lt;wsp:rsid wsp:val=&quot;004019D1&quot;/&gt;&lt;wsp:rsid wsp:val=&quot;00402D3C&quot;/&gt;&lt;wsp:rsid wsp:val=&quot;00402E2B&quot;/&gt;&lt;wsp:rsid wsp:val=&quot;00403B7B&quot;/&gt;&lt;wsp:rsid wsp:val=&quot;00404A9E&quot;/&gt;&lt;wsp:rsid wsp:val=&quot;0040512B&quot;/&gt;&lt;wsp:rsid wsp:val=&quot;00405CA5&quot;/&gt;&lt;wsp:rsid wsp:val=&quot;00406699&quot;/&gt;&lt;wsp:rsid wsp:val=&quot;00407764&quot;/&gt;&lt;wsp:rsid wsp:val=&quot;00407AB5&quot;/&gt;&lt;wsp:rsid wsp:val=&quot;00407CD3&quot;/&gt;&lt;wsp:rsid wsp:val=&quot;00410134&quot;/&gt;&lt;wsp:rsid wsp:val=&quot;00410B72&quot;/&gt;&lt;wsp:rsid wsp:val=&quot;00410F12&quot;/&gt;&lt;wsp:rsid wsp:val=&quot;00410F18&quot;/&gt;&lt;wsp:rsid wsp:val=&quot;004117A3&quot;/&gt;&lt;wsp:rsid wsp:val=&quot;00411A80&quot;/&gt;&lt;wsp:rsid wsp:val=&quot;0041263E&quot;/&gt;&lt;wsp:rsid wsp:val=&quot;004129C9&quot;/&gt;&lt;wsp:rsid wsp:val=&quot;00413530&quot;/&gt;&lt;wsp:rsid wsp:val=&quot;0041398A&quot;/&gt;&lt;wsp:rsid wsp:val=&quot;00413AAC&quot;/&gt;&lt;wsp:rsid wsp:val=&quot;0041402E&quot;/&gt;&lt;wsp:rsid wsp:val=&quot;00414101&quot;/&gt;&lt;wsp:rsid wsp:val=&quot;00414717&quot;/&gt;&lt;wsp:rsid wsp:val=&quot;00414D7A&quot;/&gt;&lt;wsp:rsid wsp:val=&quot;00414E3B&quot;/&gt;&lt;wsp:rsid wsp:val=&quot;0041527D&quot;/&gt;&lt;wsp:rsid wsp:val=&quot;004158A2&quot;/&gt;&lt;wsp:rsid wsp:val=&quot;00415D0E&quot;/&gt;&lt;wsp:rsid wsp:val=&quot;00415D40&quot;/&gt;&lt;wsp:rsid wsp:val=&quot;00415FC5&quot;/&gt;&lt;wsp:rsid wsp:val=&quot;00416A2A&quot;/&gt;&lt;wsp:rsid wsp:val=&quot;00420D42&quot;/&gt;&lt;wsp:rsid wsp:val=&quot;00421105&quot;/&gt;&lt;wsp:rsid wsp:val=&quot;00421208&quot;/&gt;&lt;wsp:rsid wsp:val=&quot;004235B6&quot;/&gt;&lt;wsp:rsid wsp:val=&quot;00423815&quot;/&gt;&lt;wsp:rsid wsp:val=&quot;00423C5F&quot;/&gt;&lt;wsp:rsid wsp:val=&quot;004242F4&quot;/&gt;&lt;wsp:rsid wsp:val=&quot;00424A22&quot;/&gt;&lt;wsp:rsid wsp:val=&quot;00424D56&quot;/&gt;&lt;wsp:rsid wsp:val=&quot;00425428&quot;/&gt;&lt;wsp:rsid wsp:val=&quot;0042606A&quot;/&gt;&lt;wsp:rsid wsp:val=&quot;0042640B&quot;/&gt;&lt;wsp:rsid wsp:val=&quot;00426E60&quot;/&gt;&lt;wsp:rsid wsp:val=&quot;00427248&quot;/&gt;&lt;wsp:rsid wsp:val=&quot;00427DB4&quot;/&gt;&lt;wsp:rsid wsp:val=&quot;004318D6&quot;/&gt;&lt;wsp:rsid wsp:val=&quot;00432EA3&quot;/&gt;&lt;wsp:rsid wsp:val=&quot;0043324D&quot;/&gt;&lt;wsp:rsid wsp:val=&quot;0043517F&quot;/&gt;&lt;wsp:rsid wsp:val=&quot;004358F0&quot;/&gt;&lt;wsp:rsid wsp:val=&quot;00436850&quot;/&gt;&lt;wsp:rsid wsp:val=&quot;00437447&quot;/&gt;&lt;wsp:rsid wsp:val=&quot;00440A1E&quot;/&gt;&lt;wsp:rsid wsp:val=&quot;00440D39&quot;/&gt;&lt;wsp:rsid wsp:val=&quot;00441A92&quot;/&gt;&lt;wsp:rsid wsp:val=&quot;00442839&quot;/&gt;&lt;wsp:rsid wsp:val=&quot;004428EF&quot;/&gt;&lt;wsp:rsid wsp:val=&quot;00442F79&quot;/&gt;&lt;wsp:rsid wsp:val=&quot;004434D0&quot;/&gt;&lt;wsp:rsid wsp:val=&quot;00444B38&quot;/&gt;&lt;wsp:rsid wsp:val=&quot;00444F56&quot;/&gt;&lt;wsp:rsid wsp:val=&quot;0044528E&quot;/&gt;&lt;wsp:rsid wsp:val=&quot;004452F4&quot;/&gt;&lt;wsp:rsid wsp:val=&quot;00446488&quot;/&gt;&lt;wsp:rsid wsp:val=&quot;00450730&quot;/&gt;&lt;wsp:rsid wsp:val=&quot;00450D54&quot;/&gt;&lt;wsp:rsid wsp:val=&quot;0045109D&quot;/&gt;&lt;wsp:rsid wsp:val=&quot;004513CE&quot;/&gt;&lt;wsp:rsid wsp:val=&quot;004517AA&quot;/&gt;&lt;wsp:rsid wsp:val=&quot;00452209&quot;/&gt;&lt;wsp:rsid wsp:val=&quot;00452CAC&quot;/&gt;&lt;wsp:rsid wsp:val=&quot;00452E9A&quot;/&gt;&lt;wsp:rsid wsp:val=&quot;00452ED0&quot;/&gt;&lt;wsp:rsid wsp:val=&quot;00453252&quot;/&gt;&lt;wsp:rsid wsp:val=&quot;00453385&quot;/&gt;&lt;wsp:rsid wsp:val=&quot;0045395D&quot;/&gt;&lt;wsp:rsid wsp:val=&quot;00454082&quot;/&gt;&lt;wsp:rsid wsp:val=&quot;00454A19&quot;/&gt;&lt;wsp:rsid wsp:val=&quot;00454CCB&quot;/&gt;&lt;wsp:rsid wsp:val=&quot;00455381&quot;/&gt;&lt;wsp:rsid wsp:val=&quot;00456150&quot;/&gt;&lt;wsp:rsid wsp:val=&quot;00457565&quot;/&gt;&lt;wsp:rsid wsp:val=&quot;00457B71&quot;/&gt;&lt;wsp:rsid wsp:val=&quot;00457F2F&quot;/&gt;&lt;wsp:rsid wsp:val=&quot;0046001B&quot;/&gt;&lt;wsp:rsid wsp:val=&quot;0046083E&quot;/&gt;&lt;wsp:rsid wsp:val=&quot;00461D84&quot;/&gt;&lt;wsp:rsid wsp:val=&quot;00464C88&quot;/&gt;&lt;wsp:rsid wsp:val=&quot;00464E3D&quot;/&gt;&lt;wsp:rsid wsp:val=&quot;00464F99&quot;/&gt;&lt;wsp:rsid wsp:val=&quot;00465AF6&quot;/&gt;&lt;wsp:rsid wsp:val=&quot;00465E78&quot;/&gt;&lt;wsp:rsid wsp:val=&quot;004668A9&quot;/&gt;&lt;wsp:rsid wsp:val=&quot;0046693A&quot;/&gt;&lt;wsp:rsid wsp:val=&quot;004669E2&quot;/&gt;&lt;wsp:rsid wsp:val=&quot;00467B51&quot;/&gt;&lt;wsp:rsid wsp:val=&quot;004703FE&quot;/&gt;&lt;wsp:rsid wsp:val=&quot;004709AA&quot;/&gt;&lt;wsp:rsid wsp:val=&quot;00470C31&quot;/&gt;&lt;wsp:rsid wsp:val=&quot;004723A5&quot;/&gt;&lt;wsp:rsid wsp:val=&quot;004725E5&quot;/&gt;&lt;wsp:rsid wsp:val=&quot;004734D0&quot;/&gt;&lt;wsp:rsid wsp:val=&quot;00473F6C&quot;/&gt;&lt;wsp:rsid wsp:val=&quot;0047475A&quot;/&gt;&lt;wsp:rsid wsp:val=&quot;00474DB6&quot;/&gt;&lt;wsp:rsid wsp:val=&quot;0047556B&quot;/&gt;&lt;wsp:rsid wsp:val=&quot;0047578E&quot;/&gt;&lt;wsp:rsid wsp:val=&quot;00475C90&quot;/&gt;&lt;wsp:rsid wsp:val=&quot;00476793&quot;/&gt;&lt;wsp:rsid wsp:val=&quot;00477768&quot;/&gt;&lt;wsp:rsid wsp:val=&quot;00477958&quot;/&gt;&lt;wsp:rsid wsp:val=&quot;00477C46&quot;/&gt;&lt;wsp:rsid wsp:val=&quot;004805A1&quot;/&gt;&lt;wsp:rsid wsp:val=&quot;00480B0F&quot;/&gt;&lt;wsp:rsid wsp:val=&quot;00480EEA&quot;/&gt;&lt;wsp:rsid wsp:val=&quot;00481A46&quot;/&gt;&lt;wsp:rsid wsp:val=&quot;00482BC7&quot;/&gt;&lt;wsp:rsid wsp:val=&quot;00482CC5&quot;/&gt;&lt;wsp:rsid wsp:val=&quot;00483F00&quot;/&gt;&lt;wsp:rsid wsp:val=&quot;00483F3E&quot;/&gt;&lt;wsp:rsid wsp:val=&quot;00484771&quot;/&gt;&lt;wsp:rsid wsp:val=&quot;00484D83&quot;/&gt;&lt;wsp:rsid wsp:val=&quot;0048610D&quot;/&gt;&lt;wsp:rsid wsp:val=&quot;00486ACF&quot;/&gt;&lt;wsp:rsid wsp:val=&quot;00487287&quot;/&gt;&lt;wsp:rsid wsp:val=&quot;00487383&quot;/&gt;&lt;wsp:rsid wsp:val=&quot;00490255&quot;/&gt;&lt;wsp:rsid wsp:val=&quot;004915A6&quot;/&gt;&lt;wsp:rsid wsp:val=&quot;00492281&quot;/&gt;&lt;wsp:rsid wsp:val=&quot;00492BC5&quot;/&gt;&lt;wsp:rsid wsp:val=&quot;004944E4&quot;/&gt;&lt;wsp:rsid wsp:val=&quot;00494D60&quot;/&gt;&lt;wsp:rsid wsp:val=&quot;00495133&quot;/&gt;&lt;wsp:rsid wsp:val=&quot;004964F1&quot;/&gt;&lt;wsp:rsid wsp:val=&quot;004A080B&quot;/&gt;&lt;wsp:rsid wsp:val=&quot;004A0F7C&quot;/&gt;&lt;wsp:rsid wsp:val=&quot;004A149A&quot;/&gt;&lt;wsp:rsid wsp:val=&quot;004A16BC&quot;/&gt;&lt;wsp:rsid wsp:val=&quot;004A2B94&quot;/&gt;&lt;wsp:rsid wsp:val=&quot;004A4CB9&quot;/&gt;&lt;wsp:rsid wsp:val=&quot;004A5281&quot;/&gt;&lt;wsp:rsid wsp:val=&quot;004A5A29&quot;/&gt;&lt;wsp:rsid wsp:val=&quot;004A6206&quot;/&gt;&lt;wsp:rsid wsp:val=&quot;004A68C2&quot;/&gt;&lt;wsp:rsid wsp:val=&quot;004A7010&quot;/&gt;&lt;wsp:rsid wsp:val=&quot;004A71A6&quot;/&gt;&lt;wsp:rsid wsp:val=&quot;004A7360&quot;/&gt;&lt;wsp:rsid wsp:val=&quot;004A7419&quot;/&gt;&lt;wsp:rsid wsp:val=&quot;004A7D56&quot;/&gt;&lt;wsp:rsid wsp:val=&quot;004B0099&quot;/&gt;&lt;wsp:rsid wsp:val=&quot;004B0FDF&quot;/&gt;&lt;wsp:rsid wsp:val=&quot;004B16EA&quot;/&gt;&lt;wsp:rsid wsp:val=&quot;004B1F9A&quot;/&gt;&lt;wsp:rsid wsp:val=&quot;004B1F9D&quot;/&gt;&lt;wsp:rsid wsp:val=&quot;004B2174&quot;/&gt;&lt;wsp:rsid wsp:val=&quot;004B30BD&quot;/&gt;&lt;wsp:rsid wsp:val=&quot;004B5080&quot;/&gt;&lt;wsp:rsid wsp:val=&quot;004B640B&quot;/&gt;&lt;wsp:rsid wsp:val=&quot;004B72BA&quot;/&gt;&lt;wsp:rsid wsp:val=&quot;004B7C0C&quot;/&gt;&lt;wsp:rsid wsp:val=&quot;004C1C0D&quot;/&gt;&lt;wsp:rsid wsp:val=&quot;004C24AF&quot;/&gt;&lt;wsp:rsid wsp:val=&quot;004C2772&quot;/&gt;&lt;wsp:rsid wsp:val=&quot;004C379F&quot;/&gt;&lt;wsp:rsid wsp:val=&quot;004C3898&quot;/&gt;&lt;wsp:rsid wsp:val=&quot;004C3CBC&quot;/&gt;&lt;wsp:rsid wsp:val=&quot;004C4101&quot;/&gt;&lt;wsp:rsid wsp:val=&quot;004C5F02&quot;/&gt;&lt;wsp:rsid wsp:val=&quot;004C6DEF&quot;/&gt;&lt;wsp:rsid wsp:val=&quot;004C6E43&quot;/&gt;&lt;wsp:rsid wsp:val=&quot;004C7E2C&quot;/&gt;&lt;wsp:rsid wsp:val=&quot;004D00F2&quot;/&gt;&lt;wsp:rsid wsp:val=&quot;004D1313&quot;/&gt;&lt;wsp:rsid wsp:val=&quot;004D212A&quot;/&gt;&lt;wsp:rsid wsp:val=&quot;004D2F40&quot;/&gt;&lt;wsp:rsid wsp:val=&quot;004D36B1&quot;/&gt;&lt;wsp:rsid wsp:val=&quot;004D7E37&quot;/&gt;&lt;wsp:rsid wsp:val=&quot;004D7EBD&quot;/&gt;&lt;wsp:rsid wsp:val=&quot;004E081D&quot;/&gt;&lt;wsp:rsid wsp:val=&quot;004E23FD&quot;/&gt;&lt;wsp:rsid wsp:val=&quot;004E2680&quot;/&gt;&lt;wsp:rsid wsp:val=&quot;004E28F9&quot;/&gt;&lt;wsp:rsid wsp:val=&quot;004E3051&quot;/&gt;&lt;wsp:rsid wsp:val=&quot;004E3176&quot;/&gt;&lt;wsp:rsid wsp:val=&quot;004E365E&quot;/&gt;&lt;wsp:rsid wsp:val=&quot;004E3D13&quot;/&gt;&lt;wsp:rsid wsp:val=&quot;004E3E52&quot;/&gt;&lt;wsp:rsid wsp:val=&quot;004E3F61&quot;/&gt;&lt;wsp:rsid wsp:val=&quot;004E462E&quot;/&gt;&lt;wsp:rsid wsp:val=&quot;004E56DC&quot;/&gt;&lt;wsp:rsid wsp:val=&quot;004E6092&quot;/&gt;&lt;wsp:rsid wsp:val=&quot;004E6727&quot;/&gt;&lt;wsp:rsid wsp:val=&quot;004E72C3&quot;/&gt;&lt;wsp:rsid wsp:val=&quot;004E76F4&quot;/&gt;&lt;wsp:rsid wsp:val=&quot;004E79C6&quot;/&gt;&lt;wsp:rsid wsp:val=&quot;004E7BFA&quot;/&gt;&lt;wsp:rsid wsp:val=&quot;004E7E83&quot;/&gt;&lt;wsp:rsid wsp:val=&quot;004E7EB2&quot;/&gt;&lt;wsp:rsid wsp:val=&quot;004F0B4E&quot;/&gt;&lt;wsp:rsid wsp:val=&quot;004F0B6C&quot;/&gt;&lt;wsp:rsid wsp:val=&quot;004F0CAB&quot;/&gt;&lt;wsp:rsid wsp:val=&quot;004F1091&quot;/&gt;&lt;wsp:rsid wsp:val=&quot;004F1B9F&quot;/&gt;&lt;wsp:rsid wsp:val=&quot;004F2078&quot;/&gt;&lt;wsp:rsid wsp:val=&quot;004F2A81&quot;/&gt;&lt;wsp:rsid wsp:val=&quot;004F3935&quot;/&gt;&lt;wsp:rsid wsp:val=&quot;004F39B2&quot;/&gt;&lt;wsp:rsid wsp:val=&quot;004F4DA3&quot;/&gt;&lt;wsp:rsid wsp:val=&quot;004F5B41&quot;/&gt;&lt;wsp:rsid wsp:val=&quot;004F5D8D&quot;/&gt;&lt;wsp:rsid wsp:val=&quot;004F69DF&quot;/&gt;&lt;wsp:rsid wsp:val=&quot;004F7653&quot;/&gt;&lt;wsp:rsid wsp:val=&quot;0050039F&quot;/&gt;&lt;wsp:rsid wsp:val=&quot;00500884&quot;/&gt;&lt;wsp:rsid wsp:val=&quot;0050160A&quot;/&gt;&lt;wsp:rsid wsp:val=&quot;00501D8D&quot;/&gt;&lt;wsp:rsid wsp:val=&quot;0050278A&quot;/&gt;&lt;wsp:rsid wsp:val=&quot;00502B30&quot;/&gt;&lt;wsp:rsid wsp:val=&quot;005036F5&quot;/&gt;&lt;wsp:rsid wsp:val=&quot;00503A85&quot;/&gt;&lt;wsp:rsid wsp:val=&quot;00504452&quot;/&gt;&lt;wsp:rsid wsp:val=&quot;005044C5&quot;/&gt;&lt;wsp:rsid wsp:val=&quot;00505DD3&quot;/&gt;&lt;wsp:rsid wsp:val=&quot;00506557&quot;/&gt;&lt;wsp:rsid wsp:val=&quot;0050677A&quot;/&gt;&lt;wsp:rsid wsp:val=&quot;00506F4A&quot;/&gt;&lt;wsp:rsid wsp:val=&quot;005108D8&quot;/&gt;&lt;wsp:rsid wsp:val=&quot;005116F9&quot;/&gt;&lt;wsp:rsid wsp:val=&quot;00511A2E&quot;/&gt;&lt;wsp:rsid wsp:val=&quot;005121CC&quot;/&gt;&lt;wsp:rsid wsp:val=&quot;005148FB&quot;/&gt;&lt;wsp:rsid wsp:val=&quot;005153A7&quot;/&gt;&lt;wsp:rsid wsp:val=&quot;00517AD0&quot;/&gt;&lt;wsp:rsid wsp:val=&quot;0052037E&quot;/&gt;&lt;wsp:rsid wsp:val=&quot;00520D36&quot;/&gt;&lt;wsp:rsid wsp:val=&quot;00521593&quot;/&gt;&lt;wsp:rsid wsp:val=&quot;005215DD&quot;/&gt;&lt;wsp:rsid wsp:val=&quot;00521721&quot;/&gt;&lt;wsp:rsid wsp:val=&quot;005219CF&quot;/&gt;&lt;wsp:rsid wsp:val=&quot;00521C86&quot;/&gt;&lt;wsp:rsid wsp:val=&quot;00521CA6&quot;/&gt;&lt;wsp:rsid wsp:val=&quot;00522501&quot;/&gt;&lt;wsp:rsid wsp:val=&quot;0052257E&quot;/&gt;&lt;wsp:rsid wsp:val=&quot;005225FD&quot;/&gt;&lt;wsp:rsid wsp:val=&quot;00522842&quot;/&gt;&lt;wsp:rsid wsp:val=&quot;005232D6&quot;/&gt;&lt;wsp:rsid wsp:val=&quot;005238BB&quot;/&gt;&lt;wsp:rsid wsp:val=&quot;00523F57&quot;/&gt;&lt;wsp:rsid wsp:val=&quot;00525C4B&quot;/&gt;&lt;wsp:rsid wsp:val=&quot;00525C56&quot;/&gt;&lt;wsp:rsid wsp:val=&quot;00527027&quot;/&gt;&lt;wsp:rsid wsp:val=&quot;005272C3&quot;/&gt;&lt;wsp:rsid wsp:val=&quot;00527DF4&quot;/&gt;&lt;wsp:rsid wsp:val=&quot;00530228&quot;/&gt;&lt;wsp:rsid wsp:val=&quot;00530FD1&quot;/&gt;&lt;wsp:rsid wsp:val=&quot;0053174D&quot;/&gt;&lt;wsp:rsid wsp:val=&quot;00531A4E&quot;/&gt;&lt;wsp:rsid wsp:val=&quot;00532C7F&quot;/&gt;&lt;wsp:rsid wsp:val=&quot;00534B59&quot;/&gt;&lt;wsp:rsid wsp:val=&quot;005356DB&quot;/&gt;&lt;wsp:rsid wsp:val=&quot;00535A57&quot;/&gt;&lt;wsp:rsid wsp:val=&quot;00536036&quot;/&gt;&lt;wsp:rsid wsp:val=&quot;00536759&quot;/&gt;&lt;wsp:rsid wsp:val=&quot;005377A5&quot;/&gt;&lt;wsp:rsid wsp:val=&quot;00537C62&quot;/&gt;&lt;wsp:rsid wsp:val=&quot;005408AE&quot;/&gt;&lt;wsp:rsid wsp:val=&quot;00540966&quot;/&gt;&lt;wsp:rsid wsp:val=&quot;005421A9&quot;/&gt;&lt;wsp:rsid wsp:val=&quot;005421DC&quot;/&gt;&lt;wsp:rsid wsp:val=&quot;0054258D&quot;/&gt;&lt;wsp:rsid wsp:val=&quot;00542E05&quot;/&gt;&lt;wsp:rsid wsp:val=&quot;00543EA7&quot;/&gt;&lt;wsp:rsid wsp:val=&quot;00544436&quot;/&gt;&lt;wsp:rsid wsp:val=&quot;00545536&quot;/&gt;&lt;wsp:rsid wsp:val=&quot;0054596E&quot;/&gt;&lt;wsp:rsid wsp:val=&quot;005464F7&quot;/&gt;&lt;wsp:rsid wsp:val=&quot;00546970&quot;/&gt;&lt;wsp:rsid wsp:val=&quot;00547ED4&quot;/&gt;&lt;wsp:rsid wsp:val=&quot;0055057F&quot;/&gt;&lt;wsp:rsid wsp:val=&quot;00552203&quot;/&gt;&lt;wsp:rsid wsp:val=&quot;0055231F&quot;/&gt;&lt;wsp:rsid wsp:val=&quot;00553829&quot;/&gt;&lt;wsp:rsid wsp:val=&quot;00554E19&quot;/&gt;&lt;wsp:rsid wsp:val=&quot;00554EF7&quot;/&gt;&lt;wsp:rsid wsp:val=&quot;0055539D&quot;/&gt;&lt;wsp:rsid wsp:val=&quot;005561A7&quot;/&gt;&lt;wsp:rsid wsp:val=&quot;0055649A&quot;/&gt;&lt;wsp:rsid wsp:val=&quot;00557ECC&quot;/&gt;&lt;wsp:rsid wsp:val=&quot;0056121F&quot;/&gt;&lt;wsp:rsid wsp:val=&quot;00561375&quot;/&gt;&lt;wsp:rsid wsp:val=&quot;0056189C&quot;/&gt;&lt;wsp:rsid wsp:val=&quot;00562727&quot;/&gt;&lt;wsp:rsid wsp:val=&quot;005651B4&quot;/&gt;&lt;wsp:rsid wsp:val=&quot;00565488&quot;/&gt;&lt;wsp:rsid wsp:val=&quot;00565F25&quot;/&gt;&lt;wsp:rsid wsp:val=&quot;0056688B&quot;/&gt;&lt;wsp:rsid wsp:val=&quot;00566B36&quot;/&gt;&lt;wsp:rsid wsp:val=&quot;005678D4&quot;/&gt;&lt;wsp:rsid wsp:val=&quot;0056795E&quot;/&gt;&lt;wsp:rsid wsp:val=&quot;005709E3&quot;/&gt;&lt;wsp:rsid wsp:val=&quot;005713F7&quot;/&gt;&lt;wsp:rsid wsp:val=&quot;00572505&quot;/&gt;&lt;wsp:rsid wsp:val=&quot;00573FDA&quot;/&gt;&lt;wsp:rsid wsp:val=&quot;005745A4&quot;/&gt;&lt;wsp:rsid wsp:val=&quot;00575D07&quot;/&gt;&lt;wsp:rsid wsp:val=&quot;00576329&quot;/&gt;&lt;wsp:rsid wsp:val=&quot;0058001B&quot;/&gt;&lt;wsp:rsid wsp:val=&quot;0058206C&quot;/&gt;&lt;wsp:rsid wsp:val=&quot;005821F1&quot;/&gt;&lt;wsp:rsid wsp:val=&quot;00582809&quot;/&gt;&lt;wsp:rsid wsp:val=&quot;00584DCE&quot;/&gt;&lt;wsp:rsid wsp:val=&quot;0058798C&quot;/&gt;&lt;wsp:rsid wsp:val=&quot;00587FA9&quot;/&gt;&lt;wsp:rsid wsp:val=&quot;005900FA&quot;/&gt;&lt;wsp:rsid wsp:val=&quot;00590DC9&quot;/&gt;&lt;wsp:rsid wsp:val=&quot;0059175A&quot;/&gt;&lt;wsp:rsid wsp:val=&quot;00591876&quot;/&gt;&lt;wsp:rsid wsp:val=&quot;005919F9&quot;/&gt;&lt;wsp:rsid wsp:val=&quot;00591F8C&quot;/&gt;&lt;wsp:rsid wsp:val=&quot;0059218F&quot;/&gt;&lt;wsp:rsid wsp:val=&quot;00592A88&quot;/&gt;&lt;wsp:rsid wsp:val=&quot;00593264&quot;/&gt;&lt;wsp:rsid wsp:val=&quot;005935A4&quot;/&gt;&lt;wsp:rsid wsp:val=&quot;00593C39&quot;/&gt;&lt;wsp:rsid wsp:val=&quot;0059472E&quot;/&gt;&lt;wsp:rsid wsp:val=&quot;005948C2&quot;/&gt;&lt;wsp:rsid wsp:val=&quot;00594D60&quot;/&gt;&lt;wsp:rsid wsp:val=&quot;00595DCA&quot;/&gt;&lt;wsp:rsid wsp:val=&quot;005967E4&quot;/&gt;&lt;wsp:rsid wsp:val=&quot;0059779B&quot;/&gt;&lt;wsp:rsid wsp:val=&quot;005A0136&quot;/&gt;&lt;wsp:rsid wsp:val=&quot;005A1ECE&quot;/&gt;&lt;wsp:rsid wsp:val=&quot;005A209A&quot;/&gt;&lt;wsp:rsid wsp:val=&quot;005A3557&quot;/&gt;&lt;wsp:rsid wsp:val=&quot;005A3F00&quot;/&gt;&lt;wsp:rsid wsp:val=&quot;005A54E9&quot;/&gt;&lt;wsp:rsid wsp:val=&quot;005A649B&quot;/&gt;&lt;wsp:rsid wsp:val=&quot;005A662D&quot;/&gt;&lt;wsp:rsid wsp:val=&quot;005A68BA&quot;/&gt;&lt;wsp:rsid wsp:val=&quot;005A6A5B&quot;/&gt;&lt;wsp:rsid wsp:val=&quot;005A6D09&quot;/&gt;&lt;wsp:rsid wsp:val=&quot;005A6DE2&quot;/&gt;&lt;wsp:rsid wsp:val=&quot;005A77E5&quot;/&gt;&lt;wsp:rsid wsp:val=&quot;005A7985&quot;/&gt;&lt;wsp:rsid wsp:val=&quot;005B04A1&quot;/&gt;&lt;wsp:rsid wsp:val=&quot;005B080B&quot;/&gt;&lt;wsp:rsid wsp:val=&quot;005B1CDF&quot;/&gt;&lt;wsp:rsid wsp:val=&quot;005B2D32&quot;/&gt;&lt;wsp:rsid wsp:val=&quot;005B35D7&quot;/&gt;&lt;wsp:rsid wsp:val=&quot;005B392A&quot;/&gt;&lt;wsp:rsid wsp:val=&quot;005B3AA3&quot;/&gt;&lt;wsp:rsid wsp:val=&quot;005B6F83&quot;/&gt;&lt;wsp:rsid wsp:val=&quot;005B74C4&quot;/&gt;&lt;wsp:rsid wsp:val=&quot;005B787F&quot;/&gt;&lt;wsp:rsid wsp:val=&quot;005C1729&quot;/&gt;&lt;wsp:rsid wsp:val=&quot;005C21C8&quot;/&gt;&lt;wsp:rsid wsp:val=&quot;005C5D07&quot;/&gt;&lt;wsp:rsid wsp:val=&quot;005C74FB&quot;/&gt;&lt;wsp:rsid wsp:val=&quot;005C7503&quot;/&gt;&lt;wsp:rsid wsp:val=&quot;005C7660&quot;/&gt;&lt;wsp:rsid wsp:val=&quot;005C7946&quot;/&gt;&lt;wsp:rsid wsp:val=&quot;005C797B&quot;/&gt;&lt;wsp:rsid wsp:val=&quot;005C7F53&quot;/&gt;&lt;wsp:rsid wsp:val=&quot;005D1069&quot;/&gt;&lt;wsp:rsid wsp:val=&quot;005D1602&quot;/&gt;&lt;wsp:rsid wsp:val=&quot;005D1E87&quot;/&gt;&lt;wsp:rsid wsp:val=&quot;005D246B&quot;/&gt;&lt;wsp:rsid wsp:val=&quot;005D2B0B&quot;/&gt;&lt;wsp:rsid wsp:val=&quot;005D2D4E&quot;/&gt;&lt;wsp:rsid wsp:val=&quot;005D3966&quot;/&gt;&lt;wsp:rsid wsp:val=&quot;005D3C13&quot;/&gt;&lt;wsp:rsid wsp:val=&quot;005D4AA7&quot;/&gt;&lt;wsp:rsid wsp:val=&quot;005D4C89&quot;/&gt;&lt;wsp:rsid wsp:val=&quot;005D4E33&quot;/&gt;&lt;wsp:rsid wsp:val=&quot;005D4FFA&quot;/&gt;&lt;wsp:rsid wsp:val=&quot;005D6F32&quot;/&gt;&lt;wsp:rsid wsp:val=&quot;005D7606&quot;/&gt;&lt;wsp:rsid wsp:val=&quot;005E385F&quot;/&gt;&lt;wsp:rsid wsp:val=&quot;005E4A90&quot;/&gt;&lt;wsp:rsid wsp:val=&quot;005E4DC7&quot;/&gt;&lt;wsp:rsid wsp:val=&quot;005E53B2&quot;/&gt;&lt;wsp:rsid wsp:val=&quot;005E5834&quot;/&gt;&lt;wsp:rsid wsp:val=&quot;005E5B81&quot;/&gt;&lt;wsp:rsid wsp:val=&quot;005E653F&quot;/&gt;&lt;wsp:rsid wsp:val=&quot;005E7545&quot;/&gt;&lt;wsp:rsid wsp:val=&quot;005F2CB1&quot;/&gt;&lt;wsp:rsid wsp:val=&quot;005F3025&quot;/&gt;&lt;wsp:rsid wsp:val=&quot;005F33A8&quot;/&gt;&lt;wsp:rsid wsp:val=&quot;005F4C23&quot;/&gt;&lt;wsp:rsid wsp:val=&quot;005F618C&quot;/&gt;&lt;wsp:rsid wsp:val=&quot;005F70BD&quot;/&gt;&lt;wsp:rsid wsp:val=&quot;005F7E70&quot;/&gt;&lt;wsp:rsid wsp:val=&quot;00600F6A&quot;/&gt;&lt;wsp:rsid wsp:val=&quot;00600FE7&quot;/&gt;&lt;wsp:rsid wsp:val=&quot;0060111E&quot;/&gt;&lt;wsp:rsid wsp:val=&quot;006013C1&quot;/&gt;&lt;wsp:rsid wsp:val=&quot;0060275D&quot;/&gt;&lt;wsp:rsid wsp:val=&quot;0060283C&quot;/&gt;&lt;wsp:rsid wsp:val=&quot;00602ACA&quot;/&gt;&lt;wsp:rsid wsp:val=&quot;00603BC5&quot;/&gt;&lt;wsp:rsid wsp:val=&quot;00604F14&quot;/&gt;&lt;wsp:rsid wsp:val=&quot;0060627A&quot;/&gt;&lt;wsp:rsid wsp:val=&quot;00607D93&quot;/&gt;&lt;wsp:rsid wsp:val=&quot;006113BA&quot;/&gt;&lt;wsp:rsid wsp:val=&quot;006113BB&quot;/&gt;&lt;wsp:rsid wsp:val=&quot;00611681&quot;/&gt;&lt;wsp:rsid wsp:val=&quot;006119EF&quot;/&gt;&lt;wsp:rsid wsp:val=&quot;00611B83&quot;/&gt;&lt;wsp:rsid wsp:val=&quot;00612F83&quot;/&gt;&lt;wsp:rsid wsp:val=&quot;00613257&quot;/&gt;&lt;wsp:rsid wsp:val=&quot;00613365&quot;/&gt;&lt;wsp:rsid wsp:val=&quot;0061392D&quot;/&gt;&lt;wsp:rsid wsp:val=&quot;00615B9D&quot;/&gt;&lt;wsp:rsid wsp:val=&quot;00616882&quot;/&gt;&lt;wsp:rsid wsp:val=&quot;006204DC&quot;/&gt;&lt;wsp:rsid wsp:val=&quot;00620A71&quot;/&gt;&lt;wsp:rsid wsp:val=&quot;00620D78&quot;/&gt;&lt;wsp:rsid wsp:val=&quot;00620D80&quot;/&gt;&lt;wsp:rsid wsp:val=&quot;00620E90&quot;/&gt;&lt;wsp:rsid wsp:val=&quot;00621098&quot;/&gt;&lt;wsp:rsid wsp:val=&quot;00622F21&quot;/&gt;&lt;wsp:rsid wsp:val=&quot;006234A6&quot;/&gt;&lt;wsp:rsid wsp:val=&quot;00623923&quot;/&gt;&lt;wsp:rsid wsp:val=&quot;00623B8E&quot;/&gt;&lt;wsp:rsid wsp:val=&quot;006257BB&quot;/&gt;&lt;wsp:rsid wsp:val=&quot;0062687C&quot;/&gt;&lt;wsp:rsid wsp:val=&quot;00630001&quot;/&gt;&lt;wsp:rsid wsp:val=&quot;006301F4&quot;/&gt;&lt;wsp:rsid wsp:val=&quot;006311B3&quot;/&gt;&lt;wsp:rsid wsp:val=&quot;00631F81&quot;/&gt;&lt;wsp:rsid wsp:val=&quot;00631FE5&quot;/&gt;&lt;wsp:rsid wsp:val=&quot;006325E4&quot;/&gt;&lt;wsp:rsid wsp:val=&quot;0063284C&quot;/&gt;&lt;wsp:rsid wsp:val=&quot;00633F5A&quot;/&gt;&lt;wsp:rsid wsp:val=&quot;00633FFA&quot;/&gt;&lt;wsp:rsid wsp:val=&quot;0063438E&quot;/&gt;&lt;wsp:rsid wsp:val=&quot;0063469C&quot;/&gt;&lt;wsp:rsid wsp:val=&quot;00635693&quot;/&gt;&lt;wsp:rsid wsp:val=&quot;00636398&quot;/&gt;&lt;wsp:rsid wsp:val=&quot;006364D8&quot;/&gt;&lt;wsp:rsid wsp:val=&quot;006368D3&quot;/&gt;&lt;wsp:rsid wsp:val=&quot;006377EC&quot;/&gt;&lt;wsp:rsid wsp:val=&quot;00640715&quot;/&gt;&lt;wsp:rsid wsp:val=&quot;00640D33&quot;/&gt;&lt;wsp:rsid wsp:val=&quot;00641135&quot;/&gt;&lt;wsp:rsid wsp:val=&quot;0064151F&quot;/&gt;&lt;wsp:rsid wsp:val=&quot;00641533&quot;/&gt;&lt;wsp:rsid wsp:val=&quot;00641D36&quot;/&gt;&lt;wsp:rsid wsp:val=&quot;0064208D&quot;/&gt;&lt;wsp:rsid wsp:val=&quot;0064318D&quot;/&gt;&lt;wsp:rsid wsp:val=&quot;00643418&quot;/&gt;&lt;wsp:rsid wsp:val=&quot;00643475&quot;/&gt;&lt;wsp:rsid wsp:val=&quot;006435F2&quot;/&gt;&lt;wsp:rsid wsp:val=&quot;00643969&quot;/&gt;&lt;wsp:rsid wsp:val=&quot;0064396A&quot;/&gt;&lt;wsp:rsid wsp:val=&quot;00644348&quot;/&gt;&lt;wsp:rsid wsp:val=&quot;00644514&quot;/&gt;&lt;wsp:rsid wsp:val=&quot;006447BA&quot;/&gt;&lt;wsp:rsid wsp:val=&quot;006447BD&quot;/&gt;&lt;wsp:rsid wsp:val=&quot;00644BBD&quot;/&gt;&lt;wsp:rsid wsp:val=&quot;00644F4C&quot;/&gt;&lt;wsp:rsid wsp:val=&quot;0064502E&quot;/&gt;&lt;wsp:rsid wsp:val=&quot;00645491&quot;/&gt;&lt;wsp:rsid wsp:val=&quot;00645715&quot;/&gt;&lt;wsp:rsid wsp:val=&quot;00645C43&quot;/&gt;&lt;wsp:rsid wsp:val=&quot;0064624E&quot;/&gt;&lt;wsp:rsid wsp:val=&quot;00647629&quot;/&gt;&lt;wsp:rsid wsp:val=&quot;0065029D&quot;/&gt;&lt;wsp:rsid wsp:val=&quot;00650AB9&quot;/&gt;&lt;wsp:rsid wsp:val=&quot;006511C8&quot;/&gt;&lt;wsp:rsid wsp:val=&quot;0065121E&quot;/&gt;&lt;wsp:rsid wsp:val=&quot;00653C48&quot;/&gt;&lt;wsp:rsid wsp:val=&quot;00654E94&quot;/&gt;&lt;wsp:rsid wsp:val=&quot;006551E4&quot;/&gt;&lt;wsp:rsid wsp:val=&quot;00655733&quot;/&gt;&lt;wsp:rsid wsp:val=&quot;00655ACD&quot;/&gt;&lt;wsp:rsid wsp:val=&quot;006561FD&quot;/&gt;&lt;wsp:rsid wsp:val=&quot;00656A92&quot;/&gt;&lt;wsp:rsid wsp:val=&quot;00656DDE&quot;/&gt;&lt;wsp:rsid wsp:val=&quot;0066011D&quot;/&gt;&lt;wsp:rsid wsp:val=&quot;0066012B&quot;/&gt;&lt;wsp:rsid wsp:val=&quot;006607C0&quot;/&gt;&lt;wsp:rsid wsp:val=&quot;00660841&quot;/&gt;&lt;wsp:rsid wsp:val=&quot;0066094F&quot;/&gt;&lt;wsp:rsid wsp:val=&quot;006613A6&quot;/&gt;&lt;wsp:rsid wsp:val=&quot;006613C8&quot;/&gt;&lt;wsp:rsid wsp:val=&quot;00661866&quot;/&gt;&lt;wsp:rsid wsp:val=&quot;0066279A&quot;/&gt;&lt;wsp:rsid wsp:val=&quot;006627A2&quot;/&gt;&lt;wsp:rsid wsp:val=&quot;00663317&quot;/&gt;&lt;wsp:rsid wsp:val=&quot;006634E6&quot;/&gt;&lt;wsp:rsid wsp:val=&quot;00663B88&quot;/&gt;&lt;wsp:rsid wsp:val=&quot;00664E44&quot;/&gt;&lt;wsp:rsid wsp:val=&quot;006655EE&quot;/&gt;&lt;wsp:rsid wsp:val=&quot;00665882&quot;/&gt;&lt;wsp:rsid wsp:val=&quot;006659AA&quot;/&gt;&lt;wsp:rsid wsp:val=&quot;00665B99&quot;/&gt;&lt;wsp:rsid wsp:val=&quot;00665EDC&quot;/&gt;&lt;wsp:rsid wsp:val=&quot;006662F5&quot;/&gt;&lt;wsp:rsid wsp:val=&quot;006671C3&quot;/&gt;&lt;wsp:rsid wsp:val=&quot;00667933&quot;/&gt;&lt;wsp:rsid wsp:val=&quot;00667EE7&quot;/&gt;&lt;wsp:rsid wsp:val=&quot;006706FD&quot;/&gt;&lt;wsp:rsid wsp:val=&quot;00670922&quot;/&gt;&lt;wsp:rsid wsp:val=&quot;00670A12&quot;/&gt;&lt;wsp:rsid wsp:val=&quot;00670BE1&quot;/&gt;&lt;wsp:rsid wsp:val=&quot;00671234&quot;/&gt;&lt;wsp:rsid wsp:val=&quot;0067218F&quot;/&gt;&lt;wsp:rsid wsp:val=&quot;00673BC2&quot;/&gt;&lt;wsp:rsid wsp:val=&quot;00673DEE&quot;/&gt;&lt;wsp:rsid wsp:val=&quot;0067406A&quot;/&gt;&lt;wsp:rsid wsp:val=&quot;006741F2&quot;/&gt;&lt;wsp:rsid wsp:val=&quot;0067423A&quot;/&gt;&lt;wsp:rsid wsp:val=&quot;006743FE&quot;/&gt;&lt;wsp:rsid wsp:val=&quot;00674C38&quot;/&gt;&lt;wsp:rsid wsp:val=&quot;00674CC3&quot;/&gt;&lt;wsp:rsid wsp:val=&quot;00675695&quot;/&gt;&lt;wsp:rsid wsp:val=&quot;006758FB&quot;/&gt;&lt;wsp:rsid wsp:val=&quot;00675C72&quot;/&gt;&lt;wsp:rsid wsp:val=&quot;006771F9&quot;/&gt;&lt;wsp:rsid wsp:val=&quot;006776D7&quot;/&gt;&lt;wsp:rsid wsp:val=&quot;00680060&quot;/&gt;&lt;wsp:rsid wsp:val=&quot;00681003&quot;/&gt;&lt;wsp:rsid wsp:val=&quot;006817C9&quot;/&gt;&lt;wsp:rsid wsp:val=&quot;00681867&quot;/&gt;&lt;wsp:rsid wsp:val=&quot;00682658&quot;/&gt;&lt;wsp:rsid wsp:val=&quot;00683ECE&quot;/&gt;&lt;wsp:rsid wsp:val=&quot;00684202&quot;/&gt;&lt;wsp:rsid wsp:val=&quot;0068666C&quot;/&gt;&lt;wsp:rsid wsp:val=&quot;00690172&quot;/&gt;&lt;wsp:rsid wsp:val=&quot;006905F8&quot;/&gt;&lt;wsp:rsid wsp:val=&quot;00691DAE&quot;/&gt;&lt;wsp:rsid wsp:val=&quot;00692EDE&quot;/&gt;&lt;wsp:rsid wsp:val=&quot;00694F78&quot;/&gt;&lt;wsp:rsid wsp:val=&quot;00695FC2&quot;/&gt;&lt;wsp:rsid wsp:val=&quot;00696949&quot;/&gt;&lt;wsp:rsid wsp:val=&quot;00697052&quot;/&gt;&lt;wsp:rsid wsp:val=&quot;00697A13&quot;/&gt;&lt;wsp:rsid wsp:val=&quot;006A0E9B&quot;/&gt;&lt;wsp:rsid wsp:val=&quot;006A18D5&quot;/&gt;&lt;wsp:rsid wsp:val=&quot;006A1B0C&quot;/&gt;&lt;wsp:rsid wsp:val=&quot;006A261C&quot;/&gt;&lt;wsp:rsid wsp:val=&quot;006A46FB&quot;/&gt;&lt;wsp:rsid wsp:val=&quot;006A4A63&quot;/&gt;&lt;wsp:rsid wsp:val=&quot;006A4DB5&quot;/&gt;&lt;wsp:rsid wsp:val=&quot;006A5742&quot;/&gt;&lt;wsp:rsid wsp:val=&quot;006A582E&quot;/&gt;&lt;wsp:rsid wsp:val=&quot;006A5E1E&quot;/&gt;&lt;wsp:rsid wsp:val=&quot;006A5E28&quot;/&gt;&lt;wsp:rsid wsp:val=&quot;006A6034&quot;/&gt;&lt;wsp:rsid wsp:val=&quot;006A697B&quot;/&gt;&lt;wsp:rsid wsp:val=&quot;006A7AFF&quot;/&gt;&lt;wsp:rsid wsp:val=&quot;006B0BB5&quot;/&gt;&lt;wsp:rsid wsp:val=&quot;006B0CFA&quot;/&gt;&lt;wsp:rsid wsp:val=&quot;006B1816&quot;/&gt;&lt;wsp:rsid wsp:val=&quot;006B2099&quot;/&gt;&lt;wsp:rsid wsp:val=&quot;006B3476&quot;/&gt;&lt;wsp:rsid wsp:val=&quot;006B426C&quot;/&gt;&lt;wsp:rsid wsp:val=&quot;006B449F&quot;/&gt;&lt;wsp:rsid wsp:val=&quot;006B4665&quot;/&gt;&lt;wsp:rsid wsp:val=&quot;006B4854&quot;/&gt;&lt;wsp:rsid wsp:val=&quot;006B4D24&quot;/&gt;&lt;wsp:rsid wsp:val=&quot;006B50CF&quot;/&gt;&lt;wsp:rsid wsp:val=&quot;006B50F8&quot;/&gt;&lt;wsp:rsid wsp:val=&quot;006B5235&quot;/&gt;&lt;wsp:rsid wsp:val=&quot;006B578E&quot;/&gt;&lt;wsp:rsid wsp:val=&quot;006B6152&quot;/&gt;&lt;wsp:rsid wsp:val=&quot;006B6BE9&quot;/&gt;&lt;wsp:rsid wsp:val=&quot;006B72D9&quot;/&gt;&lt;wsp:rsid wsp:val=&quot;006B7427&quot;/&gt;&lt;wsp:rsid wsp:val=&quot;006B76D2&quot;/&gt;&lt;wsp:rsid wsp:val=&quot;006C018F&quot;/&gt;&lt;wsp:rsid wsp:val=&quot;006C03B8&quot;/&gt;&lt;wsp:rsid wsp:val=&quot;006C0870&quot;/&gt;&lt;wsp:rsid wsp:val=&quot;006C16DB&quot;/&gt;&lt;wsp:rsid wsp:val=&quot;006C23E5&quot;/&gt;&lt;wsp:rsid wsp:val=&quot;006C3D55&quot;/&gt;&lt;wsp:rsid wsp:val=&quot;006C54C6&quot;/&gt;&lt;wsp:rsid wsp:val=&quot;006C5EC9&quot;/&gt;&lt;wsp:rsid wsp:val=&quot;006C6059&quot;/&gt;&lt;wsp:rsid wsp:val=&quot;006C6940&quot;/&gt;&lt;wsp:rsid wsp:val=&quot;006C6955&quot;/&gt;&lt;wsp:rsid wsp:val=&quot;006C7522&quot;/&gt;&lt;wsp:rsid wsp:val=&quot;006C7A68&quot;/&gt;&lt;wsp:rsid wsp:val=&quot;006D20F6&quot;/&gt;&lt;wsp:rsid wsp:val=&quot;006D2683&quot;/&gt;&lt;wsp:rsid wsp:val=&quot;006D4ED9&quot;/&gt;&lt;wsp:rsid wsp:val=&quot;006D5B70&quot;/&gt;&lt;wsp:rsid wsp:val=&quot;006D5D33&quot;/&gt;&lt;wsp:rsid wsp:val=&quot;006D65B4&quot;/&gt;&lt;wsp:rsid wsp:val=&quot;006D6F08&quot;/&gt;&lt;wsp:rsid wsp:val=&quot;006D7FFB&quot;/&gt;&lt;wsp:rsid wsp:val=&quot;006E017A&quot;/&gt;&lt;wsp:rsid wsp:val=&quot;006E062C&quot;/&gt;&lt;wsp:rsid wsp:val=&quot;006E1407&quot;/&gt;&lt;wsp:rsid wsp:val=&quot;006E28B7&quot;/&gt;&lt;wsp:rsid wsp:val=&quot;006E2AA2&quot;/&gt;&lt;wsp:rsid wsp:val=&quot;006E3310&quot;/&gt;&lt;wsp:rsid wsp:val=&quot;006E4AAA&quot;/&gt;&lt;wsp:rsid wsp:val=&quot;006E4E39&quot;/&gt;&lt;wsp:rsid wsp:val=&quot;006E565E&quot;/&gt;&lt;wsp:rsid wsp:val=&quot;006E673D&quot;/&gt;&lt;wsp:rsid wsp:val=&quot;006E7D3B&quot;/&gt;&lt;wsp:rsid wsp:val=&quot;006F0446&quot;/&gt;&lt;wsp:rsid wsp:val=&quot;006F09C9&quot;/&gt;&lt;wsp:rsid wsp:val=&quot;006F0F8A&quot;/&gt;&lt;wsp:rsid wsp:val=&quot;006F0FBF&quot;/&gt;&lt;wsp:rsid wsp:val=&quot;006F1ABD&quot;/&gt;&lt;wsp:rsid wsp:val=&quot;006F1B70&quot;/&gt;&lt;wsp:rsid wsp:val=&quot;006F1C70&quot;/&gt;&lt;wsp:rsid wsp:val=&quot;006F1F06&quot;/&gt;&lt;wsp:rsid wsp:val=&quot;006F2C7B&quot;/&gt;&lt;wsp:rsid wsp:val=&quot;006F32A4&quot;/&gt;&lt;wsp:rsid wsp:val=&quot;006F341D&quot;/&gt;&lt;wsp:rsid wsp:val=&quot;006F3CDE&quot;/&gt;&lt;wsp:rsid wsp:val=&quot;006F417D&quot;/&gt;&lt;wsp:rsid wsp:val=&quot;006F432A&quot;/&gt;&lt;wsp:rsid wsp:val=&quot;006F4893&quot;/&gt;&lt;wsp:rsid wsp:val=&quot;006F4A94&quot;/&gt;&lt;wsp:rsid wsp:val=&quot;006F55E3&quot;/&gt;&lt;wsp:rsid wsp:val=&quot;006F58D4&quot;/&gt;&lt;wsp:rsid wsp:val=&quot;006F5BB9&quot;/&gt;&lt;wsp:rsid wsp:val=&quot;006F65E7&quot;/&gt;&lt;wsp:rsid wsp:val=&quot;006F72EE&quot;/&gt;&lt;wsp:rsid wsp:val=&quot;007004EF&quot;/&gt;&lt;wsp:rsid wsp:val=&quot;007006BE&quot;/&gt;&lt;wsp:rsid wsp:val=&quot;00701091&quot;/&gt;&lt;wsp:rsid wsp:val=&quot;007012DB&quot;/&gt;&lt;wsp:rsid wsp:val=&quot;00701977&quot;/&gt;&lt;wsp:rsid wsp:val=&quot;00702511&quot;/&gt;&lt;wsp:rsid wsp:val=&quot;00702E19&quot;/&gt;&lt;wsp:rsid wsp:val=&quot;0070346E&quot;/&gt;&lt;wsp:rsid wsp:val=&quot;007038FA&quot;/&gt;&lt;wsp:rsid wsp:val=&quot;00703FCE&quot;/&gt;&lt;wsp:rsid wsp:val=&quot;007043DD&quot;/&gt;&lt;wsp:rsid wsp:val=&quot;00704EDB&quot;/&gt;&lt;wsp:rsid wsp:val=&quot;00706101&quot;/&gt;&lt;wsp:rsid wsp:val=&quot;0070691F&quot;/&gt;&lt;wsp:rsid wsp:val=&quot;00706ECB&quot;/&gt;&lt;wsp:rsid wsp:val=&quot;00707072&quot;/&gt;&lt;wsp:rsid wsp:val=&quot;00707287&quot;/&gt;&lt;wsp:rsid wsp:val=&quot;007073C8&quot;/&gt;&lt;wsp:rsid wsp:val=&quot;00707D61&quot;/&gt;&lt;wsp:rsid wsp:val=&quot;00710627&quot;/&gt;&lt;wsp:rsid wsp:val=&quot;00710DF4&quot;/&gt;&lt;wsp:rsid wsp:val=&quot;00712287&quot;/&gt;&lt;wsp:rsid wsp:val=&quot;00712772&quot;/&gt;&lt;wsp:rsid wsp:val=&quot;00713A69&quot;/&gt;&lt;wsp:rsid wsp:val=&quot;007145C4&quot;/&gt;&lt;wsp:rsid wsp:val=&quot;00714676&quot;/&gt;&lt;wsp:rsid wsp:val=&quot;007148D3&quot;/&gt;&lt;wsp:rsid wsp:val=&quot;00715B9A&quot;/&gt;&lt;wsp:rsid wsp:val=&quot;00715F1C&quot;/&gt;&lt;wsp:rsid wsp:val=&quot;00717718&quot;/&gt;&lt;wsp:rsid wsp:val=&quot;007178C1&quot;/&gt;&lt;wsp:rsid wsp:val=&quot;00720817&quot;/&gt;&lt;wsp:rsid wsp:val=&quot;007218E9&quot;/&gt;&lt;wsp:rsid wsp:val=&quot;00725F9C&quot;/&gt;&lt;wsp:rsid wsp:val=&quot;00726EA6&quot;/&gt;&lt;wsp:rsid wsp:val=&quot;00727208&quot;/&gt;&lt;wsp:rsid wsp:val=&quot;00727344&quot;/&gt;&lt;wsp:rsid wsp:val=&quot;00727680&quot;/&gt;&lt;wsp:rsid wsp:val=&quot;0073225D&quot;/&gt;&lt;wsp:rsid wsp:val=&quot;0073381F&quot;/&gt;&lt;wsp:rsid wsp:val=&quot;00733D25&quot;/&gt;&lt;wsp:rsid wsp:val=&quot;00734343&quot;/&gt;&lt;wsp:rsid wsp:val=&quot;007348B1&quot;/&gt;&lt;wsp:rsid wsp:val=&quot;00734A8B&quot;/&gt;&lt;wsp:rsid wsp:val=&quot;00734D84&quot;/&gt;&lt;wsp:rsid wsp:val=&quot;00735268&quot;/&gt;&lt;wsp:rsid wsp:val=&quot;007355C4&quot;/&gt;&lt;wsp:rsid wsp:val=&quot;00735F96&quot;/&gt;&lt;wsp:rsid wsp:val=&quot;007362A6&quot;/&gt;&lt;wsp:rsid wsp:val=&quot;00736D7D&quot;/&gt;&lt;wsp:rsid wsp:val=&quot;00740E58&quot;/&gt;&lt;wsp:rsid wsp:val=&quot;007410D6&quot;/&gt;&lt;wsp:rsid wsp:val=&quot;007416B4&quot;/&gt;&lt;wsp:rsid wsp:val=&quot;00741F19&quot;/&gt;&lt;wsp:rsid wsp:val=&quot;00742624&quot;/&gt;&lt;wsp:rsid wsp:val=&quot;007438CE&quot;/&gt;&lt;wsp:rsid wsp:val=&quot;00744394&quot;/&gt;&lt;wsp:rsid wsp:val=&quot;00744440&quot;/&gt;&lt;wsp:rsid wsp:val=&quot;007445A0&quot;/&gt;&lt;wsp:rsid wsp:val=&quot;007447EF&quot;/&gt;&lt;wsp:rsid wsp:val=&quot;00744D6B&quot;/&gt;&lt;wsp:rsid wsp:val=&quot;0074524B&quot;/&gt;&lt;wsp:rsid wsp:val=&quot;00746183&quot;/&gt;&lt;wsp:rsid wsp:val=&quot;00747D8B&quot;/&gt;&lt;wsp:rsid wsp:val=&quot;007508A2&quot;/&gt;&lt;wsp:rsid wsp:val=&quot;0075093C&quot;/&gt;&lt;wsp:rsid wsp:val=&quot;00751228&quot;/&gt;&lt;wsp:rsid wsp:val=&quot;00752710&quot;/&gt;&lt;wsp:rsid wsp:val=&quot;00752D74&quot;/&gt;&lt;wsp:rsid wsp:val=&quot;00754E35&quot;/&gt;&lt;wsp:rsid wsp:val=&quot;00754E49&quot;/&gt;&lt;wsp:rsid wsp:val=&quot;00755200&quot;/&gt;&lt;wsp:rsid wsp:val=&quot;007559D1&quot;/&gt;&lt;wsp:rsid wsp:val=&quot;007571E1&quot;/&gt;&lt;wsp:rsid wsp:val=&quot;007604B2&quot;/&gt;&lt;wsp:rsid wsp:val=&quot;00760883&quot;/&gt;&lt;wsp:rsid wsp:val=&quot;00760BF6&quot;/&gt;&lt;wsp:rsid wsp:val=&quot;007614C4&quot;/&gt;&lt;wsp:rsid wsp:val=&quot;007616FD&quot;/&gt;&lt;wsp:rsid wsp:val=&quot;00762500&quot;/&gt;&lt;wsp:rsid wsp:val=&quot;00762BDD&quot;/&gt;&lt;wsp:rsid wsp:val=&quot;007650C5&quot;/&gt;&lt;wsp:rsid wsp:val=&quot;00765281&quot;/&gt;&lt;wsp:rsid wsp:val=&quot;007655FD&quot;/&gt;&lt;wsp:rsid wsp:val=&quot;007661BA&quot;/&gt;&lt;wsp:rsid wsp:val=&quot;0076641D&quot;/&gt;&lt;wsp:rsid wsp:val=&quot;00766BAD&quot;/&gt;&lt;wsp:rsid wsp:val=&quot;0076708C&quot;/&gt;&lt;wsp:rsid wsp:val=&quot;00771C35&quot;/&gt;&lt;wsp:rsid wsp:val=&quot;00773940&quot;/&gt;&lt;wsp:rsid wsp:val=&quot;00773AD7&quot;/&gt;&lt;wsp:rsid wsp:val=&quot;00773F82&quot;/&gt;&lt;wsp:rsid wsp:val=&quot;007747F3&quot;/&gt;&lt;wsp:rsid wsp:val=&quot;007755F2&quot;/&gt;&lt;wsp:rsid wsp:val=&quot;00776766&quot;/&gt;&lt;wsp:rsid wsp:val=&quot;00776971&quot;/&gt;&lt;wsp:rsid wsp:val=&quot;00777AC8&quot;/&gt;&lt;wsp:rsid wsp:val=&quot;007803C1&quot;/&gt;&lt;wsp:rsid wsp:val=&quot;007804AB&quot;/&gt;&lt;wsp:rsid wsp:val=&quot;00780DFE&quot;/&gt;&lt;wsp:rsid wsp:val=&quot;0078177E&quot;/&gt;&lt;wsp:rsid wsp:val=&quot;00781891&quot;/&gt;&lt;wsp:rsid wsp:val=&quot;00781AB7&quot;/&gt;&lt;wsp:rsid wsp:val=&quot;00782E24&quot;/&gt;&lt;wsp:rsid wsp:val=&quot;0078304C&quot;/&gt;&lt;wsp:rsid wsp:val=&quot;00783673&quot;/&gt;&lt;wsp:rsid wsp:val=&quot;00785490&quot;/&gt;&lt;wsp:rsid wsp:val=&quot;007856D1&quot;/&gt;&lt;wsp:rsid wsp:val=&quot;00785BC6&quot;/&gt;&lt;wsp:rsid wsp:val=&quot;00786C86&quot;/&gt;&lt;wsp:rsid wsp:val=&quot;007900E4&quot;/&gt;&lt;wsp:rsid wsp:val=&quot;00791FBB&quot;/&gt;&lt;wsp:rsid wsp:val=&quot;00792030&quot;/&gt;&lt;wsp:rsid wsp:val=&quot;007925EA&quot;/&gt;&lt;wsp:rsid wsp:val=&quot;00792A09&quot;/&gt;&lt;wsp:rsid wsp:val=&quot;00792D05&quot;/&gt;&lt;wsp:rsid wsp:val=&quot;007935D9&quot;/&gt;&lt;wsp:rsid wsp:val=&quot;0079382D&quot;/&gt;&lt;wsp:rsid wsp:val=&quot;00793CD8&quot;/&gt;&lt;wsp:rsid wsp:val=&quot;00793D31&quot;/&gt;&lt;wsp:rsid wsp:val=&quot;00794201&quot;/&gt;&lt;wsp:rsid wsp:val=&quot;007950A8&quot;/&gt;&lt;wsp:rsid wsp:val=&quot;00795C92&quot;/&gt;&lt;wsp:rsid wsp:val=&quot;00796231&quot;/&gt;&lt;wsp:rsid wsp:val=&quot;007966F9&quot;/&gt;&lt;wsp:rsid wsp:val=&quot;00796F94&quot;/&gt;&lt;wsp:rsid wsp:val=&quot;007976D5&quot;/&gt;&lt;wsp:rsid wsp:val=&quot;007A1CB3&quot;/&gt;&lt;wsp:rsid wsp:val=&quot;007A1D17&quot;/&gt;&lt;wsp:rsid wsp:val=&quot;007A1D90&quot;/&gt;&lt;wsp:rsid wsp:val=&quot;007A306F&quot;/&gt;&lt;wsp:rsid wsp:val=&quot;007A43A6&quot;/&gt;&lt;wsp:rsid wsp:val=&quot;007A4D15&quot;/&gt;&lt;wsp:rsid wsp:val=&quot;007A58A6&quot;/&gt;&lt;wsp:rsid wsp:val=&quot;007A6281&quot;/&gt;&lt;wsp:rsid wsp:val=&quot;007A6776&quot;/&gt;&lt;wsp:rsid wsp:val=&quot;007A6AD0&quot;/&gt;&lt;wsp:rsid wsp:val=&quot;007A719B&quot;/&gt;&lt;wsp:rsid wsp:val=&quot;007B18DD&quot;/&gt;&lt;wsp:rsid wsp:val=&quot;007B1C5F&quot;/&gt;&lt;wsp:rsid wsp:val=&quot;007B1DAF&quot;/&gt;&lt;wsp:rsid wsp:val=&quot;007B32C9&quot;/&gt;&lt;wsp:rsid wsp:val=&quot;007B3D2D&quot;/&gt;&lt;wsp:rsid wsp:val=&quot;007B48C7&quot;/&gt;&lt;wsp:rsid wsp:val=&quot;007B4F9A&quot;/&gt;&lt;wsp:rsid wsp:val=&quot;007B50AE&quot;/&gt;&lt;wsp:rsid wsp:val=&quot;007B51DF&quot;/&gt;&lt;wsp:rsid wsp:val=&quot;007B5213&quot;/&gt;&lt;wsp:rsid wsp:val=&quot;007B68C1&quot;/&gt;&lt;wsp:rsid wsp:val=&quot;007B7765&quot;/&gt;&lt;wsp:rsid wsp:val=&quot;007C05DD&quot;/&gt;&lt;wsp:rsid wsp:val=&quot;007C08C4&quot;/&gt;&lt;wsp:rsid wsp:val=&quot;007C09D3&quot;/&gt;&lt;wsp:rsid wsp:val=&quot;007C0EC3&quot;/&gt;&lt;wsp:rsid wsp:val=&quot;007C1EF9&quot;/&gt;&lt;wsp:rsid wsp:val=&quot;007C3B8C&quot;/&gt;&lt;wsp:rsid wsp:val=&quot;007C3D18&quot;/&gt;&lt;wsp:rsid wsp:val=&quot;007C44E9&quot;/&gt;&lt;wsp:rsid wsp:val=&quot;007C60BF&quot;/&gt;&lt;wsp:rsid wsp:val=&quot;007C6A07&quot;/&gt;&lt;wsp:rsid wsp:val=&quot;007C6C3E&quot;/&gt;&lt;wsp:rsid wsp:val=&quot;007C6CB3&quot;/&gt;&lt;wsp:rsid wsp:val=&quot;007C75A1&quot;/&gt;&lt;wsp:rsid wsp:val=&quot;007C77A5&quot;/&gt;&lt;wsp:rsid wsp:val=&quot;007D04E5&quot;/&gt;&lt;wsp:rsid wsp:val=&quot;007D1E1D&quot;/&gt;&lt;wsp:rsid wsp:val=&quot;007D2F63&quot;/&gt;&lt;wsp:rsid wsp:val=&quot;007D3A05&quot;/&gt;&lt;wsp:rsid wsp:val=&quot;007D3A69&quot;/&gt;&lt;wsp:rsid wsp:val=&quot;007D42B9&quot;/&gt;&lt;wsp:rsid wsp:val=&quot;007D5901&quot;/&gt;&lt;wsp:rsid wsp:val=&quot;007D5E85&quot;/&gt;&lt;wsp:rsid wsp:val=&quot;007D685B&quot;/&gt;&lt;wsp:rsid wsp:val=&quot;007D6D60&quot;/&gt;&lt;wsp:rsid wsp:val=&quot;007D71CC&quot;/&gt;&lt;wsp:rsid wsp:val=&quot;007D7526&quot;/&gt;&lt;wsp:rsid wsp:val=&quot;007E0BAF&quot;/&gt;&lt;wsp:rsid wsp:val=&quot;007E1132&quot;/&gt;&lt;wsp:rsid wsp:val=&quot;007E15FE&quot;/&gt;&lt;wsp:rsid wsp:val=&quot;007E2E4A&quot;/&gt;&lt;wsp:rsid wsp:val=&quot;007E3974&quot;/&gt;&lt;wsp:rsid wsp:val=&quot;007E43AD&quot;/&gt;&lt;wsp:rsid wsp:val=&quot;007E4610&quot;/&gt;&lt;wsp:rsid wsp:val=&quot;007E4715&quot;/&gt;&lt;wsp:rsid wsp:val=&quot;007E505B&quot;/&gt;&lt;wsp:rsid wsp:val=&quot;007E5160&quot;/&gt;&lt;wsp:rsid wsp:val=&quot;007E683C&quot;/&gt;&lt;wsp:rsid wsp:val=&quot;007E6945&quot;/&gt;&lt;wsp:rsid wsp:val=&quot;007E7091&quot;/&gt;&lt;wsp:rsid wsp:val=&quot;007E73FF&quot;/&gt;&lt;wsp:rsid wsp:val=&quot;007E784D&quot;/&gt;&lt;wsp:rsid wsp:val=&quot;007F02D0&quot;/&gt;&lt;wsp:rsid wsp:val=&quot;007F05C3&quot;/&gt;&lt;wsp:rsid wsp:val=&quot;007F3617&quot;/&gt;&lt;wsp:rsid wsp:val=&quot;007F3D8A&quot;/&gt;&lt;wsp:rsid wsp:val=&quot;007F72F1&quot;/&gt;&lt;wsp:rsid wsp:val=&quot;007F7587&quot;/&gt;&lt;wsp:rsid wsp:val=&quot;00800A23&quot;/&gt;&lt;wsp:rsid wsp:val=&quot;0080187D&quot;/&gt;&lt;wsp:rsid wsp:val=&quot;00802515&quot;/&gt;&lt;wsp:rsid wsp:val=&quot;008032B7&quot;/&gt;&lt;wsp:rsid wsp:val=&quot;00803716&quot;/&gt;&lt;wsp:rsid wsp:val=&quot;00803FAE&quot;/&gt;&lt;wsp:rsid wsp:val=&quot;0080548B&quot;/&gt;&lt;wsp:rsid wsp:val=&quot;0080605F&quot;/&gt;&lt;wsp:rsid wsp:val=&quot;008061C5&quot;/&gt;&lt;wsp:rsid wsp:val=&quot;00806E14&quot;/&gt;&lt;wsp:rsid wsp:val=&quot;008076AB&quot;/&gt;&lt;wsp:rsid wsp:val=&quot;00807786&quot;/&gt;&lt;wsp:rsid wsp:val=&quot;008114A7&quot;/&gt;&lt;wsp:rsid wsp:val=&quot;008115B5&quot;/&gt;&lt;wsp:rsid wsp:val=&quot;00811B5E&quot;/&gt;&lt;wsp:rsid wsp:val=&quot;00811FCB&quot;/&gt;&lt;wsp:rsid wsp:val=&quot;008125C7&quot;/&gt;&lt;wsp:rsid wsp:val=&quot;008128D0&quot;/&gt;&lt;wsp:rsid wsp:val=&quot;00812CC6&quot;/&gt;&lt;wsp:rsid wsp:val=&quot;00812D44&quot;/&gt;&lt;wsp:rsid wsp:val=&quot;0081387E&quot;/&gt;&lt;wsp:rsid wsp:val=&quot;0081579D&quot;/&gt;&lt;wsp:rsid wsp:val=&quot;008158A6&quot;/&gt;&lt;wsp:rsid wsp:val=&quot;008158D6&quot;/&gt;&lt;wsp:rsid wsp:val=&quot;00815CF7&quot;/&gt;&lt;wsp:rsid wsp:val=&quot;00815E12&quot;/&gt;&lt;wsp:rsid wsp:val=&quot;00817196&quot;/&gt;&lt;wsp:rsid wsp:val=&quot;008175A3&quot;/&gt;&lt;wsp:rsid wsp:val=&quot;00817924&quot;/&gt;&lt;wsp:rsid wsp:val=&quot;00820630&quot;/&gt;&lt;wsp:rsid wsp:val=&quot;00820F11&quot;/&gt;&lt;wsp:rsid wsp:val=&quot;0082106D&quot;/&gt;&lt;wsp:rsid wsp:val=&quot;00822754&quot;/&gt;&lt;wsp:rsid wsp:val=&quot;00822B2C&quot;/&gt;&lt;wsp:rsid wsp:val=&quot;00822EF9&quot;/&gt;&lt;wsp:rsid wsp:val=&quot;008235DB&quot;/&gt;&lt;wsp:rsid wsp:val=&quot;00824AB4&quot;/&gt;&lt;wsp:rsid wsp:val=&quot;00825600&quot;/&gt;&lt;wsp:rsid wsp:val=&quot;00825C42&quot;/&gt;&lt;wsp:rsid wsp:val=&quot;00825D25&quot;/&gt;&lt;wsp:rsid wsp:val=&quot;0082644F&quot;/&gt;&lt;wsp:rsid wsp:val=&quot;008264C3&quot;/&gt;&lt;wsp:rsid wsp:val=&quot;008265B8&quot;/&gt;&lt;wsp:rsid wsp:val=&quot;0082670F&quot;/&gt;&lt;wsp:rsid wsp:val=&quot;00827746&quot;/&gt;&lt;wsp:rsid wsp:val=&quot;00827D6F&quot;/&gt;&lt;wsp:rsid wsp:val=&quot;008302A1&quot;/&gt;&lt;wsp:rsid wsp:val=&quot;00830CB5&quot;/&gt;&lt;wsp:rsid wsp:val=&quot;00830D99&quot;/&gt;&lt;wsp:rsid wsp:val=&quot;008322E8&quot;/&gt;&lt;wsp:rsid wsp:val=&quot;008324A6&quot;/&gt;&lt;wsp:rsid wsp:val=&quot;00833A21&quot;/&gt;&lt;wsp:rsid wsp:val=&quot;008341D6&quot;/&gt;&lt;wsp:rsid wsp:val=&quot;00834297&quot;/&gt;&lt;wsp:rsid wsp:val=&quot;008359E7&quot;/&gt;&lt;wsp:rsid wsp:val=&quot;0083700D&quot;/&gt;&lt;wsp:rsid wsp:val=&quot;008376AC&quot;/&gt;&lt;wsp:rsid wsp:val=&quot;00837787&quot;/&gt;&lt;wsp:rsid wsp:val=&quot;00837C67&quot;/&gt;&lt;wsp:rsid wsp:val=&quot;0084028E&quot;/&gt;&lt;wsp:rsid wsp:val=&quot;008430EA&quot;/&gt;&lt;wsp:rsid wsp:val=&quot;00843190&quot;/&gt;&lt;wsp:rsid wsp:val=&quot;00843CC0&quot;/&gt;&lt;wsp:rsid wsp:val=&quot;008444E8&quot;/&gt;&lt;wsp:rsid wsp:val=&quot;00844E80&quot;/&gt;&lt;wsp:rsid wsp:val=&quot;008459EF&quot;/&gt;&lt;wsp:rsid wsp:val=&quot;00845A0E&quot;/&gt;&lt;wsp:rsid wsp:val=&quot;00845E6B&quot;/&gt;&lt;wsp:rsid wsp:val=&quot;00845F05&quot;/&gt;&lt;wsp:rsid wsp:val=&quot;00846CDF&quot;/&gt;&lt;wsp:rsid wsp:val=&quot;00846FE7&quot;/&gt;&lt;wsp:rsid wsp:val=&quot;008529B9&quot;/&gt;&lt;wsp:rsid wsp:val=&quot;00853D72&quot;/&gt;&lt;wsp:rsid wsp:val=&quot;0085412B&quot;/&gt;&lt;wsp:rsid wsp:val=&quot;0085423B&quot;/&gt;&lt;wsp:rsid wsp:val=&quot;00855BF2&quot;/&gt;&lt;wsp:rsid wsp:val=&quot;008566B2&quot;/&gt;&lt;wsp:rsid wsp:val=&quot;00856911&quot;/&gt;&lt;wsp:rsid wsp:val=&quot;008575AD&quot;/&gt;&lt;wsp:rsid wsp:val=&quot;0086079F&quot;/&gt;&lt;wsp:rsid wsp:val=&quot;008621C4&quot;/&gt;&lt;wsp:rsid wsp:val=&quot;00863863&quot;/&gt;&lt;wsp:rsid wsp:val=&quot;00865397&quot;/&gt;&lt;wsp:rsid wsp:val=&quot;00865EAC&quot;/&gt;&lt;wsp:rsid wsp:val=&quot;00866B08&quot;/&gt;&lt;wsp:rsid wsp:val=&quot;008677FD&quot;/&gt;&lt;wsp:rsid wsp:val=&quot;00870034&quot;/&gt;&lt;wsp:rsid wsp:val=&quot;008706D4&quot;/&gt;&lt;wsp:rsid wsp:val=&quot;00870F8A&quot;/&gt;&lt;wsp:rsid wsp:val=&quot;008715D0&quot;/&gt;&lt;wsp:rsid wsp:val=&quot;008719A4&quot;/&gt;&lt;wsp:rsid wsp:val=&quot;00871D23&quot;/&gt;&lt;wsp:rsid wsp:val=&quot;00871F18&quot;/&gt;&lt;wsp:rsid wsp:val=&quot;00872391&quot;/&gt;&lt;wsp:rsid wsp:val=&quot;008729BC&quot;/&gt;&lt;wsp:rsid wsp:val=&quot;008740CC&quot;/&gt;&lt;wsp:rsid wsp:val=&quot;00874312&quot;/&gt;&lt;wsp:rsid wsp:val=&quot;0087437C&quot;/&gt;&lt;wsp:rsid wsp:val=&quot;00874437&quot;/&gt;&lt;wsp:rsid wsp:val=&quot;008759C6&quot;/&gt;&lt;wsp:rsid wsp:val=&quot;00875AD6&quot;/&gt;&lt;wsp:rsid wsp:val=&quot;00875CD7&quot;/&gt;&lt;wsp:rsid wsp:val=&quot;00876517&quot;/&gt;&lt;wsp:rsid wsp:val=&quot;00876756&quot;/&gt;&lt;wsp:rsid wsp:val=&quot;00876B4D&quot;/&gt;&lt;wsp:rsid wsp:val=&quot;00877960&quot;/&gt;&lt;wsp:rsid wsp:val=&quot;00877B8D&quot;/&gt;&lt;wsp:rsid wsp:val=&quot;00877F18&quot;/&gt;&lt;wsp:rsid wsp:val=&quot;00882674&quot;/&gt;&lt;wsp:rsid wsp:val=&quot;00882863&quot;/&gt;&lt;wsp:rsid wsp:val=&quot;00882E09&quot;/&gt;&lt;wsp:rsid wsp:val=&quot;00883A23&quot;/&gt;&lt;wsp:rsid wsp:val=&quot;00884021&quot;/&gt;&lt;wsp:rsid wsp:val=&quot;00884772&quot;/&gt;&lt;wsp:rsid wsp:val=&quot;00884BB3&quot;/&gt;&lt;wsp:rsid wsp:val=&quot;0088566B&quot;/&gt;&lt;wsp:rsid wsp:val=&quot;00887F9A&quot;/&gt;&lt;wsp:rsid wsp:val=&quot;00890403&quot;/&gt;&lt;wsp:rsid wsp:val=&quot;00893720&quot;/&gt;&lt;wsp:rsid wsp:val=&quot;00893A03&quot;/&gt;&lt;wsp:rsid wsp:val=&quot;00893A13&quot;/&gt;&lt;wsp:rsid wsp:val=&quot;008949D2&quot;/&gt;&lt;wsp:rsid wsp:val=&quot;00894A88&quot;/&gt;&lt;wsp:rsid wsp:val=&quot;00895386&quot;/&gt;&lt;wsp:rsid wsp:val=&quot;00895A93&quot;/&gt;&lt;wsp:rsid wsp:val=&quot;008963CE&quot;/&gt;&lt;wsp:rsid wsp:val=&quot;00896419&quot;/&gt;&lt;wsp:rsid wsp:val=&quot;008970F3&quot;/&gt;&lt;wsp:rsid wsp:val=&quot;008972E4&quot;/&gt;&lt;wsp:rsid wsp:val=&quot;008973F4&quot;/&gt;&lt;wsp:rsid wsp:val=&quot;008A00B3&quot;/&gt;&lt;wsp:rsid wsp:val=&quot;008A0418&quot;/&gt;&lt;wsp:rsid wsp:val=&quot;008A058D&quot;/&gt;&lt;wsp:rsid wsp:val=&quot;008A0FDB&quot;/&gt;&lt;wsp:rsid wsp:val=&quot;008A213E&quot;/&gt;&lt;wsp:rsid wsp:val=&quot;008A21FF&quot;/&gt;&lt;wsp:rsid wsp:val=&quot;008A2CE2&quot;/&gt;&lt;wsp:rsid wsp:val=&quot;008A2EA5&quot;/&gt;&lt;wsp:rsid wsp:val=&quot;008A30AC&quot;/&gt;&lt;wsp:rsid wsp:val=&quot;008A3798&quot;/&gt;&lt;wsp:rsid wsp:val=&quot;008A44B8&quot;/&gt;&lt;wsp:rsid wsp:val=&quot;008A4D2B&quot;/&gt;&lt;wsp:rsid wsp:val=&quot;008A51A8&quot;/&gt;&lt;wsp:rsid wsp:val=&quot;008A54C7&quot;/&gt;&lt;wsp:rsid wsp:val=&quot;008A6324&quot;/&gt;&lt;wsp:rsid wsp:val=&quot;008A77D8&quot;/&gt;&lt;wsp:rsid wsp:val=&quot;008B0483&quot;/&gt;&lt;wsp:rsid wsp:val=&quot;008B120C&quot;/&gt;&lt;wsp:rsid wsp:val=&quot;008B22F6&quot;/&gt;&lt;wsp:rsid wsp:val=&quot;008B2713&quot;/&gt;&lt;wsp:rsid wsp:val=&quot;008B4063&quot;/&gt;&lt;wsp:rsid wsp:val=&quot;008B43B5&quot;/&gt;&lt;wsp:rsid wsp:val=&quot;008B51A0&quot;/&gt;&lt;wsp:rsid wsp:val=&quot;008B592A&quot;/&gt;&lt;wsp:rsid wsp:val=&quot;008B5D1E&quot;/&gt;&lt;wsp:rsid wsp:val=&quot;008B5DCD&quot;/&gt;&lt;wsp:rsid wsp:val=&quot;008B6058&quot;/&gt;&lt;wsp:rsid wsp:val=&quot;008B6509&quot;/&gt;&lt;wsp:rsid wsp:val=&quot;008B6EEA&quot;/&gt;&lt;wsp:rsid wsp:val=&quot;008B7B5C&quot;/&gt;&lt;wsp:rsid wsp:val=&quot;008C0C06&quot;/&gt;&lt;wsp:rsid wsp:val=&quot;008C0C99&quot;/&gt;&lt;wsp:rsid wsp:val=&quot;008C12B8&quot;/&gt;&lt;wsp:rsid wsp:val=&quot;008C18AA&quot;/&gt;&lt;wsp:rsid wsp:val=&quot;008C18CE&quot;/&gt;&lt;wsp:rsid wsp:val=&quot;008C1DD7&quot;/&gt;&lt;wsp:rsid wsp:val=&quot;008C2017&quot;/&gt;&lt;wsp:rsid wsp:val=&quot;008C4341&quot;/&gt;&lt;wsp:rsid wsp:val=&quot;008C44DA&quot;/&gt;&lt;wsp:rsid wsp:val=&quot;008C4958&quot;/&gt;&lt;wsp:rsid wsp:val=&quot;008C4BAA&quot;/&gt;&lt;wsp:rsid wsp:val=&quot;008C53D2&quot;/&gt;&lt;wsp:rsid wsp:val=&quot;008C5F40&quot;/&gt;&lt;wsp:rsid wsp:val=&quot;008C6AE8&quot;/&gt;&lt;wsp:rsid wsp:val=&quot;008C7573&quot;/&gt;&lt;wsp:rsid wsp:val=&quot;008D02ED&quot;/&gt;&lt;wsp:rsid wsp:val=&quot;008D05BC&quot;/&gt;&lt;wsp:rsid wsp:val=&quot;008D1229&quot;/&gt;&lt;wsp:rsid wsp:val=&quot;008D191C&quot;/&gt;&lt;wsp:rsid wsp:val=&quot;008D34F1&quot;/&gt;&lt;wsp:rsid wsp:val=&quot;008D386B&quot;/&gt;&lt;wsp:rsid wsp:val=&quot;008D39D8&quot;/&gt;&lt;wsp:rsid wsp:val=&quot;008D47E3&quot;/&gt;&lt;wsp:rsid wsp:val=&quot;008D50D8&quot;/&gt;&lt;wsp:rsid wsp:val=&quot;008D5516&quot;/&gt;&lt;wsp:rsid wsp:val=&quot;008D5B73&quot;/&gt;&lt;wsp:rsid wsp:val=&quot;008D6D1A&quot;/&gt;&lt;wsp:rsid wsp:val=&quot;008D74B4&quot;/&gt;&lt;wsp:rsid wsp:val=&quot;008E0211&quot;/&gt;&lt;wsp:rsid wsp:val=&quot;008E065E&quot;/&gt;&lt;wsp:rsid wsp:val=&quot;008E0927&quot;/&gt;&lt;wsp:rsid wsp:val=&quot;008E153D&quot;/&gt;&lt;wsp:rsid wsp:val=&quot;008E1909&quot;/&gt;&lt;wsp:rsid wsp:val=&quot;008E1D5E&quot;/&gt;&lt;wsp:rsid wsp:val=&quot;008E2E84&quot;/&gt;&lt;wsp:rsid wsp:val=&quot;008E3B84&quot;/&gt;&lt;wsp:rsid wsp:val=&quot;008E5D53&quot;/&gt;&lt;wsp:rsid wsp:val=&quot;008E5E0D&quot;/&gt;&lt;wsp:rsid wsp:val=&quot;008E66DA&quot;/&gt;&lt;wsp:rsid wsp:val=&quot;008E6EFC&quot;/&gt;&lt;wsp:rsid wsp:val=&quot;008F0496&quot;/&gt;&lt;wsp:rsid wsp:val=&quot;008F130D&quot;/&gt;&lt;wsp:rsid wsp:val=&quot;008F1EAB&quot;/&gt;&lt;wsp:rsid wsp:val=&quot;008F22E5&quot;/&gt;&lt;wsp:rsid wsp:val=&quot;008F33DC&quot;/&gt;&lt;wsp:rsid wsp:val=&quot;008F35FC&quot;/&gt;&lt;wsp:rsid wsp:val=&quot;008F36A6&quot;/&gt;&lt;wsp:rsid wsp:val=&quot;008F40D6&quot;/&gt;&lt;wsp:rsid wsp:val=&quot;008F40DE&quot;/&gt;&lt;wsp:rsid wsp:val=&quot;008F477F&quot;/&gt;&lt;wsp:rsid wsp:val=&quot;008F523A&quot;/&gt;&lt;wsp:rsid wsp:val=&quot;008F5648&quot;/&gt;&lt;wsp:rsid wsp:val=&quot;008F620C&quot;/&gt;&lt;wsp:rsid wsp:val=&quot;008F6232&quot;/&gt;&lt;wsp:rsid wsp:val=&quot;008F699A&quot;/&gt;&lt;wsp:rsid wsp:val=&quot;008F7805&quot;/&gt;&lt;wsp:rsid wsp:val=&quot;00900B03&quot;/&gt;&lt;wsp:rsid wsp:val=&quot;00900F39&quot;/&gt;&lt;wsp:rsid wsp:val=&quot;009018FD&quot;/&gt;&lt;wsp:rsid wsp:val=&quot;00902350&quot;/&gt;&lt;wsp:rsid wsp:val=&quot;0090331A&quot;/&gt;&lt;wsp:rsid wsp:val=&quot;0090336B&quot;/&gt;&lt;wsp:rsid wsp:val=&quot;009041DF&quot;/&gt;&lt;wsp:rsid wsp:val=&quot;009053AA&quot;/&gt;&lt;wsp:rsid wsp:val=&quot;0090581D&quot;/&gt;&lt;wsp:rsid wsp:val=&quot;00905B95&quot;/&gt;&lt;wsp:rsid wsp:val=&quot;00906939&quot;/&gt;&lt;wsp:rsid wsp:val=&quot;00906D2F&quot;/&gt;&lt;wsp:rsid wsp:val=&quot;009105E8&quot;/&gt;&lt;wsp:rsid wsp:val=&quot;00910A5A&quot;/&gt;&lt;wsp:rsid wsp:val=&quot;00910B7D&quot;/&gt;&lt;wsp:rsid wsp:val=&quot;0091162E&quot;/&gt;&lt;wsp:rsid wsp:val=&quot;00911DFB&quot;/&gt;&lt;wsp:rsid wsp:val=&quot;00911F36&quot;/&gt;&lt;wsp:rsid wsp:val=&quot;009120D3&quot;/&gt;&lt;wsp:rsid wsp:val=&quot;00912D2D&quot;/&gt;&lt;wsp:rsid wsp:val=&quot;009139D9&quot;/&gt;&lt;wsp:rsid wsp:val=&quot;00913E7C&quot;/&gt;&lt;wsp:rsid wsp:val=&quot;00914AD8&quot;/&gt;&lt;wsp:rsid wsp:val=&quot;00914C56&quot;/&gt;&lt;wsp:rsid wsp:val=&quot;009157DD&quot;/&gt;&lt;wsp:rsid wsp:val=&quot;00915D61&quot;/&gt;&lt;wsp:rsid wsp:val=&quot;00916046&quot;/&gt;&lt;wsp:rsid wsp:val=&quot;00916079&quot;/&gt;&lt;wsp:rsid wsp:val=&quot;0091643F&quot;/&gt;&lt;wsp:rsid wsp:val=&quot;00916E71&quot;/&gt;&lt;wsp:rsid wsp:val=&quot;0091759B&quot;/&gt;&lt;wsp:rsid wsp:val=&quot;00917CE9&quot;/&gt;&lt;wsp:rsid wsp:val=&quot;00917DE5&quot;/&gt;&lt;wsp:rsid wsp:val=&quot;00920BF2&quot;/&gt;&lt;wsp:rsid wsp:val=&quot;00920D5E&quot;/&gt;&lt;wsp:rsid wsp:val=&quot;00921FA6&quot;/&gt;&lt;wsp:rsid wsp:val=&quot;00922010&quot;/&gt;&lt;wsp:rsid wsp:val=&quot;00922E42&quot;/&gt;&lt;wsp:rsid wsp:val=&quot;00925C42&quot;/&gt;&lt;wsp:rsid wsp:val=&quot;009266BA&quot;/&gt;&lt;wsp:rsid wsp:val=&quot;0092761C&quot;/&gt;&lt;wsp:rsid wsp:val=&quot;00927915&quot;/&gt;&lt;wsp:rsid wsp:val=&quot;0092795E&quot;/&gt;&lt;wsp:rsid wsp:val=&quot;00931BD9&quot;/&gt;&lt;wsp:rsid wsp:val=&quot;00933E19&quot;/&gt;&lt;wsp:rsid wsp:val=&quot;0093523B&quot;/&gt;&lt;wsp:rsid wsp:val=&quot;00936403&quot;/&gt;&lt;wsp:rsid wsp:val=&quot;009368F3&quot;/&gt;&lt;wsp:rsid wsp:val=&quot;00937755&quot;/&gt;&lt;wsp:rsid wsp:val=&quot;00937B5A&quot;/&gt;&lt;wsp:rsid wsp:val=&quot;00941203&quot;/&gt;&lt;wsp:rsid wsp:val=&quot;00941636&quot;/&gt;&lt;wsp:rsid wsp:val=&quot;00942CF1&quot;/&gt;&lt;wsp:rsid wsp:val=&quot;00943742&quot;/&gt;&lt;wsp:rsid wsp:val=&quot;00945C05&quot;/&gt;&lt;wsp:rsid wsp:val=&quot;00946238&quot;/&gt;&lt;wsp:rsid wsp:val=&quot;0094628C&quot;/&gt;&lt;wsp:rsid wsp:val=&quot;00946945&quot;/&gt;&lt;wsp:rsid wsp:val=&quot;009470ED&quot;/&gt;&lt;wsp:rsid wsp:val=&quot;00947713&quot;/&gt;&lt;wsp:rsid wsp:val=&quot;00950DE7&quot;/&gt;&lt;wsp:rsid wsp:val=&quot;00951559&quot;/&gt;&lt;wsp:rsid wsp:val=&quot;00953920&quot;/&gt;&lt;wsp:rsid wsp:val=&quot;00953D47&quot;/&gt;&lt;wsp:rsid wsp:val=&quot;009540B8&quot;/&gt;&lt;wsp:rsid wsp:val=&quot;009546C1&quot;/&gt;&lt;wsp:rsid wsp:val=&quot;00954AD0&quot;/&gt;&lt;wsp:rsid wsp:val=&quot;0095681E&quot;/&gt;&lt;wsp:rsid wsp:val=&quot;0095708D&quot;/&gt;&lt;wsp:rsid wsp:val=&quot;009572D4&quot;/&gt;&lt;wsp:rsid wsp:val=&quot;00957571&quot;/&gt;&lt;wsp:rsid wsp:val=&quot;00957641&quot;/&gt;&lt;wsp:rsid wsp:val=&quot;00960E1D&quot;/&gt;&lt;wsp:rsid wsp:val=&quot;00961921&quot;/&gt;&lt;wsp:rsid wsp:val=&quot;009639C4&quot;/&gt;&lt;wsp:rsid wsp:val=&quot;00963CAF&quot;/&gt;&lt;wsp:rsid wsp:val=&quot;0096430A&quot;/&gt;&lt;wsp:rsid wsp:val=&quot;009653C6&quot;/&gt;&lt;wsp:rsid wsp:val=&quot;0096554B&quot;/&gt;&lt;wsp:rsid wsp:val=&quot;0096584A&quot;/&gt;&lt;wsp:rsid wsp:val=&quot;009659BA&quot;/&gt;&lt;wsp:rsid wsp:val=&quot;009666CE&quot;/&gt;&lt;wsp:rsid wsp:val=&quot;009666D0&quot;/&gt;&lt;wsp:rsid wsp:val=&quot;009669BD&quot;/&gt;&lt;wsp:rsid wsp:val=&quot;00966D79&quot;/&gt;&lt;wsp:rsid wsp:val=&quot;00967210&quot;/&gt;&lt;wsp:rsid wsp:val=&quot;009675AA&quot;/&gt;&lt;wsp:rsid wsp:val=&quot;009678B0&quot;/&gt;&lt;wsp:rsid wsp:val=&quot;009709C0&quot;/&gt;&lt;wsp:rsid wsp:val=&quot;009716C1&quot;/&gt;&lt;wsp:rsid wsp:val=&quot;00971E93&quot;/&gt;&lt;wsp:rsid wsp:val=&quot;00971F08&quot;/&gt;&lt;wsp:rsid wsp:val=&quot;0097202A&quot;/&gt;&lt;wsp:rsid wsp:val=&quot;00972F2F&quot;/&gt;&lt;wsp:rsid wsp:val=&quot;00973274&quot;/&gt;&lt;wsp:rsid wsp:val=&quot;00973B20&quot;/&gt;&lt;wsp:rsid wsp:val=&quot;00973E35&quot;/&gt;&lt;wsp:rsid wsp:val=&quot;009740A9&quot;/&gt;&lt;wsp:rsid wsp:val=&quot;00974DF7&quot;/&gt;&lt;wsp:rsid wsp:val=&quot;00975610&quot;/&gt;&lt;wsp:rsid wsp:val=&quot;0097603D&quot;/&gt;&lt;wsp:rsid wsp:val=&quot;009767C5&quot;/&gt;&lt;wsp:rsid wsp:val=&quot;00976949&quot;/&gt;&lt;wsp:rsid wsp:val=&quot;00976B4A&quot;/&gt;&lt;wsp:rsid wsp:val=&quot;00976CCA&quot;/&gt;&lt;wsp:rsid wsp:val=&quot;00980477&quot;/&gt;&lt;wsp:rsid wsp:val=&quot;00980580&quot;/&gt;&lt;wsp:rsid wsp:val=&quot;00980F2B&quot;/&gt;&lt;wsp:rsid wsp:val=&quot;00981E4C&quot;/&gt;&lt;wsp:rsid wsp:val=&quot;0098302D&quot;/&gt;&lt;wsp:rsid wsp:val=&quot;00983C3C&quot;/&gt;&lt;wsp:rsid wsp:val=&quot;00984174&quot;/&gt;&lt;wsp:rsid wsp:val=&quot;00984953&quot;/&gt;&lt;wsp:rsid wsp:val=&quot;00984ACF&quot;/&gt;&lt;wsp:rsid wsp:val=&quot;00985253&quot;/&gt;&lt;wsp:rsid wsp:val=&quot;009853B3&quot;/&gt;&lt;wsp:rsid wsp:val=&quot;009860D2&quot;/&gt;&lt;wsp:rsid wsp:val=&quot;00986D25&quot;/&gt;&lt;wsp:rsid wsp:val=&quot;009874B6&quot;/&gt;&lt;wsp:rsid wsp:val=&quot;00987773&quot;/&gt;&lt;wsp:rsid wsp:val=&quot;00990630&quot;/&gt;&lt;wsp:rsid wsp:val=&quot;00990A8B&quot;/&gt;&lt;wsp:rsid wsp:val=&quot;00990E53&quot;/&gt;&lt;wsp:rsid wsp:val=&quot;00991761&quot;/&gt;&lt;wsp:rsid wsp:val=&quot;00991B53&quot;/&gt;&lt;wsp:rsid wsp:val=&quot;00991EBE&quot;/&gt;&lt;wsp:rsid wsp:val=&quot;009940CF&quot;/&gt;&lt;wsp:rsid wsp:val=&quot;00994DCA&quot;/&gt;&lt;wsp:rsid wsp:val=&quot;009951B5&quot;/&gt;&lt;wsp:rsid wsp:val=&quot;009960EC&quot;/&gt;&lt;wsp:rsid wsp:val=&quot;00996124&quot;/&gt;&lt;wsp:rsid wsp:val=&quot;00996722&quot;/&gt;&lt;wsp:rsid wsp:val=&quot;00996B43&quot;/&gt;&lt;wsp:rsid wsp:val=&quot;009970DD&quot;/&gt;&lt;wsp:rsid wsp:val=&quot;00997997&quot;/&gt;&lt;wsp:rsid wsp:val=&quot;009A0948&quot;/&gt;&lt;wsp:rsid wsp:val=&quot;009A0952&quot;/&gt;&lt;wsp:rsid wsp:val=&quot;009A0C31&quot;/&gt;&lt;wsp:rsid wsp:val=&quot;009A0DA8&quot;/&gt;&lt;wsp:rsid wsp:val=&quot;009A0FB8&quot;/&gt;&lt;wsp:rsid wsp:val=&quot;009A0FBA&quot;/&gt;&lt;wsp:rsid wsp:val=&quot;009A1601&quot;/&gt;&lt;wsp:rsid wsp:val=&quot;009A1ED0&quot;/&gt;&lt;wsp:rsid wsp:val=&quot;009A2BD6&quot;/&gt;&lt;wsp:rsid wsp:val=&quot;009A35D6&quot;/&gt;&lt;wsp:rsid wsp:val=&quot;009A3CA6&quot;/&gt;&lt;wsp:rsid wsp:val=&quot;009A3E0D&quot;/&gt;&lt;wsp:rsid wsp:val=&quot;009A462D&quot;/&gt;&lt;wsp:rsid wsp:val=&quot;009A4CF2&quot;/&gt;&lt;wsp:rsid wsp:val=&quot;009A5A8D&quot;/&gt;&lt;wsp:rsid wsp:val=&quot;009A5CBA&quot;/&gt;&lt;wsp:rsid wsp:val=&quot;009A5D98&quot;/&gt;&lt;wsp:rsid wsp:val=&quot;009A6476&quot;/&gt;&lt;wsp:rsid wsp:val=&quot;009A70CC&quot;/&gt;&lt;wsp:rsid wsp:val=&quot;009A7145&quot;/&gt;&lt;wsp:rsid wsp:val=&quot;009A7298&quot;/&gt;&lt;wsp:rsid wsp:val=&quot;009A742D&quot;/&gt;&lt;wsp:rsid wsp:val=&quot;009A7566&quot;/&gt;&lt;wsp:rsid wsp:val=&quot;009A7879&quot;/&gt;&lt;wsp:rsid wsp:val=&quot;009A7E78&quot;/&gt;&lt;wsp:rsid wsp:val=&quot;009B0DA0&quot;/&gt;&lt;wsp:rsid wsp:val=&quot;009B1F30&quot;/&gt;&lt;wsp:rsid wsp:val=&quot;009B2B15&quot;/&gt;&lt;wsp:rsid wsp:val=&quot;009B2D0C&quot;/&gt;&lt;wsp:rsid wsp:val=&quot;009B3AC2&quot;/&gt;&lt;wsp:rsid wsp:val=&quot;009B465F&quot;/&gt;&lt;wsp:rsid wsp:val=&quot;009B4DF4&quot;/&gt;&lt;wsp:rsid wsp:val=&quot;009B509A&quot;/&gt;&lt;wsp:rsid wsp:val=&quot;009B564E&quot;/&gt;&lt;wsp:rsid wsp:val=&quot;009B57BB&quot;/&gt;&lt;wsp:rsid wsp:val=&quot;009B59AD&quot;/&gt;&lt;wsp:rsid wsp:val=&quot;009B621F&quot;/&gt;&lt;wsp:rsid wsp:val=&quot;009B74DD&quot;/&gt;&lt;wsp:rsid wsp:val=&quot;009B77FD&quot;/&gt;&lt;wsp:rsid wsp:val=&quot;009B7E87&quot;/&gt;&lt;wsp:rsid wsp:val=&quot;009C0FF2&quot;/&gt;&lt;wsp:rsid wsp:val=&quot;009C403E&quot;/&gt;&lt;wsp:rsid wsp:val=&quot;009C4DD5&quot;/&gt;&lt;wsp:rsid wsp:val=&quot;009C5221&quot;/&gt;&lt;wsp:rsid wsp:val=&quot;009C5543&quot;/&gt;&lt;wsp:rsid wsp:val=&quot;009C5919&quot;/&gt;&lt;wsp:rsid wsp:val=&quot;009C5BF9&quot;/&gt;&lt;wsp:rsid wsp:val=&quot;009C5D9A&quot;/&gt;&lt;wsp:rsid wsp:val=&quot;009C6B2E&quot;/&gt;&lt;wsp:rsid wsp:val=&quot;009C723B&quot;/&gt;&lt;wsp:rsid wsp:val=&quot;009C75C9&quot;/&gt;&lt;wsp:rsid wsp:val=&quot;009C7B6B&quot;/&gt;&lt;wsp:rsid wsp:val=&quot;009D0218&quot;/&gt;&lt;wsp:rsid wsp:val=&quot;009D048B&quot;/&gt;&lt;wsp:rsid wsp:val=&quot;009D228B&quot;/&gt;&lt;wsp:rsid wsp:val=&quot;009D28AD&quot;/&gt;&lt;wsp:rsid wsp:val=&quot;009D2B43&quot;/&gt;&lt;wsp:rsid wsp:val=&quot;009D4364&quot;/&gt;&lt;wsp:rsid wsp:val=&quot;009D484C&quot;/&gt;&lt;wsp:rsid wsp:val=&quot;009D4FF0&quot;/&gt;&lt;wsp:rsid wsp:val=&quot;009D5929&quot;/&gt;&lt;wsp:rsid wsp:val=&quot;009D703C&quot;/&gt;&lt;wsp:rsid wsp:val=&quot;009D718F&quot;/&gt;&lt;wsp:rsid wsp:val=&quot;009D7394&quot;/&gt;&lt;wsp:rsid wsp:val=&quot;009E053B&quot;/&gt;&lt;wsp:rsid wsp:val=&quot;009E068F&quot;/&gt;&lt;wsp:rsid wsp:val=&quot;009E06B7&quot;/&gt;&lt;wsp:rsid wsp:val=&quot;009E1146&quot;/&gt;&lt;wsp:rsid wsp:val=&quot;009E14E0&quot;/&gt;&lt;wsp:rsid wsp:val=&quot;009E17A7&quot;/&gt;&lt;wsp:rsid wsp:val=&quot;009E254E&quot;/&gt;&lt;wsp:rsid wsp:val=&quot;009E2A0A&quot;/&gt;&lt;wsp:rsid wsp:val=&quot;009E2A13&quot;/&gt;&lt;wsp:rsid wsp:val=&quot;009E2DF3&quot;/&gt;&lt;wsp:rsid wsp:val=&quot;009E35DB&quot;/&gt;&lt;wsp:rsid wsp:val=&quot;009E3929&quot;/&gt;&lt;wsp:rsid wsp:val=&quot;009E3992&quot;/&gt;&lt;wsp:rsid wsp:val=&quot;009E437C&quot;/&gt;&lt;wsp:rsid wsp:val=&quot;009E47A3&quot;/&gt;&lt;wsp:rsid wsp:val=&quot;009E4E19&quot;/&gt;&lt;wsp:rsid wsp:val=&quot;009E5B6B&quot;/&gt;&lt;wsp:rsid wsp:val=&quot;009E5F9E&quot;/&gt;&lt;wsp:rsid wsp:val=&quot;009E7B23&quot;/&gt;&lt;wsp:rsid wsp:val=&quot;009F08F3&quot;/&gt;&lt;wsp:rsid wsp:val=&quot;009F1196&quot;/&gt;&lt;wsp:rsid wsp:val=&quot;009F1CC4&quot;/&gt;&lt;wsp:rsid wsp:val=&quot;009F2CF2&quot;/&gt;&lt;wsp:rsid wsp:val=&quot;009F344F&quot;/&gt;&lt;wsp:rsid wsp:val=&quot;009F3F6E&quot;/&gt;&lt;wsp:rsid wsp:val=&quot;009F5696&quot;/&gt;&lt;wsp:rsid wsp:val=&quot;009F61D7&quot;/&gt;&lt;wsp:rsid wsp:val=&quot;009F6544&quot;/&gt;&lt;wsp:rsid wsp:val=&quot;009F7BBB&quot;/&gt;&lt;wsp:rsid wsp:val=&quot;009F7EC6&quot;/&gt;&lt;wsp:rsid wsp:val=&quot;00A010C7&quot;/&gt;&lt;wsp:rsid wsp:val=&quot;00A01963&quot;/&gt;&lt;wsp:rsid wsp:val=&quot;00A01E44&quot;/&gt;&lt;wsp:rsid wsp:val=&quot;00A01E87&quot;/&gt;&lt;wsp:rsid wsp:val=&quot;00A02B18&quot;/&gt;&lt;wsp:rsid wsp:val=&quot;00A03B4E&quot;/&gt;&lt;wsp:rsid wsp:val=&quot;00A0439F&quot;/&gt;&lt;wsp:rsid wsp:val=&quot;00A048A8&quot;/&gt;&lt;wsp:rsid wsp:val=&quot;00A049D4&quot;/&gt;&lt;wsp:rsid wsp:val=&quot;00A04C24&quot;/&gt;&lt;wsp:rsid wsp:val=&quot;00A04C77&quot;/&gt;&lt;wsp:rsid wsp:val=&quot;00A04F49&quot;/&gt;&lt;wsp:rsid wsp:val=&quot;00A05231&quot;/&gt;&lt;wsp:rsid wsp:val=&quot;00A078AA&quot;/&gt;&lt;wsp:rsid wsp:val=&quot;00A07A3D&quot;/&gt;&lt;wsp:rsid wsp:val=&quot;00A07DDA&quot;/&gt;&lt;wsp:rsid wsp:val=&quot;00A1069A&quot;/&gt;&lt;wsp:rsid wsp:val=&quot;00A10D08&quot;/&gt;&lt;wsp:rsid wsp:val=&quot;00A11339&quot;/&gt;&lt;wsp:rsid wsp:val=&quot;00A11E51&quot;/&gt;&lt;wsp:rsid wsp:val=&quot;00A11F22&quot;/&gt;&lt;wsp:rsid wsp:val=&quot;00A121BB&quot;/&gt;&lt;wsp:rsid wsp:val=&quot;00A1220E&quot;/&gt;&lt;wsp:rsid wsp:val=&quot;00A123C1&quot;/&gt;&lt;wsp:rsid wsp:val=&quot;00A126D0&quot;/&gt;&lt;wsp:rsid wsp:val=&quot;00A13E54&quot;/&gt;&lt;wsp:rsid wsp:val=&quot;00A14603&quot;/&gt;&lt;wsp:rsid wsp:val=&quot;00A15040&quot;/&gt;&lt;wsp:rsid wsp:val=&quot;00A15B70&quot;/&gt;&lt;wsp:rsid wsp:val=&quot;00A17F63&quot;/&gt;&lt;wsp:rsid wsp:val=&quot;00A20529&quot;/&gt;&lt;wsp:rsid wsp:val=&quot;00A20E0C&quot;/&gt;&lt;wsp:rsid wsp:val=&quot;00A2193B&quot;/&gt;&lt;wsp:rsid wsp:val=&quot;00A21C36&quot;/&gt;&lt;wsp:rsid wsp:val=&quot;00A2351A&quot;/&gt;&lt;wsp:rsid wsp:val=&quot;00A23FAD&quot;/&gt;&lt;wsp:rsid wsp:val=&quot;00A24F70&quot;/&gt;&lt;wsp:rsid wsp:val=&quot;00A25F47&quot;/&gt;&lt;wsp:rsid wsp:val=&quot;00A264A9&quot;/&gt;&lt;wsp:rsid wsp:val=&quot;00A26C26&quot;/&gt;&lt;wsp:rsid wsp:val=&quot;00A27785&quot;/&gt;&lt;wsp:rsid wsp:val=&quot;00A30187&quot;/&gt;&lt;wsp:rsid wsp:val=&quot;00A30AB6&quot;/&gt;&lt;wsp:rsid wsp:val=&quot;00A31C10&quot;/&gt;&lt;wsp:rsid wsp:val=&quot;00A32510&quot;/&gt;&lt;wsp:rsid wsp:val=&quot;00A32EFC&quot;/&gt;&lt;wsp:rsid wsp:val=&quot;00A332AC&quot;/&gt;&lt;wsp:rsid wsp:val=&quot;00A3448A&quot;/&gt;&lt;wsp:rsid wsp:val=&quot;00A36297&quot;/&gt;&lt;wsp:rsid wsp:val=&quot;00A365EB&quot;/&gt;&lt;wsp:rsid wsp:val=&quot;00A37063&quot;/&gt;&lt;wsp:rsid wsp:val=&quot;00A37937&quot;/&gt;&lt;wsp:rsid wsp:val=&quot;00A3793A&quot;/&gt;&lt;wsp:rsid wsp:val=&quot;00A37B58&quot;/&gt;&lt;wsp:rsid wsp:val=&quot;00A403B2&quot;/&gt;&lt;wsp:rsid wsp:val=&quot;00A40DA1&quot;/&gt;&lt;wsp:rsid wsp:val=&quot;00A4180D&quot;/&gt;&lt;wsp:rsid wsp:val=&quot;00A41B3C&quot;/&gt;&lt;wsp:rsid wsp:val=&quot;00A41E2B&quot;/&gt;&lt;wsp:rsid wsp:val=&quot;00A422A9&quot;/&gt;&lt;wsp:rsid wsp:val=&quot;00A423AE&quot;/&gt;&lt;wsp:rsid wsp:val=&quot;00A42CD8&quot;/&gt;&lt;wsp:rsid wsp:val=&quot;00A43CC2&quot;/&gt;&lt;wsp:rsid wsp:val=&quot;00A444E5&quot;/&gt;&lt;wsp:rsid wsp:val=&quot;00A45A29&quot;/&gt;&lt;wsp:rsid wsp:val=&quot;00A45A9D&quot;/&gt;&lt;wsp:rsid wsp:val=&quot;00A45B0B&quot;/&gt;&lt;wsp:rsid wsp:val=&quot;00A45B74&quot;/&gt;&lt;wsp:rsid wsp:val=&quot;00A465FC&quot;/&gt;&lt;wsp:rsid wsp:val=&quot;00A47566&quot;/&gt;&lt;wsp:rsid wsp:val=&quot;00A47891&quot;/&gt;&lt;wsp:rsid wsp:val=&quot;00A47D3E&quot;/&gt;&lt;wsp:rsid wsp:val=&quot;00A5021C&quot;/&gt;&lt;wsp:rsid wsp:val=&quot;00A5102A&quot;/&gt;&lt;wsp:rsid wsp:val=&quot;00A51B80&quot;/&gt;&lt;wsp:rsid wsp:val=&quot;00A52E1D&quot;/&gt;&lt;wsp:rsid wsp:val=&quot;00A53653&quot;/&gt;&lt;wsp:rsid wsp:val=&quot;00A53CB2&quot;/&gt;&lt;wsp:rsid wsp:val=&quot;00A54027&quot;/&gt;&lt;wsp:rsid wsp:val=&quot;00A555D3&quot;/&gt;&lt;wsp:rsid wsp:val=&quot;00A55FD2&quot;/&gt;&lt;wsp:rsid wsp:val=&quot;00A56BB4&quot;/&gt;&lt;wsp:rsid wsp:val=&quot;00A61301&quot;/&gt;&lt;wsp:rsid wsp:val=&quot;00A61499&quot;/&gt;&lt;wsp:rsid wsp:val=&quot;00A62318&quot;/&gt;&lt;wsp:rsid wsp:val=&quot;00A62A77&quot;/&gt;&lt;wsp:rsid wsp:val=&quot;00A63483&quot;/&gt;&lt;wsp:rsid wsp:val=&quot;00A64268&quot;/&gt;&lt;wsp:rsid wsp:val=&quot;00A64E18&quot;/&gt;&lt;wsp:rsid wsp:val=&quot;00A64F7C&quot;/&gt;&lt;wsp:rsid wsp:val=&quot;00A654AB&quot;/&gt;&lt;wsp:rsid wsp:val=&quot;00A657D7&quot;/&gt;&lt;wsp:rsid wsp:val=&quot;00A6607A&quot;/&gt;&lt;wsp:rsid wsp:val=&quot;00A660AC&quot;/&gt;&lt;wsp:rsid wsp:val=&quot;00A67E6C&quot;/&gt;&lt;wsp:rsid wsp:val=&quot;00A67E79&quot;/&gt;&lt;wsp:rsid wsp:val=&quot;00A701EF&quot;/&gt;&lt;wsp:rsid wsp:val=&quot;00A7147C&quot;/&gt;&lt;wsp:rsid wsp:val=&quot;00A71B99&quot;/&gt;&lt;wsp:rsid wsp:val=&quot;00A71EAB&quot;/&gt;&lt;wsp:rsid wsp:val=&quot;00A72883&quot;/&gt;&lt;wsp:rsid wsp:val=&quot;00A73256&quot;/&gt;&lt;wsp:rsid wsp:val=&quot;00A739D0&quot;/&gt;&lt;wsp:rsid wsp:val=&quot;00A74012&quot;/&gt;&lt;wsp:rsid wsp:val=&quot;00A74B03&quot;/&gt;&lt;wsp:rsid wsp:val=&quot;00A761D4&quot;/&gt;&lt;wsp:rsid wsp:val=&quot;00A7740B&quot;/&gt;&lt;wsp:rsid wsp:val=&quot;00A7798A&quot;/&gt;&lt;wsp:rsid wsp:val=&quot;00A77DC3&quot;/&gt;&lt;wsp:rsid wsp:val=&quot;00A77DD6&quot;/&gt;&lt;wsp:rsid wsp:val=&quot;00A77EC4&quot;/&gt;&lt;wsp:rsid wsp:val=&quot;00A80760&quot;/&gt;&lt;wsp:rsid wsp:val=&quot;00A81BD6&quot;/&gt;&lt;wsp:rsid wsp:val=&quot;00A8213C&quot;/&gt;&lt;wsp:rsid wsp:val=&quot;00A84219&quot;/&gt;&lt;wsp:rsid wsp:val=&quot;00A868E1&quot;/&gt;&lt;wsp:rsid wsp:val=&quot;00A8701B&quot;/&gt;&lt;wsp:rsid wsp:val=&quot;00A91370&quot;/&gt;&lt;wsp:rsid wsp:val=&quot;00A924AB&quot;/&gt;&lt;wsp:rsid wsp:val=&quot;00A92879&quot;/&gt;&lt;wsp:rsid wsp:val=&quot;00A9350E&quot;/&gt;&lt;wsp:rsid wsp:val=&quot;00A937F3&quot;/&gt;&lt;wsp:rsid wsp:val=&quot;00A9442A&quot;/&gt;&lt;wsp:rsid wsp:val=&quot;00A948F0&quot;/&gt;&lt;wsp:rsid wsp:val=&quot;00A94DFC&quot;/&gt;&lt;wsp:rsid wsp:val=&quot;00A94EC5&quot;/&gt;&lt;wsp:rsid wsp:val=&quot;00A95184&quot;/&gt;&lt;wsp:rsid wsp:val=&quot;00A95E16&quot;/&gt;&lt;wsp:rsid wsp:val=&quot;00A95ED4&quot;/&gt;&lt;wsp:rsid wsp:val=&quot;00A9635E&quot;/&gt;&lt;wsp:rsid wsp:val=&quot;00A96508&quot;/&gt;&lt;wsp:rsid wsp:val=&quot;00AA016F&quot;/&gt;&lt;wsp:rsid wsp:val=&quot;00AA117C&quot;/&gt;&lt;wsp:rsid wsp:val=&quot;00AA1E89&quot;/&gt;&lt;wsp:rsid wsp:val=&quot;00AA1ED6&quot;/&gt;&lt;wsp:rsid wsp:val=&quot;00AA4091&quot;/&gt;&lt;wsp:rsid wsp:val=&quot;00AA40A0&quot;/&gt;&lt;wsp:rsid wsp:val=&quot;00AA45F0&quot;/&gt;&lt;wsp:rsid wsp:val=&quot;00AA497A&quot;/&gt;&lt;wsp:rsid wsp:val=&quot;00AA4F83&quot;/&gt;&lt;wsp:rsid wsp:val=&quot;00AA51D6&quot;/&gt;&lt;wsp:rsid wsp:val=&quot;00AA60EE&quot;/&gt;&lt;wsp:rsid wsp:val=&quot;00AA6F92&quot;/&gt;&lt;wsp:rsid wsp:val=&quot;00AA7466&quot;/&gt;&lt;wsp:rsid wsp:val=&quot;00AA7770&quot;/&gt;&lt;wsp:rsid wsp:val=&quot;00AB03DB&quot;/&gt;&lt;wsp:rsid wsp:val=&quot;00AB046E&quot;/&gt;&lt;wsp:rsid wsp:val=&quot;00AB0BC8&quot;/&gt;&lt;wsp:rsid wsp:val=&quot;00AB0D89&quot;/&gt;&lt;wsp:rsid wsp:val=&quot;00AB0E41&quot;/&gt;&lt;wsp:rsid wsp:val=&quot;00AB11CA&quot;/&gt;&lt;wsp:rsid wsp:val=&quot;00AB14D9&quot;/&gt;&lt;wsp:rsid wsp:val=&quot;00AB3A79&quot;/&gt;&lt;wsp:rsid wsp:val=&quot;00AB3FAC&quot;/&gt;&lt;wsp:rsid wsp:val=&quot;00AB4633&quot;/&gt;&lt;wsp:rsid wsp:val=&quot;00AB4AB8&quot;/&gt;&lt;wsp:rsid wsp:val=&quot;00AB5B4A&quot;/&gt;&lt;wsp:rsid wsp:val=&quot;00AB655E&quot;/&gt;&lt;wsp:rsid wsp:val=&quot;00AB7122&quot;/&gt;&lt;wsp:rsid wsp:val=&quot;00AB7AAD&quot;/&gt;&lt;wsp:rsid wsp:val=&quot;00AB7C4F&quot;/&gt;&lt;wsp:rsid wsp:val=&quot;00AC007F&quot;/&gt;&lt;wsp:rsid wsp:val=&quot;00AC065C&quot;/&gt;&lt;wsp:rsid wsp:val=&quot;00AC1419&quot;/&gt;&lt;wsp:rsid wsp:val=&quot;00AC1E0A&quot;/&gt;&lt;wsp:rsid wsp:val=&quot;00AC1FF4&quot;/&gt;&lt;wsp:rsid wsp:val=&quot;00AC2E1D&quot;/&gt;&lt;wsp:rsid wsp:val=&quot;00AC2ECD&quot;/&gt;&lt;wsp:rsid wsp:val=&quot;00AC3119&quot;/&gt;&lt;wsp:rsid wsp:val=&quot;00AC33A0&quot;/&gt;&lt;wsp:rsid wsp:val=&quot;00AC37AB&quot;/&gt;&lt;wsp:rsid wsp:val=&quot;00AC414C&quot;/&gt;&lt;wsp:rsid wsp:val=&quot;00AC49FB&quot;/&gt;&lt;wsp:rsid wsp:val=&quot;00AC4CBF&quot;/&gt;&lt;wsp:rsid wsp:val=&quot;00AC500C&quot;/&gt;&lt;wsp:rsid wsp:val=&quot;00AC506E&quot;/&gt;&lt;wsp:rsid wsp:val=&quot;00AC5A10&quot;/&gt;&lt;wsp:rsid wsp:val=&quot;00AC5DD1&quot;/&gt;&lt;wsp:rsid wsp:val=&quot;00AC66BE&quot;/&gt;&lt;wsp:rsid wsp:val=&quot;00AC734F&quot;/&gt;&lt;wsp:rsid wsp:val=&quot;00AC7D88&quot;/&gt;&lt;wsp:rsid wsp:val=&quot;00AD0905&quot;/&gt;&lt;wsp:rsid wsp:val=&quot;00AD0AA3&quot;/&gt;&lt;wsp:rsid wsp:val=&quot;00AD0F45&quot;/&gt;&lt;wsp:rsid wsp:val=&quot;00AD109B&quot;/&gt;&lt;wsp:rsid wsp:val=&quot;00AD10A8&quot;/&gt;&lt;wsp:rsid wsp:val=&quot;00AD1D0F&quot;/&gt;&lt;wsp:rsid wsp:val=&quot;00AD1D66&quot;/&gt;&lt;wsp:rsid wsp:val=&quot;00AD22A7&quot;/&gt;&lt;wsp:rsid wsp:val=&quot;00AD3222&quot;/&gt;&lt;wsp:rsid wsp:val=&quot;00AD3F94&quot;/&gt;&lt;wsp:rsid wsp:val=&quot;00AD4A5A&quot;/&gt;&lt;wsp:rsid wsp:val=&quot;00AD5681&quot;/&gt;&lt;wsp:rsid wsp:val=&quot;00AD5947&quot;/&gt;&lt;wsp:rsid wsp:val=&quot;00AD6998&quot;/&gt;&lt;wsp:rsid wsp:val=&quot;00AE1541&quot;/&gt;&lt;wsp:rsid wsp:val=&quot;00AE27AC&quot;/&gt;&lt;wsp:rsid wsp:val=&quot;00AE2F7E&quot;/&gt;&lt;wsp:rsid wsp:val=&quot;00AE40E0&quot;/&gt;&lt;wsp:rsid wsp:val=&quot;00AE4136&quot;/&gt;&lt;wsp:rsid wsp:val=&quot;00AE43A0&quot;/&gt;&lt;wsp:rsid wsp:val=&quot;00AE4DBA&quot;/&gt;&lt;wsp:rsid wsp:val=&quot;00AE4F07&quot;/&gt;&lt;wsp:rsid wsp:val=&quot;00AE4F92&quot;/&gt;&lt;wsp:rsid wsp:val=&quot;00AE5B45&quot;/&gt;&lt;wsp:rsid wsp:val=&quot;00AE6EFC&quot;/&gt;&lt;wsp:rsid wsp:val=&quot;00AE7BD1&quot;/&gt;&lt;wsp:rsid wsp:val=&quot;00AE7C50&quot;/&gt;&lt;wsp:rsid wsp:val=&quot;00AF168D&quot;/&gt;&lt;wsp:rsid wsp:val=&quot;00AF1C5D&quot;/&gt;&lt;wsp:rsid wsp:val=&quot;00AF2608&quot;/&gt;&lt;wsp:rsid wsp:val=&quot;00AF2B46&quot;/&gt;&lt;wsp:rsid wsp:val=&quot;00AF2D03&quot;/&gt;&lt;wsp:rsid wsp:val=&quot;00AF3358&quot;/&gt;&lt;wsp:rsid wsp:val=&quot;00AF3D63&quot;/&gt;&lt;wsp:rsid wsp:val=&quot;00AF42D7&quot;/&gt;&lt;wsp:rsid wsp:val=&quot;00AF5F6B&quot;/&gt;&lt;wsp:rsid wsp:val=&quot;00AF658A&quot;/&gt;&lt;wsp:rsid wsp:val=&quot;00AF6AB8&quot;/&gt;&lt;wsp:rsid wsp:val=&quot;00AF70B2&quot;/&gt;&lt;wsp:rsid wsp:val=&quot;00AF7982&quot;/&gt;&lt;wsp:rsid wsp:val=&quot;00B00067&quot;/&gt;&lt;wsp:rsid wsp:val=&quot;00B006FE&quot;/&gt;&lt;wsp:rsid wsp:val=&quot;00B007CB&quot;/&gt;&lt;wsp:rsid wsp:val=&quot;00B00C0C&quot;/&gt;&lt;wsp:rsid wsp:val=&quot;00B02AA9&quot;/&gt;&lt;wsp:rsid wsp:val=&quot;00B02FA3&quot;/&gt;&lt;wsp:rsid wsp:val=&quot;00B03A18&quot;/&gt;&lt;wsp:rsid wsp:val=&quot;00B05084&quot;/&gt;&lt;wsp:rsid wsp:val=&quot;00B069E1&quot;/&gt;&lt;wsp:rsid wsp:val=&quot;00B069F1&quot;/&gt;&lt;wsp:rsid wsp:val=&quot;00B06E54&quot;/&gt;&lt;wsp:rsid wsp:val=&quot;00B11E1B&quot;/&gt;&lt;wsp:rsid wsp:val=&quot;00B11F39&quot;/&gt;&lt;wsp:rsid wsp:val=&quot;00B127B3&quot;/&gt;&lt;wsp:rsid wsp:val=&quot;00B157F9&quot;/&gt;&lt;wsp:rsid wsp:val=&quot;00B17DF8&quot;/&gt;&lt;wsp:rsid wsp:val=&quot;00B20256&quot;/&gt;&lt;wsp:rsid wsp:val=&quot;00B20672&quot;/&gt;&lt;wsp:rsid wsp:val=&quot;00B20D09&quot;/&gt;&lt;wsp:rsid wsp:val=&quot;00B21264&quot;/&gt;&lt;wsp:rsid wsp:val=&quot;00B22452&quot;/&gt;&lt;wsp:rsid wsp:val=&quot;00B225A5&quot;/&gt;&lt;wsp:rsid wsp:val=&quot;00B23120&quot;/&gt;&lt;wsp:rsid wsp:val=&quot;00B23206&quot;/&gt;&lt;wsp:rsid wsp:val=&quot;00B23E28&quot;/&gt;&lt;wsp:rsid wsp:val=&quot;00B248C4&quot;/&gt;&lt;wsp:rsid wsp:val=&quot;00B252F9&quot;/&gt;&lt;wsp:rsid wsp:val=&quot;00B25849&quot;/&gt;&lt;wsp:rsid wsp:val=&quot;00B2686F&quot;/&gt;&lt;wsp:rsid wsp:val=&quot;00B273F9&quot;/&gt;&lt;wsp:rsid wsp:val=&quot;00B2763F&quot;/&gt;&lt;wsp:rsid wsp:val=&quot;00B27AAC&quot;/&gt;&lt;wsp:rsid wsp:val=&quot;00B303B7&quot;/&gt;&lt;wsp:rsid wsp:val=&quot;00B30431&quot;/&gt;&lt;wsp:rsid wsp:val=&quot;00B3057C&quot;/&gt;&lt;wsp:rsid wsp:val=&quot;00B30929&quot;/&gt;&lt;wsp:rsid wsp:val=&quot;00B3114E&quot;/&gt;&lt;wsp:rsid wsp:val=&quot;00B3166A&quot;/&gt;&lt;wsp:rsid wsp:val=&quot;00B3242A&quot;/&gt;&lt;wsp:rsid wsp:val=&quot;00B3328B&quot;/&gt;&lt;wsp:rsid wsp:val=&quot;00B33D37&quot;/&gt;&lt;wsp:rsid wsp:val=&quot;00B33F95&quot;/&gt;&lt;wsp:rsid wsp:val=&quot;00B34A10&quot;/&gt;&lt;wsp:rsid wsp:val=&quot;00B34D55&quot;/&gt;&lt;wsp:rsid wsp:val=&quot;00B35CA3&quot;/&gt;&lt;wsp:rsid wsp:val=&quot;00B35D65&quot;/&gt;&lt;wsp:rsid wsp:val=&quot;00B370FB&quot;/&gt;&lt;wsp:rsid wsp:val=&quot;00B372AA&quot;/&gt;&lt;wsp:rsid wsp:val=&quot;00B373FD&quot;/&gt;&lt;wsp:rsid wsp:val=&quot;00B37748&quot;/&gt;&lt;wsp:rsid wsp:val=&quot;00B40445&quot;/&gt;&lt;wsp:rsid wsp:val=&quot;00B404AA&quot;/&gt;&lt;wsp:rsid wsp:val=&quot;00B40622&quot;/&gt;&lt;wsp:rsid wsp:val=&quot;00B40A5E&quot;/&gt;&lt;wsp:rsid wsp:val=&quot;00B410DE&quot;/&gt;&lt;wsp:rsid wsp:val=&quot;00B41888&quot;/&gt;&lt;wsp:rsid wsp:val=&quot;00B423F2&quot;/&gt;&lt;wsp:rsid wsp:val=&quot;00B45A52&quot;/&gt;&lt;wsp:rsid wsp:val=&quot;00B46175&quot;/&gt;&lt;wsp:rsid wsp:val=&quot;00B503A6&quot;/&gt;&lt;wsp:rsid wsp:val=&quot;00B5100C&quot;/&gt;&lt;wsp:rsid wsp:val=&quot;00B53384&quot;/&gt;&lt;wsp:rsid wsp:val=&quot;00B5418C&quot;/&gt;&lt;wsp:rsid wsp:val=&quot;00B55392&quot;/&gt;&lt;wsp:rsid wsp:val=&quot;00B55537&quot;/&gt;&lt;wsp:rsid wsp:val=&quot;00B56E43&quot;/&gt;&lt;wsp:rsid wsp:val=&quot;00B570D4&quot;/&gt;&lt;wsp:rsid wsp:val=&quot;00B579D7&quot;/&gt;&lt;wsp:rsid wsp:val=&quot;00B57F89&quot;/&gt;&lt;wsp:rsid wsp:val=&quot;00B61D8B&quot;/&gt;&lt;wsp:rsid wsp:val=&quot;00B61F93&quot;/&gt;&lt;wsp:rsid wsp:val=&quot;00B621FC&quot;/&gt;&lt;wsp:rsid wsp:val=&quot;00B62CC2&quot;/&gt;&lt;wsp:rsid wsp:val=&quot;00B63280&quot;/&gt;&lt;wsp:rsid wsp:val=&quot;00B635FA&quot;/&gt;&lt;wsp:rsid wsp:val=&quot;00B64ABA&quot;/&gt;&lt;wsp:rsid wsp:val=&quot;00B64CE0&quot;/&gt;&lt;wsp:rsid wsp:val=&quot;00B64D8F&quot;/&gt;&lt;wsp:rsid wsp:val=&quot;00B65131&quot;/&gt;&lt;wsp:rsid wsp:val=&quot;00B6566A&quot;/&gt;&lt;wsp:rsid wsp:val=&quot;00B66262&quot;/&gt;&lt;wsp:rsid wsp:val=&quot;00B664C7&quot;/&gt;&lt;wsp:rsid wsp:val=&quot;00B66A36&quot;/&gt;&lt;wsp:rsid wsp:val=&quot;00B67627&quot;/&gt;&lt;wsp:rsid wsp:val=&quot;00B70074&quot;/&gt;&lt;wsp:rsid wsp:val=&quot;00B739F6&quot;/&gt;&lt;wsp:rsid wsp:val=&quot;00B75EBA&quot;/&gt;&lt;wsp:rsid wsp:val=&quot;00B7618F&quot;/&gt;&lt;wsp:rsid wsp:val=&quot;00B7693E&quot;/&gt;&lt;wsp:rsid wsp:val=&quot;00B7735D&quot;/&gt;&lt;wsp:rsid wsp:val=&quot;00B8088E&quot;/&gt;&lt;wsp:rsid wsp:val=&quot;00B815C4&quot;/&gt;&lt;wsp:rsid wsp:val=&quot;00B816EA&quot;/&gt;&lt;wsp:rsid wsp:val=&quot;00B81A6C&quot;/&gt;&lt;wsp:rsid wsp:val=&quot;00B81B0D&quot;/&gt;&lt;wsp:rsid wsp:val=&quot;00B82B98&quot;/&gt;&lt;wsp:rsid wsp:val=&quot;00B82C37&quot;/&gt;&lt;wsp:rsid wsp:val=&quot;00B832F1&quot;/&gt;&lt;wsp:rsid wsp:val=&quot;00B836EC&quot;/&gt;&lt;wsp:rsid wsp:val=&quot;00B83BC0&quot;/&gt;&lt;wsp:rsid wsp:val=&quot;00B856E1&quot;/&gt;&lt;wsp:rsid wsp:val=&quot;00B85B7E&quot;/&gt;&lt;wsp:rsid wsp:val=&quot;00B85DE5&quot;/&gt;&lt;wsp:rsid wsp:val=&quot;00B85EB0&quot;/&gt;&lt;wsp:rsid wsp:val=&quot;00B860A0&quot;/&gt;&lt;wsp:rsid wsp:val=&quot;00B87391&quot;/&gt;&lt;wsp:rsid wsp:val=&quot;00B90301&quot;/&gt;&lt;wsp:rsid wsp:val=&quot;00B9077F&quot;/&gt;&lt;wsp:rsid wsp:val=&quot;00B90F73&quot;/&gt;&lt;wsp:rsid wsp:val=&quot;00B9234A&quot;/&gt;&lt;wsp:rsid wsp:val=&quot;00B92AFD&quot;/&gt;&lt;wsp:rsid wsp:val=&quot;00B92EA3&quot;/&gt;&lt;wsp:rsid wsp:val=&quot;00B93B59&quot;/&gt;&lt;wsp:rsid wsp:val=&quot;00B93EE0&quot;/&gt;&lt;wsp:rsid wsp:val=&quot;00B9406A&quot;/&gt;&lt;wsp:rsid wsp:val=&quot;00B95277&quot;/&gt;&lt;wsp:rsid wsp:val=&quot;00B978E9&quot;/&gt;&lt;wsp:rsid wsp:val=&quot;00BA07BA&quot;/&gt;&lt;wsp:rsid wsp:val=&quot;00BA2280&quot;/&gt;&lt;wsp:rsid wsp:val=&quot;00BA2864&quot;/&gt;&lt;wsp:rsid wsp:val=&quot;00BA2A08&quot;/&gt;&lt;wsp:rsid wsp:val=&quot;00BA5319&quot;/&gt;&lt;wsp:rsid wsp:val=&quot;00BA5421&quot;/&gt;&lt;wsp:rsid wsp:val=&quot;00BA56D2&quot;/&gt;&lt;wsp:rsid wsp:val=&quot;00BA76E0&quot;/&gt;&lt;wsp:rsid wsp:val=&quot;00BA7AA4&quot;/&gt;&lt;wsp:rsid wsp:val=&quot;00BB1371&quot;/&gt;&lt;wsp:rsid wsp:val=&quot;00BB19ED&quot;/&gt;&lt;wsp:rsid wsp:val=&quot;00BB1C39&quot;/&gt;&lt;wsp:rsid wsp:val=&quot;00BB246D&quot;/&gt;&lt;wsp:rsid wsp:val=&quot;00BB2551&quot;/&gt;&lt;wsp:rsid wsp:val=&quot;00BB2A25&quot;/&gt;&lt;wsp:rsid wsp:val=&quot;00BB51E9&quot;/&gt;&lt;wsp:rsid wsp:val=&quot;00BB52C3&quot;/&gt;&lt;wsp:rsid wsp:val=&quot;00BB59A7&quot;/&gt;&lt;wsp:rsid wsp:val=&quot;00BB5C8F&quot;/&gt;&lt;wsp:rsid wsp:val=&quot;00BB601E&quot;/&gt;&lt;wsp:rsid wsp:val=&quot;00BB62F3&quot;/&gt;&lt;wsp:rsid wsp:val=&quot;00BB7AFF&quot;/&gt;&lt;wsp:rsid wsp:val=&quot;00BC00E8&quot;/&gt;&lt;wsp:rsid wsp:val=&quot;00BC0881&quot;/&gt;&lt;wsp:rsid wsp:val=&quot;00BC0FDC&quot;/&gt;&lt;wsp:rsid wsp:val=&quot;00BC128B&quot;/&gt;&lt;wsp:rsid wsp:val=&quot;00BC15A2&quot;/&gt;&lt;wsp:rsid wsp:val=&quot;00BC3053&quot;/&gt;&lt;wsp:rsid wsp:val=&quot;00BC34D2&quot;/&gt;&lt;wsp:rsid wsp:val=&quot;00BC3B15&quot;/&gt;&lt;wsp:rsid wsp:val=&quot;00BC4D2E&quot;/&gt;&lt;wsp:rsid wsp:val=&quot;00BC4DB2&quot;/&gt;&lt;wsp:rsid wsp:val=&quot;00BC704D&quot;/&gt;&lt;wsp:rsid wsp:val=&quot;00BC7A33&quot;/&gt;&lt;wsp:rsid wsp:val=&quot;00BC7E05&quot;/&gt;&lt;wsp:rsid wsp:val=&quot;00BD0057&quot;/&gt;&lt;wsp:rsid wsp:val=&quot;00BD06A1&quot;/&gt;&lt;wsp:rsid wsp:val=&quot;00BD09F7&quot;/&gt;&lt;wsp:rsid wsp:val=&quot;00BD0E47&quot;/&gt;&lt;wsp:rsid wsp:val=&quot;00BD1804&quot;/&gt;&lt;wsp:rsid wsp:val=&quot;00BD184A&quot;/&gt;&lt;wsp:rsid wsp:val=&quot;00BD1D00&quot;/&gt;&lt;wsp:rsid wsp:val=&quot;00BD227E&quot;/&gt;&lt;wsp:rsid wsp:val=&quot;00BD42D4&quot;/&gt;&lt;wsp:rsid wsp:val=&quot;00BD48AC&quot;/&gt;&lt;wsp:rsid wsp:val=&quot;00BD54DE&quot;/&gt;&lt;wsp:rsid wsp:val=&quot;00BD5F1A&quot;/&gt;&lt;wsp:rsid wsp:val=&quot;00BD6117&quot;/&gt;&lt;wsp:rsid wsp:val=&quot;00BD6A78&quot;/&gt;&lt;wsp:rsid wsp:val=&quot;00BD7E37&quot;/&gt;&lt;wsp:rsid wsp:val=&quot;00BE05C2&quot;/&gt;&lt;wsp:rsid wsp:val=&quot;00BE0BB9&quot;/&gt;&lt;wsp:rsid wsp:val=&quot;00BE1234&quot;/&gt;&lt;wsp:rsid wsp:val=&quot;00BE19D0&quot;/&gt;&lt;wsp:rsid wsp:val=&quot;00BE2F7C&quot;/&gt;&lt;wsp:rsid wsp:val=&quot;00BE2FA6&quot;/&gt;&lt;wsp:rsid wsp:val=&quot;00BE333F&quot;/&gt;&lt;wsp:rsid wsp:val=&quot;00BE449F&quot;/&gt;&lt;wsp:rsid wsp:val=&quot;00BE7406&quot;/&gt;&lt;wsp:rsid wsp:val=&quot;00BE7603&quot;/&gt;&lt;wsp:rsid wsp:val=&quot;00BE7E1B&quot;/&gt;&lt;wsp:rsid wsp:val=&quot;00BF190E&quot;/&gt;&lt;wsp:rsid wsp:val=&quot;00BF1C90&quot;/&gt;&lt;wsp:rsid wsp:val=&quot;00BF2431&quot;/&gt;&lt;wsp:rsid wsp:val=&quot;00BF288F&quot;/&gt;&lt;wsp:rsid wsp:val=&quot;00BF2E38&quot;/&gt;&lt;wsp:rsid wsp:val=&quot;00BF3279&quot;/&gt;&lt;wsp:rsid wsp:val=&quot;00BF41C5&quot;/&gt;&lt;wsp:rsid wsp:val=&quot;00BF4B60&quot;/&gt;&lt;wsp:rsid wsp:val=&quot;00BF4CF0&quot;/&gt;&lt;wsp:rsid wsp:val=&quot;00BF4ECF&quot;/&gt;&lt;wsp:rsid wsp:val=&quot;00BF5070&quot;/&gt;&lt;wsp:rsid wsp:val=&quot;00BF74C7&quot;/&gt;&lt;wsp:rsid wsp:val=&quot;00BF7FAD&quot;/&gt;&lt;wsp:rsid wsp:val=&quot;00C015F1&quot;/&gt;&lt;wsp:rsid wsp:val=&quot;00C01F33&quot;/&gt;&lt;wsp:rsid wsp:val=&quot;00C01F59&quot;/&gt;&lt;wsp:rsid wsp:val=&quot;00C02CC6&quot;/&gt;&lt;wsp:rsid wsp:val=&quot;00C03BBC&quot;/&gt;&lt;wsp:rsid wsp:val=&quot;00C040F7&quot;/&gt;&lt;wsp:rsid wsp:val=&quot;00C044AB&quot;/&gt;&lt;wsp:rsid wsp:val=&quot;00C04824&quot;/&gt;&lt;wsp:rsid wsp:val=&quot;00C04DD2&quot;/&gt;&lt;wsp:rsid wsp:val=&quot;00C04F22&quot;/&gt;&lt;wsp:rsid wsp:val=&quot;00C05199&quot;/&gt;&lt;wsp:rsid wsp:val=&quot;00C053BC&quot;/&gt;&lt;wsp:rsid wsp:val=&quot;00C05706&quot;/&gt;&lt;wsp:rsid wsp:val=&quot;00C0624B&quot;/&gt;&lt;wsp:rsid wsp:val=&quot;00C063C0&quot;/&gt;&lt;wsp:rsid wsp:val=&quot;00C0690A&quot;/&gt;&lt;wsp:rsid wsp:val=&quot;00C07377&quot;/&gt;&lt;wsp:rsid wsp:val=&quot;00C079E8&quot;/&gt;&lt;wsp:rsid wsp:val=&quot;00C10478&quot;/&gt;&lt;wsp:rsid wsp:val=&quot;00C10F3D&quot;/&gt;&lt;wsp:rsid wsp:val=&quot;00C112C4&quot;/&gt;&lt;wsp:rsid wsp:val=&quot;00C12107&quot;/&gt;&lt;wsp:rsid wsp:val=&quot;00C1236B&quot;/&gt;&lt;wsp:rsid wsp:val=&quot;00C12473&quot;/&gt;&lt;wsp:rsid wsp:val=&quot;00C12EDF&quot;/&gt;&lt;wsp:rsid wsp:val=&quot;00C138D1&quot;/&gt;&lt;wsp:rsid wsp:val=&quot;00C13E3D&quot;/&gt;&lt;wsp:rsid wsp:val=&quot;00C13F62&quot;/&gt;&lt;wsp:rsid wsp:val=&quot;00C14AEC&quot;/&gt;&lt;wsp:rsid wsp:val=&quot;00C14B2C&quot;/&gt;&lt;wsp:rsid wsp:val=&quot;00C14D4B&quot;/&gt;&lt;wsp:rsid wsp:val=&quot;00C15485&quot;/&gt;&lt;wsp:rsid wsp:val=&quot;00C154BB&quot;/&gt;&lt;wsp:rsid wsp:val=&quot;00C15EA1&quot;/&gt;&lt;wsp:rsid wsp:val=&quot;00C17B3E&quot;/&gt;&lt;wsp:rsid wsp:val=&quot;00C17D05&quot;/&gt;&lt;wsp:rsid wsp:val=&quot;00C20923&quot;/&gt;&lt;wsp:rsid wsp:val=&quot;00C20B11&quot;/&gt;&lt;wsp:rsid wsp:val=&quot;00C22738&quot;/&gt;&lt;wsp:rsid wsp:val=&quot;00C23FE3&quot;/&gt;&lt;wsp:rsid wsp:val=&quot;00C25A1F&quot;/&gt;&lt;wsp:rsid wsp:val=&quot;00C25B67&quot;/&gt;&lt;wsp:rsid wsp:val=&quot;00C26B19&quot;/&gt;&lt;wsp:rsid wsp:val=&quot;00C279B5&quot;/&gt;&lt;wsp:rsid wsp:val=&quot;00C27C45&quot;/&gt;&lt;wsp:rsid wsp:val=&quot;00C30827&quot;/&gt;&lt;wsp:rsid wsp:val=&quot;00C3253D&quot;/&gt;&lt;wsp:rsid wsp:val=&quot;00C3347C&quot;/&gt;&lt;wsp:rsid wsp:val=&quot;00C33836&quot;/&gt;&lt;wsp:rsid wsp:val=&quot;00C35CC8&quot;/&gt;&lt;wsp:rsid wsp:val=&quot;00C36612&quot;/&gt;&lt;wsp:rsid wsp:val=&quot;00C36C34&quot;/&gt;&lt;wsp:rsid wsp:val=&quot;00C3719D&quot;/&gt;&lt;wsp:rsid wsp:val=&quot;00C428CF&quot;/&gt;&lt;wsp:rsid wsp:val=&quot;00C43902&quot;/&gt;&lt;wsp:rsid wsp:val=&quot;00C44187&quot;/&gt;&lt;wsp:rsid wsp:val=&quot;00C45571&quot;/&gt;&lt;wsp:rsid wsp:val=&quot;00C4642B&quot;/&gt;&lt;wsp:rsid wsp:val=&quot;00C465CE&quot;/&gt;&lt;wsp:rsid wsp:val=&quot;00C4713E&quot;/&gt;&lt;wsp:rsid wsp:val=&quot;00C4771A&quot;/&gt;&lt;wsp:rsid wsp:val=&quot;00C477D1&quot;/&gt;&lt;wsp:rsid wsp:val=&quot;00C47A08&quot;/&gt;&lt;wsp:rsid wsp:val=&quot;00C47A41&quot;/&gt;&lt;wsp:rsid wsp:val=&quot;00C5181E&quot;/&gt;&lt;wsp:rsid wsp:val=&quot;00C51E22&quot;/&gt;&lt;wsp:rsid wsp:val=&quot;00C521A1&quot;/&gt;&lt;wsp:rsid wsp:val=&quot;00C54094&quot;/&gt;&lt;wsp:rsid wsp:val=&quot;00C54995&quot;/&gt;&lt;wsp:rsid wsp:val=&quot;00C54D41&quot;/&gt;&lt;wsp:rsid wsp:val=&quot;00C54E55&quot;/&gt;&lt;wsp:rsid wsp:val=&quot;00C55E52&quot;/&gt;&lt;wsp:rsid wsp:val=&quot;00C5754D&quot;/&gt;&lt;wsp:rsid wsp:val=&quot;00C57D20&quot;/&gt;&lt;wsp:rsid wsp:val=&quot;00C57EDD&quot;/&gt;&lt;wsp:rsid wsp:val=&quot;00C6030C&quot;/&gt;&lt;wsp:rsid wsp:val=&quot;00C60783&quot;/&gt;&lt;wsp:rsid wsp:val=&quot;00C60C16&quot;/&gt;&lt;wsp:rsid wsp:val=&quot;00C60D03&quot;/&gt;&lt;wsp:rsid wsp:val=&quot;00C612F8&quot;/&gt;&lt;wsp:rsid wsp:val=&quot;00C61FD4&quot;/&gt;&lt;wsp:rsid wsp:val=&quot;00C6255D&quot;/&gt;&lt;wsp:rsid wsp:val=&quot;00C6320F&quot;/&gt;&lt;wsp:rsid wsp:val=&quot;00C63680&quot;/&gt;&lt;wsp:rsid wsp:val=&quot;00C63BA2&quot;/&gt;&lt;wsp:rsid wsp:val=&quot;00C643FC&quot;/&gt;&lt;wsp:rsid wsp:val=&quot;00C64672&quot;/&gt;&lt;wsp:rsid wsp:val=&quot;00C65A22&quot;/&gt;&lt;wsp:rsid wsp:val=&quot;00C6636F&quot;/&gt;&lt;wsp:rsid wsp:val=&quot;00C66D2D&quot;/&gt;&lt;wsp:rsid wsp:val=&quot;00C67765&quot;/&gt;&lt;wsp:rsid wsp:val=&quot;00C67DD1&quot;/&gt;&lt;wsp:rsid wsp:val=&quot;00C70697&quot;/&gt;&lt;wsp:rsid wsp:val=&quot;00C70803&quot;/&gt;&lt;wsp:rsid wsp:val=&quot;00C71AD0&quot;/&gt;&lt;wsp:rsid wsp:val=&quot;00C72EF4&quot;/&gt;&lt;wsp:rsid wsp:val=&quot;00C73395&quot;/&gt;&lt;wsp:rsid wsp:val=&quot;00C74071&quot;/&gt;&lt;wsp:rsid wsp:val=&quot;00C75741&quot;/&gt;&lt;wsp:rsid wsp:val=&quot;00C75D2F&quot;/&gt;&lt;wsp:rsid wsp:val=&quot;00C76164&quot;/&gt;&lt;wsp:rsid wsp:val=&quot;00C7617B&quot;/&gt;&lt;wsp:rsid wsp:val=&quot;00C767BE&quot;/&gt;&lt;wsp:rsid wsp:val=&quot;00C76E3C&quot;/&gt;&lt;wsp:rsid wsp:val=&quot;00C770DA&quot;/&gt;&lt;wsp:rsid wsp:val=&quot;00C8004C&quot;/&gt;&lt;wsp:rsid wsp:val=&quot;00C8063A&quot;/&gt;&lt;wsp:rsid wsp:val=&quot;00C81214&quot;/&gt;&lt;wsp:rsid wsp:val=&quot;00C814EB&quot;/&gt;&lt;wsp:rsid wsp:val=&quot;00C81568&quot;/&gt;&lt;wsp:rsid wsp:val=&quot;00C815C7&quot;/&gt;&lt;wsp:rsid wsp:val=&quot;00C81938&quot;/&gt;&lt;wsp:rsid wsp:val=&quot;00C8398A&quot;/&gt;&lt;wsp:rsid wsp:val=&quot;00C8452F&quot;/&gt;&lt;wsp:rsid wsp:val=&quot;00C851B1&quot;/&gt;&lt;wsp:rsid wsp:val=&quot;00C8588B&quot;/&gt;&lt;wsp:rsid wsp:val=&quot;00C861AD&quot;/&gt;&lt;wsp:rsid wsp:val=&quot;00C86690&quot;/&gt;&lt;wsp:rsid wsp:val=&quot;00C8725C&quot;/&gt;&lt;wsp:rsid wsp:val=&quot;00C8739A&quot;/&gt;&lt;wsp:rsid wsp:val=&quot;00C9027A&quot;/&gt;&lt;wsp:rsid wsp:val=&quot;00C9055F&quot;/&gt;&lt;wsp:rsid wsp:val=&quot;00C9068E&quot;/&gt;&lt;wsp:rsid wsp:val=&quot;00C909B3&quot;/&gt;&lt;wsp:rsid wsp:val=&quot;00C91C62&quot;/&gt;&lt;wsp:rsid wsp:val=&quot;00C92664&quot;/&gt;&lt;wsp:rsid wsp:val=&quot;00C93599&quot;/&gt;&lt;wsp:rsid wsp:val=&quot;00C93C4B&quot;/&gt;&lt;wsp:rsid wsp:val=&quot;00C94308&quot;/&gt;&lt;wsp:rsid wsp:val=&quot;00C944AB&quot;/&gt;&lt;wsp:rsid wsp:val=&quot;00C949D6&quot;/&gt;&lt;wsp:rsid wsp:val=&quot;00C9581F&quot;/&gt;&lt;wsp:rsid wsp:val=&quot;00C95B40&quot;/&gt;&lt;wsp:rsid wsp:val=&quot;00C97E6C&quot;/&gt;&lt;wsp:rsid wsp:val=&quot;00CA0282&quot;/&gt;&lt;wsp:rsid wsp:val=&quot;00CA0740&quot;/&gt;&lt;wsp:rsid wsp:val=&quot;00CA0EF9&quot;/&gt;&lt;wsp:rsid wsp:val=&quot;00CA1ED8&quot;/&gt;&lt;wsp:rsid wsp:val=&quot;00CA2A88&quot;/&gt;&lt;wsp:rsid wsp:val=&quot;00CA2F98&quot;/&gt;&lt;wsp:rsid wsp:val=&quot;00CA3A9D&quot;/&gt;&lt;wsp:rsid wsp:val=&quot;00CA3C03&quot;/&gt;&lt;wsp:rsid wsp:val=&quot;00CA59EF&quot;/&gt;&lt;wsp:rsid wsp:val=&quot;00CA5C94&quot;/&gt;&lt;wsp:rsid wsp:val=&quot;00CA6E13&quot;/&gt;&lt;wsp:rsid wsp:val=&quot;00CA70A8&quot;/&gt;&lt;wsp:rsid wsp:val=&quot;00CA7968&quot;/&gt;&lt;wsp:rsid wsp:val=&quot;00CA7C25&quot;/&gt;&lt;wsp:rsid wsp:val=&quot;00CB17C0&quot;/&gt;&lt;wsp:rsid wsp:val=&quot;00CB1F63&quot;/&gt;&lt;wsp:rsid wsp:val=&quot;00CB27BD&quot;/&gt;&lt;wsp:rsid wsp:val=&quot;00CB36F0&quot;/&gt;&lt;wsp:rsid wsp:val=&quot;00CB4D7F&quot;/&gt;&lt;wsp:rsid wsp:val=&quot;00CB5069&quot;/&gt;&lt;wsp:rsid wsp:val=&quot;00CB5153&quot;/&gt;&lt;wsp:rsid wsp:val=&quot;00CB5C17&quot;/&gt;&lt;wsp:rsid wsp:val=&quot;00CB687E&quot;/&gt;&lt;wsp:rsid wsp:val=&quot;00CB6BF9&quot;/&gt;&lt;wsp:rsid wsp:val=&quot;00CB7170&quot;/&gt;&lt;wsp:rsid wsp:val=&quot;00CB745E&quot;/&gt;&lt;wsp:rsid wsp:val=&quot;00CC040E&quot;/&gt;&lt;wsp:rsid wsp:val=&quot;00CC0977&quot;/&gt;&lt;wsp:rsid wsp:val=&quot;00CC0A4E&quot;/&gt;&lt;wsp:rsid wsp:val=&quot;00CC0FCA&quot;/&gt;&lt;wsp:rsid wsp:val=&quot;00CC111F&quot;/&gt;&lt;wsp:rsid wsp:val=&quot;00CC1C88&quot;/&gt;&lt;wsp:rsid wsp:val=&quot;00CC2011&quot;/&gt;&lt;wsp:rsid wsp:val=&quot;00CC3C7F&quot;/&gt;&lt;wsp:rsid wsp:val=&quot;00CC3EA0&quot;/&gt;&lt;wsp:rsid wsp:val=&quot;00CC4A6D&quot;/&gt;&lt;wsp:rsid wsp:val=&quot;00CC7B45&quot;/&gt;&lt;wsp:rsid wsp:val=&quot;00CD0931&quot;/&gt;&lt;wsp:rsid wsp:val=&quot;00CD1188&quot;/&gt;&lt;wsp:rsid wsp:val=&quot;00CD159A&quot;/&gt;&lt;wsp:rsid wsp:val=&quot;00CD1BCB&quot;/&gt;&lt;wsp:rsid wsp:val=&quot;00CD1EB4&quot;/&gt;&lt;wsp:rsid wsp:val=&quot;00CD2109&quot;/&gt;&lt;wsp:rsid wsp:val=&quot;00CD2D4B&quot;/&gt;&lt;wsp:rsid wsp:val=&quot;00CD2ED1&quot;/&gt;&lt;wsp:rsid wsp:val=&quot;00CD31BF&quot;/&gt;&lt;wsp:rsid wsp:val=&quot;00CD337B&quot;/&gt;&lt;wsp:rsid wsp:val=&quot;00CD3BE8&quot;/&gt;&lt;wsp:rsid wsp:val=&quot;00CD6EB6&quot;/&gt;&lt;wsp:rsid wsp:val=&quot;00CD6F0C&quot;/&gt;&lt;wsp:rsid wsp:val=&quot;00CD7B07&quot;/&gt;&lt;wsp:rsid wsp:val=&quot;00CD7C62&quot;/&gt;&lt;wsp:rsid wsp:val=&quot;00CE0424&quot;/&gt;&lt;wsp:rsid wsp:val=&quot;00CE5075&quot;/&gt;&lt;wsp:rsid wsp:val=&quot;00CE51CD&quot;/&gt;&lt;wsp:rsid wsp:val=&quot;00CE521A&quot;/&gt;&lt;wsp:rsid wsp:val=&quot;00CE5B35&quot;/&gt;&lt;wsp:rsid wsp:val=&quot;00CE6894&quot;/&gt;&lt;wsp:rsid wsp:val=&quot;00CE704C&quot;/&gt;&lt;wsp:rsid wsp:val=&quot;00CE7371&quot;/&gt;&lt;wsp:rsid wsp:val=&quot;00CE7561&quot;/&gt;&lt;wsp:rsid wsp:val=&quot;00CE7D5C&quot;/&gt;&lt;wsp:rsid wsp:val=&quot;00CF0715&quot;/&gt;&lt;wsp:rsid wsp:val=&quot;00CF08EC&quot;/&gt;&lt;wsp:rsid wsp:val=&quot;00CF11A7&quot;/&gt;&lt;wsp:rsid wsp:val=&quot;00CF1354&quot;/&gt;&lt;wsp:rsid wsp:val=&quot;00CF19C2&quot;/&gt;&lt;wsp:rsid wsp:val=&quot;00CF2186&quot;/&gt;&lt;wsp:rsid wsp:val=&quot;00CF3369&quot;/&gt;&lt;wsp:rsid wsp:val=&quot;00CF3A10&quot;/&gt;&lt;wsp:rsid wsp:val=&quot;00CF3B1F&quot;/&gt;&lt;wsp:rsid wsp:val=&quot;00CF3BF6&quot;/&gt;&lt;wsp:rsid wsp:val=&quot;00CF5233&quot;/&gt;&lt;wsp:rsid wsp:val=&quot;00CF5292&quot;/&gt;&lt;wsp:rsid wsp:val=&quot;00CF625B&quot;/&gt;&lt;wsp:rsid wsp:val=&quot;00CF687E&quot;/&gt;&lt;wsp:rsid wsp:val=&quot;00CF6A7B&quot;/&gt;&lt;wsp:rsid wsp:val=&quot;00CF75C3&quot;/&gt;&lt;wsp:rsid wsp:val=&quot;00CF79A9&quot;/&gt;&lt;wsp:rsid wsp:val=&quot;00CF7A61&quot;/&gt;&lt;wsp:rsid wsp:val=&quot;00D00AE7&quot;/&gt;&lt;wsp:rsid wsp:val=&quot;00D017DC&quot;/&gt;&lt;wsp:rsid wsp:val=&quot;00D01957&quot;/&gt;&lt;wsp:rsid wsp:val=&quot;00D01CFC&quot;/&gt;&lt;wsp:rsid wsp:val=&quot;00D020CB&quot;/&gt;&lt;wsp:rsid wsp:val=&quot;00D0349B&quot;/&gt;&lt;wsp:rsid wsp:val=&quot;00D068D4&quot;/&gt;&lt;wsp:rsid wsp:val=&quot;00D06D76&quot;/&gt;&lt;wsp:rsid wsp:val=&quot;00D07DC9&quot;/&gt;&lt;wsp:rsid wsp:val=&quot;00D10249&quot;/&gt;&lt;wsp:rsid wsp:val=&quot;00D10327&quot;/&gt;&lt;wsp:rsid wsp:val=&quot;00D115B6&quot;/&gt;&lt;wsp:rsid wsp:val=&quot;00D115C3&quot;/&gt;&lt;wsp:rsid wsp:val=&quot;00D11897&quot;/&gt;&lt;wsp:rsid wsp:val=&quot;00D13135&quot;/&gt;&lt;wsp:rsid wsp:val=&quot;00D13E4E&quot;/&gt;&lt;wsp:rsid wsp:val=&quot;00D1403B&quot;/&gt;&lt;wsp:rsid wsp:val=&quot;00D140E7&quot;/&gt;&lt;wsp:rsid wsp:val=&quot;00D1437F&quot;/&gt;&lt;wsp:rsid wsp:val=&quot;00D1450F&quot;/&gt;&lt;wsp:rsid wsp:val=&quot;00D14CF7&quot;/&gt;&lt;wsp:rsid wsp:val=&quot;00D155EC&quot;/&gt;&lt;wsp:rsid wsp:val=&quot;00D15DB0&quot;/&gt;&lt;wsp:rsid wsp:val=&quot;00D16335&quot;/&gt;&lt;wsp:rsid wsp:val=&quot;00D16A19&quot;/&gt;&lt;wsp:rsid wsp:val=&quot;00D17EC9&quot;/&gt;&lt;wsp:rsid wsp:val=&quot;00D20319&quot;/&gt;&lt;wsp:rsid wsp:val=&quot;00D22EDC&quot;/&gt;&lt;wsp:rsid wsp:val=&quot;00D23636&quot;/&gt;&lt;wsp:rsid wsp:val=&quot;00D239A7&quot;/&gt;&lt;wsp:rsid wsp:val=&quot;00D23B65&quot;/&gt;&lt;wsp:rsid wsp:val=&quot;00D23F47&quot;/&gt;&lt;wsp:rsid wsp:val=&quot;00D24230&quot;/&gt;&lt;wsp:rsid wsp:val=&quot;00D252CD&quot;/&gt;&lt;wsp:rsid wsp:val=&quot;00D25712&quot;/&gt;&lt;wsp:rsid wsp:val=&quot;00D25792&quot;/&gt;&lt;wsp:rsid wsp:val=&quot;00D25942&quot;/&gt;&lt;wsp:rsid wsp:val=&quot;00D26362&quot;/&gt;&lt;wsp:rsid wsp:val=&quot;00D31491&quot;/&gt;&lt;wsp:rsid wsp:val=&quot;00D31649&quot;/&gt;&lt;wsp:rsid wsp:val=&quot;00D319A3&quot;/&gt;&lt;wsp:rsid wsp:val=&quot;00D31F65&quot;/&gt;&lt;wsp:rsid wsp:val=&quot;00D323FD&quot;/&gt;&lt;wsp:rsid wsp:val=&quot;00D32A9B&quot;/&gt;&lt;wsp:rsid wsp:val=&quot;00D32B9E&quot;/&gt;&lt;wsp:rsid wsp:val=&quot;00D348DB&quot;/&gt;&lt;wsp:rsid wsp:val=&quot;00D34E9D&quot;/&gt;&lt;wsp:rsid wsp:val=&quot;00D36E71&quot;/&gt;&lt;wsp:rsid wsp:val=&quot;00D3710F&quot;/&gt;&lt;wsp:rsid wsp:val=&quot;00D37987&quot;/&gt;&lt;wsp:rsid wsp:val=&quot;00D37CE5&quot;/&gt;&lt;wsp:rsid wsp:val=&quot;00D37D87&quot;/&gt;&lt;wsp:rsid wsp:val=&quot;00D40A3B&quot;/&gt;&lt;wsp:rsid wsp:val=&quot;00D40B33&quot;/&gt;&lt;wsp:rsid wsp:val=&quot;00D42A80&quot;/&gt;&lt;wsp:rsid wsp:val=&quot;00D4318F&quot;/&gt;&lt;wsp:rsid wsp:val=&quot;00D436CD&quot;/&gt;&lt;wsp:rsid wsp:val=&quot;00D438BF&quot;/&gt;&lt;wsp:rsid wsp:val=&quot;00D440F8&quot;/&gt;&lt;wsp:rsid wsp:val=&quot;00D4474F&quot;/&gt;&lt;wsp:rsid wsp:val=&quot;00D4483C&quot;/&gt;&lt;wsp:rsid wsp:val=&quot;00D44A1E&quot;/&gt;&lt;wsp:rsid wsp:val=&quot;00D44B86&quot;/&gt;&lt;wsp:rsid wsp:val=&quot;00D4506A&quot;/&gt;&lt;wsp:rsid wsp:val=&quot;00D457FF&quot;/&gt;&lt;wsp:rsid wsp:val=&quot;00D46D11&quot;/&gt;&lt;wsp:rsid wsp:val=&quot;00D52945&quot;/&gt;&lt;wsp:rsid wsp:val=&quot;00D53467&quot;/&gt;&lt;wsp:rsid wsp:val=&quot;00D53E60&quot;/&gt;&lt;wsp:rsid wsp:val=&quot;00D53EA1&quot;/&gt;&lt;wsp:rsid wsp:val=&quot;00D546C3&quot;/&gt;&lt;wsp:rsid wsp:val=&quot;00D546FF&quot;/&gt;&lt;wsp:rsid wsp:val=&quot;00D55422&quot;/&gt;&lt;wsp:rsid wsp:val=&quot;00D55AD5&quot;/&gt;&lt;wsp:rsid wsp:val=&quot;00D56E6F&quot;/&gt;&lt;wsp:rsid wsp:val=&quot;00D576CA&quot;/&gt;&lt;wsp:rsid wsp:val=&quot;00D57F21&quot;/&gt;&lt;wsp:rsid wsp:val=&quot;00D61A0F&quot;/&gt;&lt;wsp:rsid wsp:val=&quot;00D61A4A&quot;/&gt;&lt;wsp:rsid wsp:val=&quot;00D61AF5&quot;/&gt;&lt;wsp:rsid wsp:val=&quot;00D62143&quot;/&gt;&lt;wsp:rsid wsp:val=&quot;00D62504&quot;/&gt;&lt;wsp:rsid wsp:val=&quot;00D63745&quot;/&gt;&lt;wsp:rsid wsp:val=&quot;00D64306&quot;/&gt;&lt;wsp:rsid wsp:val=&quot;00D64479&quot;/&gt;&lt;wsp:rsid wsp:val=&quot;00D652B5&quot;/&gt;&lt;wsp:rsid wsp:val=&quot;00D65D5B&quot;/&gt;&lt;wsp:rsid wsp:val=&quot;00D66155&quot;/&gt;&lt;wsp:rsid wsp:val=&quot;00D66719&quot;/&gt;&lt;wsp:rsid wsp:val=&quot;00D70075&quot;/&gt;&lt;wsp:rsid wsp:val=&quot;00D708B0&quot;/&gt;&lt;wsp:rsid wsp:val=&quot;00D746B5&quot;/&gt;&lt;wsp:rsid wsp:val=&quot;00D74F6A&quot;/&gt;&lt;wsp:rsid wsp:val=&quot;00D75535&quot;/&gt;&lt;wsp:rsid wsp:val=&quot;00D762BB&quot;/&gt;&lt;wsp:rsid wsp:val=&quot;00D76EB2&quot;/&gt;&lt;wsp:rsid wsp:val=&quot;00D77592&quot;/&gt;&lt;wsp:rsid wsp:val=&quot;00D77B1D&quot;/&gt;&lt;wsp:rsid wsp:val=&quot;00D8021F&quot;/&gt;&lt;wsp:rsid wsp:val=&quot;00D80383&quot;/&gt;&lt;wsp:rsid wsp:val=&quot;00D80AC8&quot;/&gt;&lt;wsp:rsid wsp:val=&quot;00D823C6&quot;/&gt;&lt;wsp:rsid wsp:val=&quot;00D831F1&quot;/&gt;&lt;wsp:rsid wsp:val=&quot;00D8348E&quot;/&gt;&lt;wsp:rsid wsp:val=&quot;00D83CB2&quot;/&gt;&lt;wsp:rsid wsp:val=&quot;00D860BF&quot;/&gt;&lt;wsp:rsid wsp:val=&quot;00D86CA3&quot;/&gt;&lt;wsp:rsid wsp:val=&quot;00D871CE&quot;/&gt;&lt;wsp:rsid wsp:val=&quot;00D875B9&quot;/&gt;&lt;wsp:rsid wsp:val=&quot;00D87CB9&quot;/&gt;&lt;wsp:rsid wsp:val=&quot;00D90038&quot;/&gt;&lt;wsp:rsid wsp:val=&quot;00D90091&quot;/&gt;&lt;wsp:rsid wsp:val=&quot;00D9019E&quot;/&gt;&lt;wsp:rsid wsp:val=&quot;00D910AB&quot;/&gt;&lt;wsp:rsid wsp:val=&quot;00D9196D&quot;/&gt;&lt;wsp:rsid wsp:val=&quot;00D91BC7&quot;/&gt;&lt;wsp:rsid wsp:val=&quot;00D925D1&quot;/&gt;&lt;wsp:rsid wsp:val=&quot;00D92982&quot;/&gt;&lt;wsp:rsid wsp:val=&quot;00D93087&quot;/&gt;&lt;wsp:rsid wsp:val=&quot;00D94A76&quot;/&gt;&lt;wsp:rsid wsp:val=&quot;00D95B58&quot;/&gt;&lt;wsp:rsid wsp:val=&quot;00D95B8F&quot;/&gt;&lt;wsp:rsid wsp:val=&quot;00D95DF5&quot;/&gt;&lt;wsp:rsid wsp:val=&quot;00D963D9&quot;/&gt;&lt;wsp:rsid wsp:val=&quot;00D968AB&quot;/&gt;&lt;wsp:rsid wsp:val=&quot;00D9717B&quot;/&gt;&lt;wsp:rsid wsp:val=&quot;00D9764F&quot;/&gt;&lt;wsp:rsid wsp:val=&quot;00D9793E&quot;/&gt;&lt;wsp:rsid wsp:val=&quot;00DA02AF&quot;/&gt;&lt;wsp:rsid wsp:val=&quot;00DA0DC6&quot;/&gt;&lt;wsp:rsid wsp:val=&quot;00DA0F41&quot;/&gt;&lt;wsp:rsid wsp:val=&quot;00DA17F0&quot;/&gt;&lt;wsp:rsid wsp:val=&quot;00DA305E&quot;/&gt;&lt;wsp:rsid wsp:val=&quot;00DA4152&quot;/&gt;&lt;wsp:rsid wsp:val=&quot;00DA459F&quot;/&gt;&lt;wsp:rsid wsp:val=&quot;00DA5417&quot;/&gt;&lt;wsp:rsid wsp:val=&quot;00DA56E8&quot;/&gt;&lt;wsp:rsid wsp:val=&quot;00DA76B4&quot;/&gt;&lt;wsp:rsid wsp:val=&quot;00DB0A9F&quot;/&gt;&lt;wsp:rsid wsp:val=&quot;00DB0CC2&quot;/&gt;&lt;wsp:rsid wsp:val=&quot;00DB1EAD&quot;/&gt;&lt;wsp:rsid wsp:val=&quot;00DB1EC6&quot;/&gt;&lt;wsp:rsid wsp:val=&quot;00DB1F8B&quot;/&gt;&lt;wsp:rsid wsp:val=&quot;00DB2B16&quot;/&gt;&lt;wsp:rsid wsp:val=&quot;00DB35DA&quot;/&gt;&lt;wsp:rsid wsp:val=&quot;00DB377D&quot;/&gt;&lt;wsp:rsid wsp:val=&quot;00DB4BEC&quot;/&gt;&lt;wsp:rsid wsp:val=&quot;00DB4FC3&quot;/&gt;&lt;wsp:rsid wsp:val=&quot;00DB5FED&quot;/&gt;&lt;wsp:rsid wsp:val=&quot;00DB68E8&quot;/&gt;&lt;wsp:rsid wsp:val=&quot;00DB72B7&quot;/&gt;&lt;wsp:rsid wsp:val=&quot;00DC037E&quot;/&gt;&lt;wsp:rsid wsp:val=&quot;00DC0937&quot;/&gt;&lt;wsp:rsid wsp:val=&quot;00DC0D8C&quot;/&gt;&lt;wsp:rsid wsp:val=&quot;00DC1C50&quot;/&gt;&lt;wsp:rsid wsp:val=&quot;00DC1C7E&quot;/&gt;&lt;wsp:rsid wsp:val=&quot;00DC236E&quot;/&gt;&lt;wsp:rsid wsp:val=&quot;00DC2D36&quot;/&gt;&lt;wsp:rsid wsp:val=&quot;00DC3247&quot;/&gt;&lt;wsp:rsid wsp:val=&quot;00DC3A1C&quot;/&gt;&lt;wsp:rsid wsp:val=&quot;00DC431C&quot;/&gt;&lt;wsp:rsid wsp:val=&quot;00DC4C7D&quot;/&gt;&lt;wsp:rsid wsp:val=&quot;00DC53EF&quot;/&gt;&lt;wsp:rsid wsp:val=&quot;00DC5465&quot;/&gt;&lt;wsp:rsid wsp:val=&quot;00DC5477&quot;/&gt;&lt;wsp:rsid wsp:val=&quot;00DC7AAB&quot;/&gt;&lt;wsp:rsid wsp:val=&quot;00DD03DC&quot;/&gt;&lt;wsp:rsid wsp:val=&quot;00DD2334&quot;/&gt;&lt;wsp:rsid wsp:val=&quot;00DD269E&quot;/&gt;&lt;wsp:rsid wsp:val=&quot;00DD2D90&quot;/&gt;&lt;wsp:rsid wsp:val=&quot;00DD543E&quot;/&gt;&lt;wsp:rsid wsp:val=&quot;00DD6051&quot;/&gt;&lt;wsp:rsid wsp:val=&quot;00DD68A2&quot;/&gt;&lt;wsp:rsid wsp:val=&quot;00DD6BE3&quot;/&gt;&lt;wsp:rsid wsp:val=&quot;00DD6CA7&quot;/&gt;&lt;wsp:rsid wsp:val=&quot;00DD766F&quot;/&gt;&lt;wsp:rsid wsp:val=&quot;00DE1106&quot;/&gt;&lt;wsp:rsid wsp:val=&quot;00DE1653&quot;/&gt;&lt;wsp:rsid wsp:val=&quot;00DE2293&quot;/&gt;&lt;wsp:rsid wsp:val=&quot;00DE2AB7&quot;/&gt;&lt;wsp:rsid wsp:val=&quot;00DE3326&quot;/&gt;&lt;wsp:rsid wsp:val=&quot;00DE33E5&quot;/&gt;&lt;wsp:rsid wsp:val=&quot;00DE36E2&quot;/&gt;&lt;wsp:rsid wsp:val=&quot;00DE3BDC&quot;/&gt;&lt;wsp:rsid wsp:val=&quot;00DE4B72&quot;/&gt;&lt;wsp:rsid wsp:val=&quot;00DE5608&quot;/&gt;&lt;wsp:rsid wsp:val=&quot;00DE58D0&quot;/&gt;&lt;wsp:rsid wsp:val=&quot;00DE654F&quot;/&gt;&lt;wsp:rsid wsp:val=&quot;00DE6C7B&quot;/&gt;&lt;wsp:rsid wsp:val=&quot;00DE7704&quot;/&gt;&lt;wsp:rsid wsp:val=&quot;00DF0B45&quot;/&gt;&lt;wsp:rsid wsp:val=&quot;00DF0B6E&quot;/&gt;&lt;wsp:rsid wsp:val=&quot;00DF0F93&quot;/&gt;&lt;wsp:rsid wsp:val=&quot;00DF15E0&quot;/&gt;&lt;wsp:rsid wsp:val=&quot;00DF3642&quot;/&gt;&lt;wsp:rsid wsp:val=&quot;00DF37A0&quot;/&gt;&lt;wsp:rsid wsp:val=&quot;00DF39B3&quot;/&gt;&lt;wsp:rsid wsp:val=&quot;00DF39EA&quot;/&gt;&lt;wsp:rsid wsp:val=&quot;00DF40E1&quot;/&gt;&lt;wsp:rsid wsp:val=&quot;00DF440D&quot;/&gt;&lt;wsp:rsid wsp:val=&quot;00DF49D4&quot;/&gt;&lt;wsp:rsid wsp:val=&quot;00DF502E&quot;/&gt;&lt;wsp:rsid wsp:val=&quot;00DF51CE&quot;/&gt;&lt;wsp:rsid wsp:val=&quot;00DF5401&quot;/&gt;&lt;wsp:rsid wsp:val=&quot;00DF5521&quot;/&gt;&lt;wsp:rsid wsp:val=&quot;00DF58FF&quot;/&gt;&lt;wsp:rsid wsp:val=&quot;00DF59AB&quot;/&gt;&lt;wsp:rsid wsp:val=&quot;00DF5FDD&quot;/&gt;&lt;wsp:rsid wsp:val=&quot;00DF5FF5&quot;/&gt;&lt;wsp:rsid wsp:val=&quot;00DF6B2C&quot;/&gt;&lt;wsp:rsid wsp:val=&quot;00DF7229&quot;/&gt;&lt;wsp:rsid wsp:val=&quot;00DF7467&quot;/&gt;&lt;wsp:rsid wsp:val=&quot;00DF7ABB&quot;/&gt;&lt;wsp:rsid wsp:val=&quot;00E00600&quot;/&gt;&lt;wsp:rsid wsp:val=&quot;00E00660&quot;/&gt;&lt;wsp:rsid wsp:val=&quot;00E00748&quot;/&gt;&lt;wsp:rsid wsp:val=&quot;00E00BE1&quot;/&gt;&lt;wsp:rsid wsp:val=&quot;00E00DC4&quot;/&gt;&lt;wsp:rsid wsp:val=&quot;00E0110B&quot;/&gt;&lt;wsp:rsid wsp:val=&quot;00E027AC&quot;/&gt;&lt;wsp:rsid wsp:val=&quot;00E0352E&quot;/&gt;&lt;wsp:rsid wsp:val=&quot;00E035F1&quot;/&gt;&lt;wsp:rsid wsp:val=&quot;00E03FE9&quot;/&gt;&lt;wsp:rsid wsp:val=&quot;00E0431F&quot;/&gt;&lt;wsp:rsid wsp:val=&quot;00E04772&quot;/&gt;&lt;wsp:rsid wsp:val=&quot;00E05356&quot;/&gt;&lt;wsp:rsid wsp:val=&quot;00E058B8&quot;/&gt;&lt;wsp:rsid wsp:val=&quot;00E069DE&quot;/&gt;&lt;wsp:rsid wsp:val=&quot;00E0780B&quot;/&gt;&lt;wsp:rsid wsp:val=&quot;00E07842&quot;/&gt;&lt;wsp:rsid wsp:val=&quot;00E10804&quot;/&gt;&lt;wsp:rsid wsp:val=&quot;00E110E7&quot;/&gt;&lt;wsp:rsid wsp:val=&quot;00E11B20&quot;/&gt;&lt;wsp:rsid wsp:val=&quot;00E12BA4&quot;/&gt;&lt;wsp:rsid wsp:val=&quot;00E1315E&quot;/&gt;&lt;wsp:rsid wsp:val=&quot;00E138BB&quot;/&gt;&lt;wsp:rsid wsp:val=&quot;00E1426A&quot;/&gt;&lt;wsp:rsid wsp:val=&quot;00E1444A&quot;/&gt;&lt;wsp:rsid wsp:val=&quot;00E14AAB&quot;/&gt;&lt;wsp:rsid wsp:val=&quot;00E14C07&quot;/&gt;&lt;wsp:rsid wsp:val=&quot;00E161E8&quot;/&gt;&lt;wsp:rsid wsp:val=&quot;00E16AF4&quot;/&gt;&lt;wsp:rsid wsp:val=&quot;00E16F84&quot;/&gt;&lt;wsp:rsid wsp:val=&quot;00E177A7&quot;/&gt;&lt;wsp:rsid wsp:val=&quot;00E17FA2&quot;/&gt;&lt;wsp:rsid wsp:val=&quot;00E20C14&quot;/&gt;&lt;wsp:rsid wsp:val=&quot;00E22330&quot;/&gt;&lt;wsp:rsid wsp:val=&quot;00E22393&quot;/&gt;&lt;wsp:rsid wsp:val=&quot;00E24340&quot;/&gt;&lt;wsp:rsid wsp:val=&quot;00E24725&quot;/&gt;&lt;wsp:rsid wsp:val=&quot;00E24B25&quot;/&gt;&lt;wsp:rsid wsp:val=&quot;00E24C13&quot;/&gt;&lt;wsp:rsid wsp:val=&quot;00E26713&quot;/&gt;&lt;wsp:rsid wsp:val=&quot;00E2747D&quot;/&gt;&lt;wsp:rsid wsp:val=&quot;00E27869&quot;/&gt;&lt;wsp:rsid wsp:val=&quot;00E27BED&quot;/&gt;&lt;wsp:rsid wsp:val=&quot;00E30B5A&quot;/&gt;&lt;wsp:rsid wsp:val=&quot;00E30EB6&quot;/&gt;&lt;wsp:rsid wsp:val=&quot;00E30FCA&quot;/&gt;&lt;wsp:rsid wsp:val=&quot;00E31178&quot;/&gt;&lt;wsp:rsid wsp:val=&quot;00E3123D&quot;/&gt;&lt;wsp:rsid wsp:val=&quot;00E31461&quot;/&gt;&lt;wsp:rsid wsp:val=&quot;00E31D43&quot;/&gt;&lt;wsp:rsid wsp:val=&quot;00E324A0&quot;/&gt;&lt;wsp:rsid wsp:val=&quot;00E32608&quot;/&gt;&lt;wsp:rsid wsp:val=&quot;00E34188&quot;/&gt;&lt;wsp:rsid wsp:val=&quot;00E34B6E&quot;/&gt;&lt;wsp:rsid wsp:val=&quot;00E35559&quot;/&gt;&lt;wsp:rsid wsp:val=&quot;00E35B4E&quot;/&gt;&lt;wsp:rsid wsp:val=&quot;00E36B64&quot;/&gt;&lt;wsp:rsid wsp:val=&quot;00E36C78&quot;/&gt;&lt;wsp:rsid wsp:val=&quot;00E3723A&quot;/&gt;&lt;wsp:rsid wsp:val=&quot;00E37860&quot;/&gt;&lt;wsp:rsid wsp:val=&quot;00E4177D&quot;/&gt;&lt;wsp:rsid wsp:val=&quot;00E41846&quot;/&gt;&lt;wsp:rsid wsp:val=&quot;00E41ACE&quot;/&gt;&lt;wsp:rsid wsp:val=&quot;00E42357&quot;/&gt;&lt;wsp:rsid wsp:val=&quot;00E42FFE&quot;/&gt;&lt;wsp:rsid wsp:val=&quot;00E431F1&quot;/&gt;&lt;wsp:rsid wsp:val=&quot;00E446F1&quot;/&gt;&lt;wsp:rsid wsp:val=&quot;00E45F91&quot;/&gt;&lt;wsp:rsid wsp:val=&quot;00E46070&quot;/&gt;&lt;wsp:rsid wsp:val=&quot;00E467B4&quot;/&gt;&lt;wsp:rsid wsp:val=&quot;00E46886&quot;/&gt;&lt;wsp:rsid wsp:val=&quot;00E4712A&quot;/&gt;&lt;wsp:rsid wsp:val=&quot;00E47AEF&quot;/&gt;&lt;wsp:rsid wsp:val=&quot;00E500F6&quot;/&gt;&lt;wsp:rsid wsp:val=&quot;00E5204A&quot;/&gt;&lt;wsp:rsid wsp:val=&quot;00E52A05&quot;/&gt;&lt;wsp:rsid wsp:val=&quot;00E53B75&quot;/&gt;&lt;wsp:rsid wsp:val=&quot;00E54D45&quot;/&gt;&lt;wsp:rsid wsp:val=&quot;00E54E3B&quot;/&gt;&lt;wsp:rsid wsp:val=&quot;00E55AA9&quot;/&gt;&lt;wsp:rsid wsp:val=&quot;00E55EC8&quot;/&gt;&lt;wsp:rsid wsp:val=&quot;00E56AF8&quot;/&gt;&lt;wsp:rsid wsp:val=&quot;00E57565&quot;/&gt;&lt;wsp:rsid wsp:val=&quot;00E57AFA&quot;/&gt;&lt;wsp:rsid wsp:val=&quot;00E61CFF&quot;/&gt;&lt;wsp:rsid wsp:val=&quot;00E6200A&quot;/&gt;&lt;wsp:rsid wsp:val=&quot;00E62F33&quot;/&gt;&lt;wsp:rsid wsp:val=&quot;00E63838&quot;/&gt;&lt;wsp:rsid wsp:val=&quot;00E63995&quot;/&gt;&lt;wsp:rsid wsp:val=&quot;00E64434&quot;/&gt;&lt;wsp:rsid wsp:val=&quot;00E661E8&quot;/&gt;&lt;wsp:rsid wsp:val=&quot;00E66C38&quot;/&gt;&lt;wsp:rsid wsp:val=&quot;00E66FF6&quot;/&gt;&lt;wsp:rsid wsp:val=&quot;00E67C51&quot;/&gt;&lt;wsp:rsid wsp:val=&quot;00E708CF&quot;/&gt;&lt;wsp:rsid wsp:val=&quot;00E716A1&quot;/&gt;&lt;wsp:rsid wsp:val=&quot;00E71996&quot;/&gt;&lt;wsp:rsid wsp:val=&quot;00E71AF2&quot;/&gt;&lt;wsp:rsid wsp:val=&quot;00E7252F&quot;/&gt;&lt;wsp:rsid wsp:val=&quot;00E72630&quot;/&gt;&lt;wsp:rsid wsp:val=&quot;00E7280F&quot;/&gt;&lt;wsp:rsid wsp:val=&quot;00E72EFC&quot;/&gt;&lt;wsp:rsid wsp:val=&quot;00E73781&quot;/&gt;&lt;wsp:rsid wsp:val=&quot;00E7489C&quot;/&gt;&lt;wsp:rsid wsp:val=&quot;00E74AA3&quot;/&gt;&lt;wsp:rsid wsp:val=&quot;00E758EC&quot;/&gt;&lt;wsp:rsid wsp:val=&quot;00E76E1C&quot;/&gt;&lt;wsp:rsid wsp:val=&quot;00E773D8&quot;/&gt;&lt;wsp:rsid wsp:val=&quot;00E81481&quot;/&gt;&lt;wsp:rsid wsp:val=&quot;00E81A8D&quot;/&gt;&lt;wsp:rsid wsp:val=&quot;00E8234C&quot;/&gt;&lt;wsp:rsid wsp:val=&quot;00E83AA9&quot;/&gt;&lt;wsp:rsid wsp:val=&quot;00E83CCB&quot;/&gt;&lt;wsp:rsid wsp:val=&quot;00E8436F&quot;/&gt;&lt;wsp:rsid wsp:val=&quot;00E84825&quot;/&gt;&lt;wsp:rsid wsp:val=&quot;00E84ADB&quot;/&gt;&lt;wsp:rsid wsp:val=&quot;00E85928&quot;/&gt;&lt;wsp:rsid wsp:val=&quot;00E85FD0&quot;/&gt;&lt;wsp:rsid wsp:val=&quot;00E861DA&quot;/&gt;&lt;wsp:rsid wsp:val=&quot;00E863D0&quot;/&gt;&lt;wsp:rsid wsp:val=&quot;00E87822&quot;/&gt;&lt;wsp:rsid wsp:val=&quot;00E87B84&quot;/&gt;&lt;wsp:rsid wsp:val=&quot;00E87E5D&quot;/&gt;&lt;wsp:rsid wsp:val=&quot;00E90395&quot;/&gt;&lt;wsp:rsid wsp:val=&quot;00E90E49&quot;/&gt;&lt;wsp:rsid wsp:val=&quot;00E91004&quot;/&gt;&lt;wsp:rsid wsp:val=&quot;00E91005&quot;/&gt;&lt;wsp:rsid wsp:val=&quot;00E917F9&quot;/&gt;&lt;wsp:rsid wsp:val=&quot;00E9291C&quot;/&gt;&lt;wsp:rsid wsp:val=&quot;00E92E3F&quot;/&gt;&lt;wsp:rsid wsp:val=&quot;00E9312E&quot;/&gt;&lt;wsp:rsid wsp:val=&quot;00E93FFE&quot;/&gt;&lt;wsp:rsid wsp:val=&quot;00E94A0E&quot;/&gt;&lt;wsp:rsid wsp:val=&quot;00E94F8A&quot;/&gt;&lt;wsp:rsid wsp:val=&quot;00E951EC&quot;/&gt;&lt;wsp:rsid wsp:val=&quot;00E95714&quot;/&gt;&lt;wsp:rsid wsp:val=&quot;00E95B06&quot;/&gt;&lt;wsp:rsid wsp:val=&quot;00E95F33&quot;/&gt;&lt;wsp:rsid wsp:val=&quot;00E9702A&quot;/&gt;&lt;wsp:rsid wsp:val=&quot;00E970DB&quot;/&gt;&lt;wsp:rsid wsp:val=&quot;00E9752B&quot;/&gt;&lt;wsp:rsid wsp:val=&quot;00EA0245&quot;/&gt;&lt;wsp:rsid wsp:val=&quot;00EA0AE8&quot;/&gt;&lt;wsp:rsid wsp:val=&quot;00EA225B&quot;/&gt;&lt;wsp:rsid wsp:val=&quot;00EA2D48&quot;/&gt;&lt;wsp:rsid wsp:val=&quot;00EA324B&quot;/&gt;&lt;wsp:rsid wsp:val=&quot;00EA3CF0&quot;/&gt;&lt;wsp:rsid wsp:val=&quot;00EA3E45&quot;/&gt;&lt;wsp:rsid wsp:val=&quot;00EA4C57&quot;/&gt;&lt;wsp:rsid wsp:val=&quot;00EA6612&quot;/&gt;&lt;wsp:rsid wsp:val=&quot;00EA6851&quot;/&gt;&lt;wsp:rsid wsp:val=&quot;00EA707E&quot;/&gt;&lt;wsp:rsid wsp:val=&quot;00EA7A41&quot;/&gt;&lt;wsp:rsid wsp:val=&quot;00EB031C&quot;/&gt;&lt;wsp:rsid wsp:val=&quot;00EB06E8&quot;/&gt;&lt;wsp:rsid wsp:val=&quot;00EB077B&quot;/&gt;&lt;wsp:rsid wsp:val=&quot;00EB1031&quot;/&gt;&lt;wsp:rsid wsp:val=&quot;00EB1829&quot;/&gt;&lt;wsp:rsid wsp:val=&quot;00EB287A&quot;/&gt;&lt;wsp:rsid wsp:val=&quot;00EB2889&quot;/&gt;&lt;wsp:rsid wsp:val=&quot;00EB4EA2&quot;/&gt;&lt;wsp:rsid wsp:val=&quot;00EB6249&quot;/&gt;&lt;wsp:rsid wsp:val=&quot;00EB7BAE&quot;/&gt;&lt;wsp:rsid wsp:val=&quot;00EC0A28&quot;/&gt;&lt;wsp:rsid wsp:val=&quot;00EC0BFD&quot;/&gt;&lt;wsp:rsid wsp:val=&quot;00EC1720&quot;/&gt;&lt;wsp:rsid wsp:val=&quot;00EC1E56&quot;/&gt;&lt;wsp:rsid wsp:val=&quot;00EC1E6C&quot;/&gt;&lt;wsp:rsid wsp:val=&quot;00EC27C6&quot;/&gt;&lt;wsp:rsid wsp:val=&quot;00EC4207&quot;/&gt;&lt;wsp:rsid wsp:val=&quot;00EC43E2&quot;/&gt;&lt;wsp:rsid wsp:val=&quot;00EC4851&quot;/&gt;&lt;wsp:rsid wsp:val=&quot;00EC5653&quot;/&gt;&lt;wsp:rsid wsp:val=&quot;00EC5BF9&quot;/&gt;&lt;wsp:rsid wsp:val=&quot;00EC71CE&quot;/&gt;&lt;wsp:rsid wsp:val=&quot;00EC7A4A&quot;/&gt;&lt;wsp:rsid wsp:val=&quot;00ED0573&quot;/&gt;&lt;wsp:rsid wsp:val=&quot;00ED1006&quot;/&gt;&lt;wsp:rsid wsp:val=&quot;00ED2AAD&quot;/&gt;&lt;wsp:rsid wsp:val=&quot;00ED2EE6&quot;/&gt;&lt;wsp:rsid wsp:val=&quot;00ED3A5F&quot;/&gt;&lt;wsp:rsid wsp:val=&quot;00ED3B74&quot;/&gt;&lt;wsp:rsid wsp:val=&quot;00ED4733&quot;/&gt;&lt;wsp:rsid wsp:val=&quot;00ED47DC&quot;/&gt;&lt;wsp:rsid wsp:val=&quot;00ED6BC9&quot;/&gt;&lt;wsp:rsid wsp:val=&quot;00EE0177&quot;/&gt;&lt;wsp:rsid wsp:val=&quot;00EE0239&quot;/&gt;&lt;wsp:rsid wsp:val=&quot;00EE1001&quot;/&gt;&lt;wsp:rsid wsp:val=&quot;00EE16C0&quot;/&gt;&lt;wsp:rsid wsp:val=&quot;00EE3010&quot;/&gt;&lt;wsp:rsid wsp:val=&quot;00EE303E&quot;/&gt;&lt;wsp:rsid wsp:val=&quot;00EE3318&quot;/&gt;&lt;wsp:rsid wsp:val=&quot;00EE4B0C&quot;/&gt;&lt;wsp:rsid wsp:val=&quot;00EE531A&quot;/&gt;&lt;wsp:rsid wsp:val=&quot;00EF00DC&quot;/&gt;&lt;wsp:rsid wsp:val=&quot;00EF0D2C&quot;/&gt;&lt;wsp:rsid wsp:val=&quot;00EF16EC&quot;/&gt;&lt;wsp:rsid wsp:val=&quot;00EF18FE&quot;/&gt;&lt;wsp:rsid wsp:val=&quot;00EF22D6&quot;/&gt;&lt;wsp:rsid wsp:val=&quot;00EF2505&quot;/&gt;&lt;wsp:rsid wsp:val=&quot;00EF268B&quot;/&gt;&lt;wsp:rsid wsp:val=&quot;00EF3C81&quot;/&gt;&lt;wsp:rsid wsp:val=&quot;00EF4221&quot;/&gt;&lt;wsp:rsid wsp:val=&quot;00EF4C30&quot;/&gt;&lt;wsp:rsid wsp:val=&quot;00EF4C70&quot;/&gt;&lt;wsp:rsid wsp:val=&quot;00EF5738&quot;/&gt;&lt;wsp:rsid wsp:val=&quot;00EF5787&quot;/&gt;&lt;wsp:rsid wsp:val=&quot;00EF60D0&quot;/&gt;&lt;wsp:rsid wsp:val=&quot;00EF6B2F&quot;/&gt;&lt;wsp:rsid wsp:val=&quot;00EF7114&quot;/&gt;&lt;wsp:rsid wsp:val=&quot;00EF7AE6&quot;/&gt;&lt;wsp:rsid wsp:val=&quot;00F0237D&quot;/&gt;&lt;wsp:rsid wsp:val=&quot;00F02C8C&quot;/&gt;&lt;wsp:rsid wsp:val=&quot;00F03448&quot;/&gt;&lt;wsp:rsid wsp:val=&quot;00F0528D&quot;/&gt;&lt;wsp:rsid wsp:val=&quot;00F06253&quot;/&gt;&lt;wsp:rsid wsp:val=&quot;00F06C67&quot;/&gt;&lt;wsp:rsid wsp:val=&quot;00F06DFD&quot;/&gt;&lt;wsp:rsid wsp:val=&quot;00F071D1&quot;/&gt;&lt;wsp:rsid wsp:val=&quot;00F07533&quot;/&gt;&lt;wsp:rsid wsp:val=&quot;00F079AD&quot;/&gt;&lt;wsp:rsid wsp:val=&quot;00F10595&quot;/&gt;&lt;wsp:rsid wsp:val=&quot;00F10629&quot;/&gt;&lt;wsp:rsid wsp:val=&quot;00F10A03&quot;/&gt;&lt;wsp:rsid wsp:val=&quot;00F10E11&quot;/&gt;&lt;wsp:rsid wsp:val=&quot;00F1236C&quot;/&gt;&lt;wsp:rsid wsp:val=&quot;00F12A51&quot;/&gt;&lt;wsp:rsid wsp:val=&quot;00F131A6&quot;/&gt;&lt;wsp:rsid wsp:val=&quot;00F1382D&quot;/&gt;&lt;wsp:rsid wsp:val=&quot;00F13AB6&quot;/&gt;&lt;wsp:rsid wsp:val=&quot;00F15CA4&quot;/&gt;&lt;wsp:rsid wsp:val=&quot;00F15FA5&quot;/&gt;&lt;wsp:rsid wsp:val=&quot;00F16310&quot;/&gt;&lt;wsp:rsid wsp:val=&quot;00F16445&quot;/&gt;&lt;wsp:rsid wsp:val=&quot;00F16628&quot;/&gt;&lt;wsp:rsid wsp:val=&quot;00F16FE2&quot;/&gt;&lt;wsp:rsid wsp:val=&quot;00F17E36&quot;/&gt;&lt;wsp:rsid wsp:val=&quot;00F209B7&quot;/&gt;&lt;wsp:rsid wsp:val=&quot;00F209E8&quot;/&gt;&lt;wsp:rsid wsp:val=&quot;00F21488&quot;/&gt;&lt;wsp:rsid wsp:val=&quot;00F21D7A&quot;/&gt;&lt;wsp:rsid wsp:val=&quot;00F22D70&quot;/&gt;&lt;wsp:rsid wsp:val=&quot;00F2376F&quot;/&gt;&lt;wsp:rsid wsp:val=&quot;00F243D8&quot;/&gt;&lt;wsp:rsid wsp:val=&quot;00F24E22&quot;/&gt;&lt;wsp:rsid wsp:val=&quot;00F25796&quot;/&gt;&lt;wsp:rsid wsp:val=&quot;00F25DC6&quot;/&gt;&lt;wsp:rsid wsp:val=&quot;00F261D5&quot;/&gt;&lt;wsp:rsid wsp:val=&quot;00F26260&quot;/&gt;&lt;wsp:rsid wsp:val=&quot;00F269B7&quot;/&gt;&lt;wsp:rsid wsp:val=&quot;00F26A44&quot;/&gt;&lt;wsp:rsid wsp:val=&quot;00F26CCE&quot;/&gt;&lt;wsp:rsid wsp:val=&quot;00F303D2&quot;/&gt;&lt;wsp:rsid wsp:val=&quot;00F304D7&quot;/&gt;&lt;wsp:rsid wsp:val=&quot;00F30828&quot;/&gt;&lt;wsp:rsid wsp:val=&quot;00F30BD6&quot;/&gt;&lt;wsp:rsid wsp:val=&quot;00F313D6&quot;/&gt;&lt;wsp:rsid wsp:val=&quot;00F36E17&quot;/&gt;&lt;wsp:rsid wsp:val=&quot;00F37024&quot;/&gt;&lt;wsp:rsid wsp:val=&quot;00F37087&quot;/&gt;&lt;wsp:rsid wsp:val=&quot;00F40F0C&quot;/&gt;&lt;wsp:rsid wsp:val=&quot;00F41206&quot;/&gt;&lt;wsp:rsid wsp:val=&quot;00F42239&quot;/&gt;&lt;wsp:rsid wsp:val=&quot;00F42841&quot;/&gt;&lt;wsp:rsid wsp:val=&quot;00F4337C&quot;/&gt;&lt;wsp:rsid wsp:val=&quot;00F433D8&quot;/&gt;&lt;wsp:rsid wsp:val=&quot;00F43995&quot;/&gt;&lt;wsp:rsid wsp:val=&quot;00F43DF9&quot;/&gt;&lt;wsp:rsid wsp:val=&quot;00F44216&quot;/&gt;&lt;wsp:rsid wsp:val=&quot;00F44EFA&quot;/&gt;&lt;wsp:rsid wsp:val=&quot;00F45221&quot;/&gt;&lt;wsp:rsid wsp:val=&quot;00F45B75&quot;/&gt;&lt;wsp:rsid wsp:val=&quot;00F4660E&quot;/&gt;&lt;wsp:rsid wsp:val=&quot;00F46DAE&quot;/&gt;&lt;wsp:rsid wsp:val=&quot;00F47306&quot;/&gt;&lt;wsp:rsid wsp:val=&quot;00F4766C&quot;/&gt;&lt;wsp:rsid wsp:val=&quot;00F50548&quot;/&gt;&lt;wsp:rsid wsp:val=&quot;00F507D1&quot;/&gt;&lt;wsp:rsid wsp:val=&quot;00F50C04&quot;/&gt;&lt;wsp:rsid wsp:val=&quot;00F519CE&quot;/&gt;&lt;wsp:rsid wsp:val=&quot;00F51ADA&quot;/&gt;&lt;wsp:rsid wsp:val=&quot;00F522EF&quot;/&gt;&lt;wsp:rsid wsp:val=&quot;00F53BFB&quot;/&gt;&lt;wsp:rsid wsp:val=&quot;00F53F15&quot;/&gt;&lt;wsp:rsid wsp:val=&quot;00F544F2&quot;/&gt;&lt;wsp:rsid wsp:val=&quot;00F54E69&quot;/&gt;&lt;wsp:rsid wsp:val=&quot;00F55398&quot;/&gt;&lt;wsp:rsid wsp:val=&quot;00F55E28&quot;/&gt;&lt;wsp:rsid wsp:val=&quot;00F56091&quot;/&gt;&lt;wsp:rsid wsp:val=&quot;00F568CA&quot;/&gt;&lt;wsp:rsid wsp:val=&quot;00F60107&quot;/&gt;&lt;wsp:rsid wsp:val=&quot;00F60490&quot;/&gt;&lt;wsp:rsid wsp:val=&quot;00F607C5&quot;/&gt;&lt;wsp:rsid wsp:val=&quot;00F60B74&quot;/&gt;&lt;wsp:rsid wsp:val=&quot;00F60DEA&quot;/&gt;&lt;wsp:rsid wsp:val=&quot;00F615AB&quot;/&gt;&lt;wsp:rsid wsp:val=&quot;00F62AAF&quot;/&gt;&lt;wsp:rsid wsp:val=&quot;00F6302A&quot;/&gt;&lt;wsp:rsid wsp:val=&quot;00F63647&quot;/&gt;&lt;wsp:rsid wsp:val=&quot;00F639E4&quot;/&gt;&lt;wsp:rsid wsp:val=&quot;00F6491F&quot;/&gt;&lt;wsp:rsid wsp:val=&quot;00F64C2B&quot;/&gt;&lt;wsp:rsid wsp:val=&quot;00F651BE&quot;/&gt;&lt;wsp:rsid wsp:val=&quot;00F6538E&quot;/&gt;&lt;wsp:rsid wsp:val=&quot;00F65A8B&quot;/&gt;&lt;wsp:rsid wsp:val=&quot;00F65EBB&quot;/&gt;&lt;wsp:rsid wsp:val=&quot;00F66910&quot;/&gt;&lt;wsp:rsid wsp:val=&quot;00F67B8E&quot;/&gt;&lt;wsp:rsid wsp:val=&quot;00F67F53&quot;/&gt;&lt;wsp:rsid wsp:val=&quot;00F703BE&quot;/&gt;&lt;wsp:rsid wsp:val=&quot;00F70B93&quot;/&gt;&lt;wsp:rsid wsp:val=&quot;00F71316&quot;/&gt;&lt;wsp:rsid wsp:val=&quot;00F71F69&quot;/&gt;&lt;wsp:rsid wsp:val=&quot;00F72B72&quot;/&gt;&lt;wsp:rsid wsp:val=&quot;00F7418E&quot;/&gt;&lt;wsp:rsid wsp:val=&quot;00F74BB9&quot;/&gt;&lt;wsp:rsid wsp:val=&quot;00F74D41&quot;/&gt;&lt;wsp:rsid wsp:val=&quot;00F75582&quot;/&gt;&lt;wsp:rsid wsp:val=&quot;00F76EFA&quot;/&gt;&lt;wsp:rsid wsp:val=&quot;00F8033E&quot;/&gt;&lt;wsp:rsid wsp:val=&quot;00F804BE&quot;/&gt;&lt;wsp:rsid wsp:val=&quot;00F817CE&quot;/&gt;&lt;wsp:rsid wsp:val=&quot;00F81AF6&quot;/&gt;&lt;wsp:rsid wsp:val=&quot;00F82812&quot;/&gt;&lt;wsp:rsid wsp:val=&quot;00F835D4&quot;/&gt;&lt;wsp:rsid wsp:val=&quot;00F835FC&quot;/&gt;&lt;wsp:rsid wsp:val=&quot;00F83D6D&quot;/&gt;&lt;wsp:rsid wsp:val=&quot;00F8456C&quot;/&gt;&lt;wsp:rsid wsp:val=&quot;00F848DD&quot;/&gt;&lt;wsp:rsid wsp:val=&quot;00F84C9C&quot;/&gt;&lt;wsp:rsid wsp:val=&quot;00F8542C&quot;/&gt;&lt;wsp:rsid wsp:val=&quot;00F859D8&quot;/&gt;&lt;wsp:rsid wsp:val=&quot;00F85A8D&quot;/&gt;&lt;wsp:rsid wsp:val=&quot;00F85CDA&quot;/&gt;&lt;wsp:rsid wsp:val=&quot;00F868F5&quot;/&gt;&lt;wsp:rsid wsp:val=&quot;00F879E8&quot;/&gt;&lt;wsp:rsid wsp:val=&quot;00F87AB5&quot;/&gt;&lt;wsp:rsid wsp:val=&quot;00F87D83&quot;/&gt;&lt;wsp:rsid wsp:val=&quot;00F9056A&quot;/&gt;&lt;wsp:rsid wsp:val=&quot;00F90A97&quot;/&gt;&lt;wsp:rsid wsp:val=&quot;00F90AC0&quot;/&gt;&lt;wsp:rsid wsp:val=&quot;00F90EA9&quot;/&gt;&lt;wsp:rsid wsp:val=&quot;00F90F8D&quot;/&gt;&lt;wsp:rsid wsp:val=&quot;00F91D40&quot;/&gt;&lt;wsp:rsid wsp:val=&quot;00F92782&quot;/&gt;&lt;wsp:rsid wsp:val=&quot;00F92AE3&quot;/&gt;&lt;wsp:rsid wsp:val=&quot;00F92D04&quot;/&gt;&lt;wsp:rsid wsp:val=&quot;00F93A82&quot;/&gt;&lt;wsp:rsid wsp:val=&quot;00F93AA9&quot;/&gt;&lt;wsp:rsid wsp:val=&quot;00F96985&quot;/&gt;&lt;wsp:rsid wsp:val=&quot;00F969C0&quot;/&gt;&lt;wsp:rsid wsp:val=&quot;00F974D0&quot;/&gt;&lt;wsp:rsid wsp:val=&quot;00F97838&quot;/&gt;&lt;wsp:rsid wsp:val=&quot;00FA0162&quot;/&gt;&lt;wsp:rsid wsp:val=&quot;00FA0CDC&quot;/&gt;&lt;wsp:rsid wsp:val=&quot;00FA1FEF&quot;/&gt;&lt;wsp:rsid wsp:val=&quot;00FA2BB3&quot;/&gt;&lt;wsp:rsid wsp:val=&quot;00FA3545&quot;/&gt;&lt;wsp:rsid wsp:val=&quot;00FA46D9&quot;/&gt;&lt;wsp:rsid wsp:val=&quot;00FA5085&quot;/&gt;&lt;wsp:rsid wsp:val=&quot;00FA5137&quot;/&gt;&lt;wsp:rsid wsp:val=&quot;00FA5E93&quot;/&gt;&lt;wsp:rsid wsp:val=&quot;00FB0C15&quot;/&gt;&lt;wsp:rsid wsp:val=&quot;00FB0E70&quot;/&gt;&lt;wsp:rsid wsp:val=&quot;00FB0F06&quot;/&gt;&lt;wsp:rsid wsp:val=&quot;00FB1944&quot;/&gt;&lt;wsp:rsid wsp:val=&quot;00FB2039&quot;/&gt;&lt;wsp:rsid wsp:val=&quot;00FB216B&quot;/&gt;&lt;wsp:rsid wsp:val=&quot;00FB368B&quot;/&gt;&lt;wsp:rsid wsp:val=&quot;00FB3B05&quot;/&gt;&lt;wsp:rsid wsp:val=&quot;00FB3F9E&quot;/&gt;&lt;wsp:rsid wsp:val=&quot;00FB4C80&quot;/&gt;&lt;wsp:rsid wsp:val=&quot;00FB5317&quot;/&gt;&lt;wsp:rsid wsp:val=&quot;00FB64DC&quot;/&gt;&lt;wsp:rsid wsp:val=&quot;00FB6A6A&quot;/&gt;&lt;wsp:rsid wsp:val=&quot;00FB7F1D&quot;/&gt;&lt;wsp:rsid wsp:val=&quot;00FC188E&quot;/&gt;&lt;wsp:rsid wsp:val=&quot;00FC1B60&quot;/&gt;&lt;wsp:rsid wsp:val=&quot;00FC4236&quot;/&gt;&lt;wsp:rsid wsp:val=&quot;00FC4CA0&quot;/&gt;&lt;wsp:rsid wsp:val=&quot;00FC4E33&quot;/&gt;&lt;wsp:rsid wsp:val=&quot;00FC5417&quot;/&gt;&lt;wsp:rsid wsp:val=&quot;00FC5706&quot;/&gt;&lt;wsp:rsid wsp:val=&quot;00FC7429&quot;/&gt;&lt;wsp:rsid wsp:val=&quot;00FC7493&quot;/&gt;&lt;wsp:rsid wsp:val=&quot;00FD07F6&quot;/&gt;&lt;wsp:rsid wsp:val=&quot;00FD0EE5&quot;/&gt;&lt;wsp:rsid wsp:val=&quot;00FD1588&quot;/&gt;&lt;wsp:rsid wsp:val=&quot;00FD1EC8&quot;/&gt;&lt;wsp:rsid wsp:val=&quot;00FD2354&quot;/&gt;&lt;wsp:rsid wsp:val=&quot;00FD295B&quot;/&gt;&lt;wsp:rsid wsp:val=&quot;00FD40D3&quot;/&gt;&lt;wsp:rsid wsp:val=&quot;00FD47ED&quot;/&gt;&lt;wsp:rsid wsp:val=&quot;00FD4AEC&quot;/&gt;&lt;wsp:rsid wsp:val=&quot;00FD4D8E&quot;/&gt;&lt;wsp:rsid wsp:val=&quot;00FD577E&quot;/&gt;&lt;wsp:rsid wsp:val=&quot;00FD6C3D&quot;/&gt;&lt;wsp:rsid wsp:val=&quot;00FD7263&quot;/&gt;&lt;wsp:rsid wsp:val=&quot;00FD74DB&quot;/&gt;&lt;wsp:rsid wsp:val=&quot;00FD7660&quot;/&gt;&lt;wsp:rsid wsp:val=&quot;00FE0655&quot;/&gt;&lt;wsp:rsid wsp:val=&quot;00FE1816&quot;/&gt;&lt;wsp:rsid wsp:val=&quot;00FE1D6D&quot;/&gt;&lt;wsp:rsid wsp:val=&quot;00FE1E40&quot;/&gt;&lt;wsp:rsid wsp:val=&quot;00FE1E49&quot;/&gt;&lt;wsp:rsid wsp:val=&quot;00FE2365&quot;/&gt;&lt;wsp:rsid wsp:val=&quot;00FE253A&quot;/&gt;&lt;wsp:rsid wsp:val=&quot;00FE2ABC&quot;/&gt;&lt;wsp:rsid wsp:val=&quot;00FE2CC1&quot;/&gt;&lt;wsp:rsid wsp:val=&quot;00FE44B3&quot;/&gt;&lt;wsp:rsid wsp:val=&quot;00FE4BE5&quot;/&gt;&lt;wsp:rsid wsp:val=&quot;00FE4C7B&quot;/&gt;&lt;wsp:rsid wsp:val=&quot;00FE7336&quot;/&gt;&lt;wsp:rsid wsp:val=&quot;00FE787C&quot;/&gt;&lt;wsp:rsid wsp:val=&quot;00FE7BEC&quot;/&gt;&lt;wsp:rsid wsp:val=&quot;00FF1E79&quot;/&gt;&lt;wsp:rsid wsp:val=&quot;00FF44FC&quot;/&gt;&lt;wsp:rsid wsp:val=&quot;00FF45A5&quot;/&gt;&lt;wsp:rsid wsp:val=&quot;00FF4FA1&quot;/&gt;&lt;wsp:rsid wsp:val=&quot;00FF5C91&quot;/&gt;&lt;wsp:rsid wsp:val=&quot;00FF71DE&quot;/&gt;&lt;wsp:rsid wsp:val=&quot;013541E7&quot;/&gt;&lt;wsp:rsid wsp:val=&quot;013806E4&quot;/&gt;&lt;wsp:rsid wsp:val=&quot;01461C76&quot;/&gt;&lt;wsp:rsid wsp:val=&quot;01561D45&quot;/&gt;&lt;wsp:rsid wsp:val=&quot;015657F1&quot;/&gt;&lt;wsp:rsid wsp:val=&quot;01AC5475&quot;/&gt;&lt;wsp:rsid wsp:val=&quot;01D32756&quot;/&gt;&lt;wsp:rsid wsp:val=&quot;01DA25C1&quot;/&gt;&lt;wsp:rsid wsp:val=&quot;02145E12&quot;/&gt;&lt;wsp:rsid wsp:val=&quot;02180553&quot;/&gt;&lt;wsp:rsid wsp:val=&quot;0219309B&quot;/&gt;&lt;wsp:rsid wsp:val=&quot;0231289C&quot;/&gt;&lt;wsp:rsid wsp:val=&quot;023E41A6&quot;/&gt;&lt;wsp:rsid wsp:val=&quot;024E19D4&quot;/&gt;&lt;wsp:rsid wsp:val=&quot;025B0489&quot;/&gt;&lt;wsp:rsid wsp:val=&quot;026443DB&quot;/&gt;&lt;wsp:rsid wsp:val=&quot;026A4912&quot;/&gt;&lt;wsp:rsid wsp:val=&quot;026B3AB7&quot;/&gt;&lt;wsp:rsid wsp:val=&quot;02967534&quot;/&gt;&lt;wsp:rsid wsp:val=&quot;02B05570&quot;/&gt;&lt;wsp:rsid wsp:val=&quot;02B3575D&quot;/&gt;&lt;wsp:rsid wsp:val=&quot;02CB08C5&quot;/&gt;&lt;wsp:rsid wsp:val=&quot;02F83CF3&quot;/&gt;&lt;wsp:rsid wsp:val=&quot;02FA1C63&quot;/&gt;&lt;wsp:rsid wsp:val=&quot;031D2E8B&quot;/&gt;&lt;wsp:rsid wsp:val=&quot;032378EB&quot;/&gt;&lt;wsp:rsid wsp:val=&quot;03587AFD&quot;/&gt;&lt;wsp:rsid wsp:val=&quot;035D43EA&quot;/&gt;&lt;wsp:rsid wsp:val=&quot;036822DF&quot;/&gt;&lt;wsp:rsid wsp:val=&quot;037A7565&quot;/&gt;&lt;wsp:rsid wsp:val=&quot;037C37B6&quot;/&gt;&lt;wsp:rsid wsp:val=&quot;03985759&quot;/&gt;&lt;wsp:rsid wsp:val=&quot;03A57FDD&quot;/&gt;&lt;wsp:rsid wsp:val=&quot;03B46949&quot;/&gt;&lt;wsp:rsid wsp:val=&quot;03B601CC&quot;/&gt;&lt;wsp:rsid wsp:val=&quot;03B86D13&quot;/&gt;&lt;wsp:rsid wsp:val=&quot;03BE152A&quot;/&gt;&lt;wsp:rsid wsp:val=&quot;03CB31F5&quot;/&gt;&lt;wsp:rsid wsp:val=&quot;03D81ECC&quot;/&gt;&lt;wsp:rsid wsp:val=&quot;03E8020D&quot;/&gt;&lt;wsp:rsid wsp:val=&quot;03EB4421&quot;/&gt;&lt;wsp:rsid wsp:val=&quot;03F30C98&quot;/&gt;&lt;wsp:rsid wsp:val=&quot;043428F5&quot;/&gt;&lt;wsp:rsid wsp:val=&quot;043E3ECA&quot;/&gt;&lt;wsp:rsid wsp:val=&quot;04715444&quot;/&gt;&lt;wsp:rsid wsp:val=&quot;04864EF6&quot;/&gt;&lt;wsp:rsid wsp:val=&quot;049A6C7F&quot;/&gt;&lt;wsp:rsid wsp:val=&quot;04A81473&quot;/&gt;&lt;wsp:rsid wsp:val=&quot;04B664A0&quot;/&gt;&lt;wsp:rsid wsp:val=&quot;04C305D0&quot;/&gt;&lt;wsp:rsid wsp:val=&quot;04D307EF&quot;/&gt;&lt;wsp:rsid wsp:val=&quot;04F642A2&quot;/&gt;&lt;wsp:rsid wsp:val=&quot;04FC1B32&quot;/&gt;&lt;wsp:rsid wsp:val=&quot;05101CB6&quot;/&gt;&lt;wsp:rsid wsp:val=&quot;052C10F7&quot;/&gt;&lt;wsp:rsid wsp:val=&quot;054F208C&quot;/&gt;&lt;wsp:rsid wsp:val=&quot;055512A6&quot;/&gt;&lt;wsp:rsid wsp:val=&quot;05670527&quot;/&gt;&lt;wsp:rsid wsp:val=&quot;05712F2F&quot;/&gt;&lt;wsp:rsid wsp:val=&quot;05741A01&quot;/&gt;&lt;wsp:rsid wsp:val=&quot;05821442&quot;/&gt;&lt;wsp:rsid wsp:val=&quot;05853CC9&quot;/&gt;&lt;wsp:rsid wsp:val=&quot;05881FAA&quot;/&gt;&lt;wsp:rsid wsp:val=&quot;058A75AB&quot;/&gt;&lt;wsp:rsid wsp:val=&quot;05A101AC&quot;/&gt;&lt;wsp:rsid wsp:val=&quot;05B955E3&quot;/&gt;&lt;wsp:rsid wsp:val=&quot;05BC4CD0&quot;/&gt;&lt;wsp:rsid wsp:val=&quot;05D52902&quot;/&gt;&lt;wsp:rsid wsp:val=&quot;05DC6704&quot;/&gt;&lt;wsp:rsid wsp:val=&quot;063C2B68&quot;/&gt;&lt;wsp:rsid wsp:val=&quot;065108BA&quot;/&gt;&lt;wsp:rsid wsp:val=&quot;06785C79&quot;/&gt;&lt;wsp:rsid wsp:val=&quot;069A2A17&quot;/&gt;&lt;wsp:rsid wsp:val=&quot;06A35961&quot;/&gt;&lt;wsp:rsid wsp:val=&quot;06C80FE2&quot;/&gt;&lt;wsp:rsid wsp:val=&quot;06F647E4&quot;/&gt;&lt;wsp:rsid wsp:val=&quot;07041C42&quot;/&gt;&lt;wsp:rsid wsp:val=&quot;071E3178&quot;/&gt;&lt;wsp:rsid wsp:val=&quot;0746040F&quot;/&gt;&lt;wsp:rsid wsp:val=&quot;07550736&quot;/&gt;&lt;wsp:rsid wsp:val=&quot;076624AB&quot;/&gt;&lt;wsp:rsid wsp:val=&quot;077475A6&quot;/&gt;&lt;wsp:rsid wsp:val=&quot;077A1AD3&quot;/&gt;&lt;wsp:rsid wsp:val=&quot;0783258B&quot;/&gt;&lt;wsp:rsid wsp:val=&quot;07BC5ECC&quot;/&gt;&lt;wsp:rsid wsp:val=&quot;07E45595&quot;/&gt;&lt;wsp:rsid wsp:val=&quot;08110D4B&quot;/&gt;&lt;wsp:rsid wsp:val=&quot;08153BBB&quot;/&gt;&lt;wsp:rsid wsp:val=&quot;08271EE0&quot;/&gt;&lt;wsp:rsid wsp:val=&quot;08317C80&quot;/&gt;&lt;wsp:rsid wsp:val=&quot;08463407&quot;/&gt;&lt;wsp:rsid wsp:val=&quot;087010AC&quot;/&gt;&lt;wsp:rsid wsp:val=&quot;08731BC4&quot;/&gt;&lt;wsp:rsid wsp:val=&quot;087468C8&quot;/&gt;&lt;wsp:rsid wsp:val=&quot;0885251F&quot;/&gt;&lt;wsp:rsid wsp:val=&quot;088E12B0&quot;/&gt;&lt;wsp:rsid wsp:val=&quot;08AF6658&quot;/&gt;&lt;wsp:rsid wsp:val=&quot;08B719D4&quot;/&gt;&lt;wsp:rsid wsp:val=&quot;08E033B1&quot;/&gt;&lt;wsp:rsid wsp:val=&quot;08FD3143&quot;/&gt;&lt;wsp:rsid wsp:val=&quot;09020445&quot;/&gt;&lt;wsp:rsid wsp:val=&quot;090617B9&quot;/&gt;&lt;wsp:rsid wsp:val=&quot;090E3DB5&quot;/&gt;&lt;wsp:rsid wsp:val=&quot;09380EFC&quot;/&gt;&lt;wsp:rsid wsp:val=&quot;095F3EC4&quot;/&gt;&lt;wsp:rsid wsp:val=&quot;096D5EBA&quot;/&gt;&lt;wsp:rsid wsp:val=&quot;09717D75&quot;/&gt;&lt;wsp:rsid wsp:val=&quot;09A050BA&quot;/&gt;&lt;wsp:rsid wsp:val=&quot;09AA6E0E&quot;/&gt;&lt;wsp:rsid wsp:val=&quot;09AB6F1C&quot;/&gt;&lt;wsp:rsid wsp:val=&quot;09BA1875&quot;/&gt;&lt;wsp:rsid wsp:val=&quot;09D24F84&quot;/&gt;&lt;wsp:rsid wsp:val=&quot;09E03B9A&quot;/&gt;&lt;wsp:rsid wsp:val=&quot;09E838C4&quot;/&gt;&lt;wsp:rsid wsp:val=&quot;09F75B31&quot;/&gt;&lt;wsp:rsid wsp:val=&quot;09FB30FA&quot;/&gt;&lt;wsp:rsid wsp:val=&quot;09FD58A2&quot;/&gt;&lt;wsp:rsid wsp:val=&quot;0A026632&quot;/&gt;&lt;wsp:rsid wsp:val=&quot;0A273218&quot;/&gt;&lt;wsp:rsid wsp:val=&quot;0A604117&quot;/&gt;&lt;wsp:rsid wsp:val=&quot;0A705545&quot;/&gt;&lt;wsp:rsid wsp:val=&quot;0A8165AA&quot;/&gt;&lt;wsp:rsid wsp:val=&quot;0A8B7334&quot;/&gt;&lt;wsp:rsid wsp:val=&quot;0A9C0145&quot;/&gt;&lt;wsp:rsid wsp:val=&quot;0AA766E3&quot;/&gt;&lt;wsp:rsid wsp:val=&quot;0AAF4BA1&quot;/&gt;&lt;wsp:rsid wsp:val=&quot;0ACB7008&quot;/&gt;&lt;wsp:rsid wsp:val=&quot;0AD21CFD&quot;/&gt;&lt;wsp:rsid wsp:val=&quot;0AD878F9&quot;/&gt;&lt;wsp:rsid wsp:val=&quot;0AD93EE0&quot;/&gt;&lt;wsp:rsid wsp:val=&quot;0AF339CE&quot;/&gt;&lt;wsp:rsid wsp:val=&quot;0AFB3398&quot;/&gt;&lt;wsp:rsid wsp:val=&quot;0AFF2DB1&quot;/&gt;&lt;wsp:rsid wsp:val=&quot;0B253616&quot;/&gt;&lt;wsp:rsid wsp:val=&quot;0B2C4D65&quot;/&gt;&lt;wsp:rsid wsp:val=&quot;0B2D6220&quot;/&gt;&lt;wsp:rsid wsp:val=&quot;0B402297&quot;/&gt;&lt;wsp:rsid wsp:val=&quot;0B5D6CA0&quot;/&gt;&lt;wsp:rsid wsp:val=&quot;0B676E89&quot;/&gt;&lt;wsp:rsid wsp:val=&quot;0B6C05A1&quot;/&gt;&lt;wsp:rsid wsp:val=&quot;0B810497&quot;/&gt;&lt;wsp:rsid wsp:val=&quot;0B815A74&quot;/&gt;&lt;wsp:rsid wsp:val=&quot;0B980DF9&quot;/&gt;&lt;wsp:rsid wsp:val=&quot;0BA81461&quot;/&gt;&lt;wsp:rsid wsp:val=&quot;0BC45FF7&quot;/&gt;&lt;wsp:rsid wsp:val=&quot;0BC74B65&quot;/&gt;&lt;wsp:rsid wsp:val=&quot;0BD32A25&quot;/&gt;&lt;wsp:rsid wsp:val=&quot;0BDA1356&quot;/&gt;&lt;wsp:rsid wsp:val=&quot;0BDB3C5E&quot;/&gt;&lt;wsp:rsid wsp:val=&quot;0BDF5C98&quot;/&gt;&lt;wsp:rsid wsp:val=&quot;0BE468E8&quot;/&gt;&lt;wsp:rsid wsp:val=&quot;0BF24728&quot;/&gt;&lt;wsp:rsid wsp:val=&quot;0BFE2F75&quot;/&gt;&lt;wsp:rsid wsp:val=&quot;0C1366BE&quot;/&gt;&lt;wsp:rsid wsp:val=&quot;0C291679&quot;/&gt;&lt;wsp:rsid wsp:val=&quot;0C2B3515&quot;/&gt;&lt;wsp:rsid wsp:val=&quot;0C4B3872&quot;/&gt;&lt;wsp:rsid wsp:val=&quot;0C7901E6&quot;/&gt;&lt;wsp:rsid wsp:val=&quot;0C874E31&quot;/&gt;&lt;wsp:rsid wsp:val=&quot;0C8D1B83&quot;/&gt;&lt;wsp:rsid wsp:val=&quot;0C96103A&quot;/&gt;&lt;wsp:rsid wsp:val=&quot;0CA46BE1&quot;/&gt;&lt;wsp:rsid wsp:val=&quot;0CA46C1F&quot;/&gt;&lt;wsp:rsid wsp:val=&quot;0CC65349&quot;/&gt;&lt;wsp:rsid wsp:val=&quot;0CD37188&quot;/&gt;&lt;wsp:rsid wsp:val=&quot;0CE27273&quot;/&gt;&lt;wsp:rsid wsp:val=&quot;0CF56A1F&quot;/&gt;&lt;wsp:rsid wsp:val=&quot;0D0D0C60&quot;/&gt;&lt;wsp:rsid wsp:val=&quot;0D2F29AB&quot;/&gt;&lt;wsp:rsid wsp:val=&quot;0D5E2E35&quot;/&gt;&lt;wsp:rsid wsp:val=&quot;0D8415A0&quot;/&gt;&lt;wsp:rsid wsp:val=&quot;0D893220&quot;/&gt;&lt;wsp:rsid wsp:val=&quot;0D8D0E80&quot;/&gt;&lt;wsp:rsid wsp:val=&quot;0DB4550B&quot;/&gt;&lt;wsp:rsid wsp:val=&quot;0DC172C9&quot;/&gt;&lt;wsp:rsid wsp:val=&quot;0DD50D48&quot;/&gt;&lt;wsp:rsid wsp:val=&quot;0DDC679D&quot;/&gt;&lt;wsp:rsid wsp:val=&quot;0E2E2735&quot;/&gt;&lt;wsp:rsid wsp:val=&quot;0E3E5687&quot;/&gt;&lt;wsp:rsid wsp:val=&quot;0E4B57A3&quot;/&gt;&lt;wsp:rsid wsp:val=&quot;0E5637A5&quot;/&gt;&lt;wsp:rsid wsp:val=&quot;0E5B1950&quot;/&gt;&lt;wsp:rsid wsp:val=&quot;0E6F07B9&quot;/&gt;&lt;wsp:rsid wsp:val=&quot;0E7200C4&quot;/&gt;&lt;wsp:rsid wsp:val=&quot;0EA00C2D&quot;/&gt;&lt;wsp:rsid wsp:val=&quot;0EB04406&quot;/&gt;&lt;wsp:rsid wsp:val=&quot;0EB2671A&quot;/&gt;&lt;wsp:rsid wsp:val=&quot;0EBC51B1&quot;/&gt;&lt;wsp:rsid wsp:val=&quot;0EC74083&quot;/&gt;&lt;wsp:rsid wsp:val=&quot;0ED26AFC&quot;/&gt;&lt;wsp:rsid wsp:val=&quot;0ED61D5A&quot;/&gt;&lt;wsp:rsid wsp:val=&quot;0EF70C36&quot;/&gt;&lt;wsp:rsid wsp:val=&quot;0EF86E8D&quot;/&gt;&lt;wsp:rsid wsp:val=&quot;0F043DCC&quot;/&gt;&lt;wsp:rsid wsp:val=&quot;0F130AD7&quot;/&gt;&lt;wsp:rsid wsp:val=&quot;0F5A0D44&quot;/&gt;&lt;wsp:rsid wsp:val=&quot;0F770058&quot;/&gt;&lt;wsp:rsid wsp:val=&quot;0F965A1B&quot;/&gt;&lt;wsp:rsid wsp:val=&quot;0FDD57A6&quot;/&gt;&lt;wsp:rsid wsp:val=&quot;0FFF0A44&quot;/&gt;&lt;wsp:rsid wsp:val=&quot;10122E9E&quot;/&gt;&lt;wsp:rsid wsp:val=&quot;10315193&quot;/&gt;&lt;wsp:rsid wsp:val=&quot;10355DD8&quot;/&gt;&lt;wsp:rsid wsp:val=&quot;103A33E6&quot;/&gt;&lt;wsp:rsid wsp:val=&quot;10410E8E&quot;/&gt;&lt;wsp:rsid wsp:val=&quot;10457338&quot;/&gt;&lt;wsp:rsid wsp:val=&quot;104A60E5&quot;/&gt;&lt;wsp:rsid wsp:val=&quot;104F6A33&quot;/&gt;&lt;wsp:rsid wsp:val=&quot;105503E6&quot;/&gt;&lt;wsp:rsid wsp:val=&quot;10631AA2&quot;/&gt;&lt;wsp:rsid wsp:val=&quot;108C0DF2&quot;/&gt;&lt;wsp:rsid wsp:val=&quot;108D5BC6&quot;/&gt;&lt;wsp:rsid wsp:val=&quot;10A55728&quot;/&gt;&lt;wsp:rsid wsp:val=&quot;10CD4ADF&quot;/&gt;&lt;wsp:rsid wsp:val=&quot;10E93D3A&quot;/&gt;&lt;wsp:rsid wsp:val=&quot;10F108BA&quot;/&gt;&lt;wsp:rsid wsp:val=&quot;10F9155B&quot;/&gt;&lt;wsp:rsid wsp:val=&quot;11274B35&quot;/&gt;&lt;wsp:rsid wsp:val=&quot;11327CE4&quot;/&gt;&lt;wsp:rsid wsp:val=&quot;113F04DF&quot;/&gt;&lt;wsp:rsid wsp:val=&quot;11482C18&quot;/&gt;&lt;wsp:rsid wsp:val=&quot;11544F30&quot;/&gt;&lt;wsp:rsid wsp:val=&quot;1169501C&quot;/&gt;&lt;wsp:rsid wsp:val=&quot;11767D5F&quot;/&gt;&lt;wsp:rsid wsp:val=&quot;119235EA&quot;/&gt;&lt;wsp:rsid wsp:val=&quot;11AB45A9&quot;/&gt;&lt;wsp:rsid wsp:val=&quot;11B233B6&quot;/&gt;&lt;wsp:rsid wsp:val=&quot;11D5628C&quot;/&gt;&lt;wsp:rsid wsp:val=&quot;12050491&quot;/&gt;&lt;wsp:rsid wsp:val=&quot;12105B25&quot;/&gt;&lt;wsp:rsid wsp:val=&quot;121325A0&quot;/&gt;&lt;wsp:rsid wsp:val=&quot;12136B6E&quot;/&gt;&lt;wsp:rsid wsp:val=&quot;121E7A3D&quot;/&gt;&lt;wsp:rsid wsp:val=&quot;122A24A9&quot;/&gt;&lt;wsp:rsid wsp:val=&quot;123D2FF3&quot;/&gt;&lt;wsp:rsid wsp:val=&quot;126636AE&quot;/&gt;&lt;wsp:rsid wsp:val=&quot;1269084A&quot;/&gt;&lt;wsp:rsid wsp:val=&quot;126B5F05&quot;/&gt;&lt;wsp:rsid wsp:val=&quot;12773057&quot;/&gt;&lt;wsp:rsid wsp:val=&quot;12865094&quot;/&gt;&lt;wsp:rsid wsp:val=&quot;128D5AFB&quot;/&gt;&lt;wsp:rsid wsp:val=&quot;12992C57&quot;/&gt;&lt;wsp:rsid wsp:val=&quot;12995FE4&quot;/&gt;&lt;wsp:rsid wsp:val=&quot;12A415F1&quot;/&gt;&lt;wsp:rsid wsp:val=&quot;12C123FA&quot;/&gt;&lt;wsp:rsid wsp:val=&quot;12C54973&quot;/&gt;&lt;wsp:rsid wsp:val=&quot;12C760B7&quot;/&gt;&lt;wsp:rsid wsp:val=&quot;12F3594C&quot;/&gt;&lt;wsp:rsid wsp:val=&quot;12FA3CDA&quot;/&gt;&lt;wsp:rsid wsp:val=&quot;12FF62B4&quot;/&gt;&lt;wsp:rsid wsp:val=&quot;13020CC3&quot;/&gt;&lt;wsp:rsid wsp:val=&quot;13143949&quot;/&gt;&lt;wsp:rsid wsp:val=&quot;133F359A&quot;/&gt;&lt;wsp:rsid wsp:val=&quot;133F4E2F&quot;/&gt;&lt;wsp:rsid wsp:val=&quot;135F45A9&quot;/&gt;&lt;wsp:rsid wsp:val=&quot;13634902&quot;/&gt;&lt;wsp:rsid wsp:val=&quot;1367610C&quot;/&gt;&lt;wsp:rsid wsp:val=&quot;136853C2&quot;/&gt;&lt;wsp:rsid wsp:val=&quot;136B2A57&quot;/&gt;&lt;wsp:rsid wsp:val=&quot;137E6553&quot;/&gt;&lt;wsp:rsid wsp:val=&quot;139B14DE&quot;/&gt;&lt;wsp:rsid wsp:val=&quot;13BD3353&quot;/&gt;&lt;wsp:rsid wsp:val=&quot;13BE5C75&quot;/&gt;&lt;wsp:rsid wsp:val=&quot;13C72FD8&quot;/&gt;&lt;wsp:rsid wsp:val=&quot;13C75798&quot;/&gt;&lt;wsp:rsid wsp:val=&quot;13E10C57&quot;/&gt;&lt;wsp:rsid wsp:val=&quot;13E731F1&quot;/&gt;&lt;wsp:rsid wsp:val=&quot;13ED34B2&quot;/&gt;&lt;wsp:rsid wsp:val=&quot;13FA55A5&quot;/&gt;&lt;wsp:rsid wsp:val=&quot;14060CF9&quot;/&gt;&lt;wsp:rsid wsp:val=&quot;14134D07&quot;/&gt;&lt;wsp:rsid wsp:val=&quot;142206F2&quot;/&gt;&lt;wsp:rsid wsp:val=&quot;14237A47&quot;/&gt;&lt;wsp:rsid wsp:val=&quot;142545B4&quot;/&gt;&lt;wsp:rsid wsp:val=&quot;142A6D85&quot;/&gt;&lt;wsp:rsid wsp:val=&quot;14317C39&quot;/&gt;&lt;wsp:rsid wsp:val=&quot;14324B43&quot;/&gt;&lt;wsp:rsid wsp:val=&quot;14342983&quot;/&gt;&lt;wsp:rsid wsp:val=&quot;143B4A0B&quot;/&gt;&lt;wsp:rsid wsp:val=&quot;14776288&quot;/&gt;&lt;wsp:rsid wsp:val=&quot;14803A99&quot;/&gt;&lt;wsp:rsid wsp:val=&quot;14A52837&quot;/&gt;&lt;wsp:rsid wsp:val=&quot;14A96297&quot;/&gt;&lt;wsp:rsid wsp:val=&quot;14C34B8B&quot;/&gt;&lt;wsp:rsid wsp:val=&quot;14C7408C&quot;/&gt;&lt;wsp:rsid wsp:val=&quot;14F52558&quot;/&gt;&lt;wsp:rsid wsp:val=&quot;150C6EB1&quot;/&gt;&lt;wsp:rsid wsp:val=&quot;157C6BEC&quot;/&gt;&lt;wsp:rsid wsp:val=&quot;158372F5&quot;/&gt;&lt;wsp:rsid wsp:val=&quot;15860CA6&quot;/&gt;&lt;wsp:rsid wsp:val=&quot;158A6A26&quot;/&gt;&lt;wsp:rsid wsp:val=&quot;15972D7F&quot;/&gt;&lt;wsp:rsid wsp:val=&quot;15A62D35&quot;/&gt;&lt;wsp:rsid wsp:val=&quot;15D216CA&quot;/&gt;&lt;wsp:rsid wsp:val=&quot;15E21BE0&quot;/&gt;&lt;wsp:rsid wsp:val=&quot;15E35FC4&quot;/&gt;&lt;wsp:rsid wsp:val=&quot;15E95798&quot;/&gt;&lt;wsp:rsid wsp:val=&quot;15EA0A61&quot;/&gt;&lt;wsp:rsid wsp:val=&quot;15F12924&quot;/&gt;&lt;wsp:rsid wsp:val=&quot;160740E5&quot;/&gt;&lt;wsp:rsid wsp:val=&quot;16116867&quot;/&gt;&lt;wsp:rsid wsp:val=&quot;16164225&quot;/&gt;&lt;wsp:rsid wsp:val=&quot;161D3C1B&quot;/&gt;&lt;wsp:rsid wsp:val=&quot;1623506F&quot;/&gt;&lt;wsp:rsid wsp:val=&quot;16321981&quot;/&gt;&lt;wsp:rsid wsp:val=&quot;1649742C&quot;/&gt;&lt;wsp:rsid wsp:val=&quot;164D7932&quot;/&gt;&lt;wsp:rsid wsp:val=&quot;16631A48&quot;/&gt;&lt;wsp:rsid wsp:val=&quot;16635A35&quot;/&gt;&lt;wsp:rsid wsp:val=&quot;16747E84&quot;/&gt;&lt;wsp:rsid wsp:val=&quot;16831196&quot;/&gt;&lt;wsp:rsid wsp:val=&quot;16982D0E&quot;/&gt;&lt;wsp:rsid wsp:val=&quot;16A04D8E&quot;/&gt;&lt;wsp:rsid wsp:val=&quot;16AE258A&quot;/&gt;&lt;wsp:rsid wsp:val=&quot;16C24DD6&quot;/&gt;&lt;wsp:rsid wsp:val=&quot;16D62F12&quot;/&gt;&lt;wsp:rsid wsp:val=&quot;171C6F6F&quot;/&gt;&lt;wsp:rsid wsp:val=&quot;172F5C6D&quot;/&gt;&lt;wsp:rsid wsp:val=&quot;17374334&quot;/&gt;&lt;wsp:rsid wsp:val=&quot;176D3891&quot;/&gt;&lt;wsp:rsid wsp:val=&quot;177975C0&quot;/&gt;&lt;wsp:rsid wsp:val=&quot;177B666D&quot;/&gt;&lt;wsp:rsid wsp:val=&quot;17851F25&quot;/&gt;&lt;wsp:rsid wsp:val=&quot;17952D6C&quot;/&gt;&lt;wsp:rsid wsp:val=&quot;17A40864&quot;/&gt;&lt;wsp:rsid wsp:val=&quot;17BE4EEA&quot;/&gt;&lt;wsp:rsid wsp:val=&quot;17C24AA1&quot;/&gt;&lt;wsp:rsid wsp:val=&quot;17E838FB&quot;/&gt;&lt;wsp:rsid wsp:val=&quot;17F813DC&quot;/&gt;&lt;wsp:rsid wsp:val=&quot;17FF6828&quot;/&gt;&lt;wsp:rsid wsp:val=&quot;18023748&quot;/&gt;&lt;wsp:rsid wsp:val=&quot;18064C44&quot;/&gt;&lt;wsp:rsid wsp:val=&quot;180B0A51&quot;/&gt;&lt;wsp:rsid wsp:val=&quot;182A74EA&quot;/&gt;&lt;wsp:rsid wsp:val=&quot;183743B9&quot;/&gt;&lt;wsp:rsid wsp:val=&quot;183E142E&quot;/&gt;&lt;wsp:rsid wsp:val=&quot;184A72C3&quot;/&gt;&lt;wsp:rsid wsp:val=&quot;18642C42&quot;/&gt;&lt;wsp:rsid wsp:val=&quot;187800D2&quot;/&gt;&lt;wsp:rsid wsp:val=&quot;18792D0F&quot;/&gt;&lt;wsp:rsid wsp:val=&quot;187F06A6&quot;/&gt;&lt;wsp:rsid wsp:val=&quot;188105F0&quot;/&gt;&lt;wsp:rsid wsp:val=&quot;188300BA&quot;/&gt;&lt;wsp:rsid wsp:val=&quot;18BD1F81&quot;/&gt;&lt;wsp:rsid wsp:val=&quot;18CF38E3&quot;/&gt;&lt;wsp:rsid wsp:val=&quot;18ED58D9&quot;/&gt;&lt;wsp:rsid wsp:val=&quot;18FC3382&quot;/&gt;&lt;wsp:rsid wsp:val=&quot;194508C9&quot;/&gt;&lt;wsp:rsid wsp:val=&quot;19465ADC&quot;/&gt;&lt;wsp:rsid wsp:val=&quot;19491560&quot;/&gt;&lt;wsp:rsid wsp:val=&quot;195B7DE8&quot;/&gt;&lt;wsp:rsid wsp:val=&quot;197077DA&quot;/&gt;&lt;wsp:rsid wsp:val=&quot;198772D1&quot;/&gt;&lt;wsp:rsid wsp:val=&quot;199046D3&quot;/&gt;&lt;wsp:rsid wsp:val=&quot;199F4ECE&quot;/&gt;&lt;wsp:rsid wsp:val=&quot;19B93B28&quot;/&gt;&lt;wsp:rsid wsp:val=&quot;19D144AB&quot;/&gt;&lt;wsp:rsid wsp:val=&quot;1A075AD8&quot;/&gt;&lt;wsp:rsid wsp:val=&quot;1A1D21BC&quot;/&gt;&lt;wsp:rsid wsp:val=&quot;1A1E46C8&quot;/&gt;&lt;wsp:rsid wsp:val=&quot;1A265A2E&quot;/&gt;&lt;wsp:rsid wsp:val=&quot;1A60773C&quot;/&gt;&lt;wsp:rsid wsp:val=&quot;1A6359C6&quot;/&gt;&lt;wsp:rsid wsp:val=&quot;1A676DEE&quot;/&gt;&lt;wsp:rsid wsp:val=&quot;1A775CB8&quot;/&gt;&lt;wsp:rsid wsp:val=&quot;1A901225&quot;/&gt;&lt;wsp:rsid wsp:val=&quot;1A9A42D8&quot;/&gt;&lt;wsp:rsid wsp:val=&quot;1AC87969&quot;/&gt;&lt;wsp:rsid wsp:val=&quot;1AD44A6B&quot;/&gt;&lt;wsp:rsid wsp:val=&quot;1ADC6F46&quot;/&gt;&lt;wsp:rsid wsp:val=&quot;1AE10E11&quot;/&gt;&lt;wsp:rsid wsp:val=&quot;1AEC0D75&quot;/&gt;&lt;wsp:rsid wsp:val=&quot;1AF6049B&quot;/&gt;&lt;wsp:rsid wsp:val=&quot;1B4263FF&quot;/&gt;&lt;wsp:rsid wsp:val=&quot;1B461204&quot;/&gt;&lt;wsp:rsid wsp:val=&quot;1B4C3739&quot;/&gt;&lt;wsp:rsid wsp:val=&quot;1B4E5C17&quot;/&gt;&lt;wsp:rsid wsp:val=&quot;1B645F8A&quot;/&gt;&lt;wsp:rsid wsp:val=&quot;1B670803&quot;/&gt;&lt;wsp:rsid wsp:val=&quot;1B684F7D&quot;/&gt;&lt;wsp:rsid wsp:val=&quot;1B756CA1&quot;/&gt;&lt;wsp:rsid wsp:val=&quot;1B945888&quot;/&gt;&lt;wsp:rsid wsp:val=&quot;1B98642F&quot;/&gt;&lt;wsp:rsid wsp:val=&quot;1BA3228F&quot;/&gt;&lt;wsp:rsid wsp:val=&quot;1BA414E7&quot;/&gt;&lt;wsp:rsid wsp:val=&quot;1BB86277&quot;/&gt;&lt;wsp:rsid wsp:val=&quot;1BC26C61&quot;/&gt;&lt;wsp:rsid wsp:val=&quot;1BD04603&quot;/&gt;&lt;wsp:rsid wsp:val=&quot;1BEB7A0B&quot;/&gt;&lt;wsp:rsid wsp:val=&quot;1BF17464&quot;/&gt;&lt;wsp:rsid wsp:val=&quot;1C034863&quot;/&gt;&lt;wsp:rsid wsp:val=&quot;1C0453EC&quot;/&gt;&lt;wsp:rsid wsp:val=&quot;1C132AFD&quot;/&gt;&lt;wsp:rsid wsp:val=&quot;1C351490&quot;/&gt;&lt;wsp:rsid wsp:val=&quot;1C6B61F1&quot;/&gt;&lt;wsp:rsid wsp:val=&quot;1C6E7A0F&quot;/&gt;&lt;wsp:rsid wsp:val=&quot;1C846076&quot;/&gt;&lt;wsp:rsid wsp:val=&quot;1C9F4105&quot;/&gt;&lt;wsp:rsid wsp:val=&quot;1CA95861&quot;/&gt;&lt;wsp:rsid wsp:val=&quot;1CB143D2&quot;/&gt;&lt;wsp:rsid wsp:val=&quot;1CF73EBE&quot;/&gt;&lt;wsp:rsid wsp:val=&quot;1D0578FE&quot;/&gt;&lt;wsp:rsid wsp:val=&quot;1D29148D&quot;/&gt;&lt;wsp:rsid wsp:val=&quot;1D432AB8&quot;/&gt;&lt;wsp:rsid wsp:val=&quot;1D51262C&quot;/&gt;&lt;wsp:rsid wsp:val=&quot;1D6255AA&quot;/&gt;&lt;wsp:rsid wsp:val=&quot;1D64011A&quot;/&gt;&lt;wsp:rsid wsp:val=&quot;1D9C6A2E&quot;/&gt;&lt;wsp:rsid wsp:val=&quot;1DA03B5E&quot;/&gt;&lt;wsp:rsid wsp:val=&quot;1DA27C9B&quot;/&gt;&lt;wsp:rsid wsp:val=&quot;1DAF5805&quot;/&gt;&lt;wsp:rsid wsp:val=&quot;1DAF684F&quot;/&gt;&lt;wsp:rsid wsp:val=&quot;1DB93717&quot;/&gt;&lt;wsp:rsid wsp:val=&quot;1DFE6B21&quot;/&gt;&lt;wsp:rsid wsp:val=&quot;1E043612&quot;/&gt;&lt;wsp:rsid wsp:val=&quot;1E10690F&quot;/&gt;&lt;wsp:rsid wsp:val=&quot;1E123265&quot;/&gt;&lt;wsp:rsid wsp:val=&quot;1E266785&quot;/&gt;&lt;wsp:rsid wsp:val=&quot;1E28741E&quot;/&gt;&lt;wsp:rsid wsp:val=&quot;1E29509B&quot;/&gt;&lt;wsp:rsid wsp:val=&quot;1E3E23A3&quot;/&gt;&lt;wsp:rsid wsp:val=&quot;1E472952&quot;/&gt;&lt;wsp:rsid wsp:val=&quot;1E5170B4&quot;/&gt;&lt;wsp:rsid wsp:val=&quot;1E700DAA&quot;/&gt;&lt;wsp:rsid wsp:val=&quot;1E8415C2&quot;/&gt;&lt;wsp:rsid wsp:val=&quot;1E87701D&quot;/&gt;&lt;wsp:rsid wsp:val=&quot;1EC31363&quot;/&gt;&lt;wsp:rsid wsp:val=&quot;1ECA143D&quot;/&gt;&lt;wsp:rsid wsp:val=&quot;1ECC23FB&quot;/&gt;&lt;wsp:rsid wsp:val=&quot;1ED413FF&quot;/&gt;&lt;wsp:rsid wsp:val=&quot;1EEA37F3&quot;/&gt;&lt;wsp:rsid wsp:val=&quot;1EEE032F&quot;/&gt;&lt;wsp:rsid wsp:val=&quot;1EF02400&quot;/&gt;&lt;wsp:rsid wsp:val=&quot;1EF05CF8&quot;/&gt;&lt;wsp:rsid wsp:val=&quot;1EF845D9&quot;/&gt;&lt;wsp:rsid wsp:val=&quot;1EFE2D80&quot;/&gt;&lt;wsp:rsid wsp:val=&quot;1F13667D&quot;/&gt;&lt;wsp:rsid wsp:val=&quot;1F190B46&quot;/&gt;&lt;wsp:rsid wsp:val=&quot;1F1D57F8&quot;/&gt;&lt;wsp:rsid wsp:val=&quot;1F2B799E&quot;/&gt;&lt;wsp:rsid wsp:val=&quot;1F3142A6&quot;/&gt;&lt;wsp:rsid wsp:val=&quot;1F4F4CB4&quot;/&gt;&lt;wsp:rsid wsp:val=&quot;1F616E86&quot;/&gt;&lt;wsp:rsid wsp:val=&quot;1F9411D2&quot;/&gt;&lt;wsp:rsid wsp:val=&quot;1FC71057&quot;/&gt;&lt;wsp:rsid wsp:val=&quot;1FD31F29&quot;/&gt;&lt;wsp:rsid wsp:val=&quot;1FE5495A&quot;/&gt;&lt;wsp:rsid wsp:val=&quot;20153765&quot;/&gt;&lt;wsp:rsid wsp:val=&quot;202D61A8&quot;/&gt;&lt;wsp:rsid wsp:val=&quot;20392F83&quot;/&gt;&lt;wsp:rsid wsp:val=&quot;204E59C2&quot;/&gt;&lt;wsp:rsid wsp:val=&quot;20530765&quot;/&gt;&lt;wsp:rsid wsp:val=&quot;207A0373&quot;/&gt;&lt;wsp:rsid wsp:val=&quot;208520A4&quot;/&gt;&lt;wsp:rsid wsp:val=&quot;208D263F&quot;/&gt;&lt;wsp:rsid wsp:val=&quot;208E2EEC&quot;/&gt;&lt;wsp:rsid wsp:val=&quot;209E30D7&quot;/&gt;&lt;wsp:rsid wsp:val=&quot;20B43C3B&quot;/&gt;&lt;wsp:rsid wsp:val=&quot;20D926EC&quot;/&gt;&lt;wsp:rsid wsp:val=&quot;20E25F0C&quot;/&gt;&lt;wsp:rsid wsp:val=&quot;211B0D73&quot;/&gt;&lt;wsp:rsid wsp:val=&quot;212A1AF5&quot;/&gt;&lt;wsp:rsid wsp:val=&quot;215A67DE&quot;/&gt;&lt;wsp:rsid wsp:val=&quot;2161064D&quot;/&gt;&lt;wsp:rsid wsp:val=&quot;21BA728B&quot;/&gt;&lt;wsp:rsid wsp:val=&quot;220D56F4&quot;/&gt;&lt;wsp:rsid wsp:val=&quot;22200DB1&quot;/&gt;&lt;wsp:rsid wsp:val=&quot;222D0307&quot;/&gt;&lt;wsp:rsid wsp:val=&quot;22313A83&quot;/&gt;&lt;wsp:rsid wsp:val=&quot;223647CB&quot;/&gt;&lt;wsp:rsid wsp:val=&quot;2263568D&quot;/&gt;&lt;wsp:rsid wsp:val=&quot;226B4413&quot;/&gt;&lt;wsp:rsid wsp:val=&quot;22870B8C&quot;/&gt;&lt;wsp:rsid wsp:val=&quot;228D7CD5&quot;/&gt;&lt;wsp:rsid wsp:val=&quot;229F0699&quot;/&gt;&lt;wsp:rsid wsp:val=&quot;22A56322&quot;/&gt;&lt;wsp:rsid wsp:val=&quot;22B73A52&quot;/&gt;&lt;wsp:rsid wsp:val=&quot;22B81003&quot;/&gt;&lt;wsp:rsid wsp:val=&quot;22BA7697&quot;/&gt;&lt;wsp:rsid wsp:val=&quot;22D34CEB&quot;/&gt;&lt;wsp:rsid wsp:val=&quot;22E8460D&quot;/&gt;&lt;wsp:rsid wsp:val=&quot;22EE59FD&quot;/&gt;&lt;wsp:rsid wsp:val=&quot;22F70528&quot;/&gt;&lt;wsp:rsid wsp:val=&quot;2301087E&quot;/&gt;&lt;wsp:rsid wsp:val=&quot;232156C3&quot;/&gt;&lt;wsp:rsid wsp:val=&quot;23236D1D&quot;/&gt;&lt;wsp:rsid wsp:val=&quot;23265F8F&quot;/&gt;&lt;wsp:rsid wsp:val=&quot;23340937&quot;/&gt;&lt;wsp:rsid wsp:val=&quot;23474162&quot;/&gt;&lt;wsp:rsid wsp:val=&quot;23491914&quot;/&gt;&lt;wsp:rsid wsp:val=&quot;2357670B&quot;/&gt;&lt;wsp:rsid wsp:val=&quot;2362342B&quot;/&gt;&lt;wsp:rsid wsp:val=&quot;23A67B90&quot;/&gt;&lt;wsp:rsid wsp:val=&quot;23BB21D7&quot;/&gt;&lt;wsp:rsid wsp:val=&quot;23CC73F4&quot;/&gt;&lt;wsp:rsid wsp:val=&quot;23DD68CA&quot;/&gt;&lt;wsp:rsid wsp:val=&quot;23E93260&quot;/&gt;&lt;wsp:rsid wsp:val=&quot;23FB18AB&quot;/&gt;&lt;wsp:rsid wsp:val=&quot;242155FE&quot;/&gt;&lt;wsp:rsid wsp:val=&quot;242E02D0&quot;/&gt;&lt;wsp:rsid wsp:val=&quot;244046EB&quot;/&gt;&lt;wsp:rsid wsp:val=&quot;245B79A0&quot;/&gt;&lt;wsp:rsid wsp:val=&quot;246B5529&quot;/&gt;&lt;wsp:rsid wsp:val=&quot;246C4A8D&quot;/&gt;&lt;wsp:rsid wsp:val=&quot;246F63A2&quot;/&gt;&lt;wsp:rsid wsp:val=&quot;24A727D1&quot;/&gt;&lt;wsp:rsid wsp:val=&quot;24A9026D&quot;/&gt;&lt;wsp:rsid wsp:val=&quot;24D434C7&quot;/&gt;&lt;wsp:rsid wsp:val=&quot;24DA4FB8&quot;/&gt;&lt;wsp:rsid wsp:val=&quot;24DE2E08&quot;/&gt;&lt;wsp:rsid wsp:val=&quot;24E21220&quot;/&gt;&lt;wsp:rsid wsp:val=&quot;250F75BE&quot;/&gt;&lt;wsp:rsid wsp:val=&quot;251B19B8&quot;/&gt;&lt;wsp:rsid wsp:val=&quot;254D3153&quot;/&gt;&lt;wsp:rsid wsp:val=&quot;25527670&quot;/&gt;&lt;wsp:rsid wsp:val=&quot;25561D2D&quot;/&gt;&lt;wsp:rsid wsp:val=&quot;257E0CE4&quot;/&gt;&lt;wsp:rsid wsp:val=&quot;257F4A75&quot;/&gt;&lt;wsp:rsid wsp:val=&quot;258810A3&quot;/&gt;&lt;wsp:rsid wsp:val=&quot;25904004&quot;/&gt;&lt;wsp:rsid wsp:val=&quot;25D45C01&quot;/&gt;&lt;wsp:rsid wsp:val=&quot;25D7573B&quot;/&gt;&lt;wsp:rsid wsp:val=&quot;25D80680&quot;/&gt;&lt;wsp:rsid wsp:val=&quot;25D86AFB&quot;/&gt;&lt;wsp:rsid wsp:val=&quot;25D97475&quot;/&gt;&lt;wsp:rsid wsp:val=&quot;25DE24C4&quot;/&gt;&lt;wsp:rsid wsp:val=&quot;25F63831&quot;/&gt;&lt;wsp:rsid wsp:val=&quot;26075C19&quot;/&gt;&lt;wsp:rsid wsp:val=&quot;2633647E&quot;/&gt;&lt;wsp:rsid wsp:val=&quot;267E1EAA&quot;/&gt;&lt;wsp:rsid wsp:val=&quot;26995062&quot;/&gt;&lt;wsp:rsid wsp:val=&quot;269F0239&quot;/&gt;&lt;wsp:rsid wsp:val=&quot;26B70872&quot;/&gt;&lt;wsp:rsid wsp:val=&quot;26C048D3&quot;/&gt;&lt;wsp:rsid wsp:val=&quot;26D76712&quot;/&gt;&lt;wsp:rsid wsp:val=&quot;26D86F40&quot;/&gt;&lt;wsp:rsid wsp:val=&quot;26E713D5&quot;/&gt;&lt;wsp:rsid wsp:val=&quot;26EE329C&quot;/&gt;&lt;wsp:rsid wsp:val=&quot;26FA57F9&quot;/&gt;&lt;wsp:rsid wsp:val=&quot;27127D79&quot;/&gt;&lt;wsp:rsid wsp:val=&quot;271626E6&quot;/&gt;&lt;wsp:rsid wsp:val=&quot;2744014D&quot;/&gt;&lt;wsp:rsid wsp:val=&quot;275013F7&quot;/&gt;&lt;wsp:rsid wsp:val=&quot;27560DB4&quot;/&gt;&lt;wsp:rsid wsp:val=&quot;27834CCF&quot;/&gt;&lt;wsp:rsid wsp:val=&quot;27A55D51&quot;/&gt;&lt;wsp:rsid wsp:val=&quot;27BD6F0B&quot;/&gt;&lt;wsp:rsid wsp:val=&quot;27CA77A2&quot;/&gt;&lt;wsp:rsid wsp:val=&quot;27E34FC3&quot;/&gt;&lt;wsp:rsid wsp:val=&quot;27EA0C39&quot;/&gt;&lt;wsp:rsid wsp:val=&quot;27F56D5C&quot;/&gt;&lt;wsp:rsid wsp:val=&quot;27F664ED&quot;/&gt;&lt;wsp:rsid wsp:val=&quot;28013805&quot;/&gt;&lt;wsp:rsid wsp:val=&quot;28026509&quot;/&gt;&lt;wsp:rsid wsp:val=&quot;28320BE2&quot;/&gt;&lt;wsp:rsid wsp:val=&quot;283578AF&quot;/&gt;&lt;wsp:rsid wsp:val=&quot;283A4B10&quot;/&gt;&lt;wsp:rsid wsp:val=&quot;285052E6&quot;/&gt;&lt;wsp:rsid wsp:val=&quot;28644E37&quot;/&gt;&lt;wsp:rsid wsp:val=&quot;28656703&quot;/&gt;&lt;wsp:rsid wsp:val=&quot;287846F1&quot;/&gt;&lt;wsp:rsid wsp:val=&quot;288070BA&quot;/&gt;&lt;wsp:rsid wsp:val=&quot;288167A5&quot;/&gt;&lt;wsp:rsid wsp:val=&quot;289610A1&quot;/&gt;&lt;wsp:rsid wsp:val=&quot;289C0EE5&quot;/&gt;&lt;wsp:rsid wsp:val=&quot;289E2B97&quot;/&gt;&lt;wsp:rsid wsp:val=&quot;28A5366B&quot;/&gt;&lt;wsp:rsid wsp:val=&quot;28B0281A&quot;/&gt;&lt;wsp:rsid wsp:val=&quot;28B42D7A&quot;/&gt;&lt;wsp:rsid wsp:val=&quot;28B43D66&quot;/&gt;&lt;wsp:rsid wsp:val=&quot;28B70747&quot;/&gt;&lt;wsp:rsid wsp:val=&quot;28D62DED&quot;/&gt;&lt;wsp:rsid wsp:val=&quot;28DD631D&quot;/&gt;&lt;wsp:rsid wsp:val=&quot;290A3A92&quot;/&gt;&lt;wsp:rsid wsp:val=&quot;294D0FA4&quot;/&gt;&lt;wsp:rsid wsp:val=&quot;296D0D43&quot;/&gt;&lt;wsp:rsid wsp:val=&quot;29786217&quot;/&gt;&lt;wsp:rsid wsp:val=&quot;29804DAE&quot;/&gt;&lt;wsp:rsid wsp:val=&quot;29897B04&quot;/&gt;&lt;wsp:rsid wsp:val=&quot;29957EED&quot;/&gt;&lt;wsp:rsid wsp:val=&quot;29AA542D&quot;/&gt;&lt;wsp:rsid wsp:val=&quot;29B175FF&quot;/&gt;&lt;wsp:rsid wsp:val=&quot;29D77668&quot;/&gt;&lt;wsp:rsid wsp:val=&quot;2A105E13&quot;/&gt;&lt;wsp:rsid wsp:val=&quot;2A132B05&quot;/&gt;&lt;wsp:rsid wsp:val=&quot;2A173F4D&quot;/&gt;&lt;wsp:rsid wsp:val=&quot;2A580825&quot;/&gt;&lt;wsp:rsid wsp:val=&quot;2A6C41F0&quot;/&gt;&lt;wsp:rsid wsp:val=&quot;2A6E0982&quot;/&gt;&lt;wsp:rsid wsp:val=&quot;2A6E4F05&quot;/&gt;&lt;wsp:rsid wsp:val=&quot;2A7570DF&quot;/&gt;&lt;wsp:rsid wsp:val=&quot;2A7809B4&quot;/&gt;&lt;wsp:rsid wsp:val=&quot;2A7B0AFE&quot;/&gt;&lt;wsp:rsid wsp:val=&quot;2A8336F1&quot;/&gt;&lt;wsp:rsid wsp:val=&quot;2A86601E&quot;/&gt;&lt;wsp:rsid wsp:val=&quot;2AC348AE&quot;/&gt;&lt;wsp:rsid wsp:val=&quot;2AE41BD7&quot;/&gt;&lt;wsp:rsid wsp:val=&quot;2AEC6A6D&quot;/&gt;&lt;wsp:rsid wsp:val=&quot;2AF061CE&quot;/&gt;&lt;wsp:rsid wsp:val=&quot;2AF574AB&quot;/&gt;&lt;wsp:rsid wsp:val=&quot;2B1F23DC&quot;/&gt;&lt;wsp:rsid wsp:val=&quot;2B2334B2&quot;/&gt;&lt;wsp:rsid wsp:val=&quot;2B2522F0&quot;/&gt;&lt;wsp:rsid wsp:val=&quot;2B4555B9&quot;/&gt;&lt;wsp:rsid wsp:val=&quot;2B513E12&quot;/&gt;&lt;wsp:rsid wsp:val=&quot;2B772411&quot;/&gt;&lt;wsp:rsid wsp:val=&quot;2B796CF5&quot;/&gt;&lt;wsp:rsid wsp:val=&quot;2B8830DB&quot;/&gt;&lt;wsp:rsid wsp:val=&quot;2B8B78CB&quot;/&gt;&lt;wsp:rsid wsp:val=&quot;2BA44409&quot;/&gt;&lt;wsp:rsid wsp:val=&quot;2BAF081A&quot;/&gt;&lt;wsp:rsid wsp:val=&quot;2BB36590&quot;/&gt;&lt;wsp:rsid wsp:val=&quot;2BBC545C&quot;/&gt;&lt;wsp:rsid wsp:val=&quot;2BC075FB&quot;/&gt;&lt;wsp:rsid wsp:val=&quot;2BCA3868&quot;/&gt;&lt;wsp:rsid wsp:val=&quot;2BE4234F&quot;/&gt;&lt;wsp:rsid wsp:val=&quot;2BF307BD&quot;/&gt;&lt;wsp:rsid wsp:val=&quot;2C1873BA&quot;/&gt;&lt;wsp:rsid wsp:val=&quot;2C28232F&quot;/&gt;&lt;wsp:rsid wsp:val=&quot;2C2D6C1D&quot;/&gt;&lt;wsp:rsid wsp:val=&quot;2C307633&quot;/&gt;&lt;wsp:rsid wsp:val=&quot;2C315193&quot;/&gt;&lt;wsp:rsid wsp:val=&quot;2C6179DD&quot;/&gt;&lt;wsp:rsid wsp:val=&quot;2C66740F&quot;/&gt;&lt;wsp:rsid wsp:val=&quot;2CA3399A&quot;/&gt;&lt;wsp:rsid wsp:val=&quot;2CBF0327&quot;/&gt;&lt;wsp:rsid wsp:val=&quot;2CC90B87&quot;/&gt;&lt;wsp:rsid wsp:val=&quot;2CCC5A71&quot;/&gt;&lt;wsp:rsid wsp:val=&quot;2CD61208&quot;/&gt;&lt;wsp:rsid wsp:val=&quot;2CDC5268&quot;/&gt;&lt;wsp:rsid wsp:val=&quot;2CDE540F&quot;/&gt;&lt;wsp:rsid wsp:val=&quot;2CE604D6&quot;/&gt;&lt;wsp:rsid wsp:val=&quot;2CFB41E3&quot;/&gt;&lt;wsp:rsid wsp:val=&quot;2CFF0DC2&quot;/&gt;&lt;wsp:rsid wsp:val=&quot;2D187296&quot;/&gt;&lt;wsp:rsid wsp:val=&quot;2D353E3D&quot;/&gt;&lt;wsp:rsid wsp:val=&quot;2D3556F8&quot;/&gt;&lt;wsp:rsid wsp:val=&quot;2D635F06&quot;/&gt;&lt;wsp:rsid wsp:val=&quot;2D741F38&quot;/&gt;&lt;wsp:rsid wsp:val=&quot;2D756283&quot;/&gt;&lt;wsp:rsid wsp:val=&quot;2D87282C&quot;/&gt;&lt;wsp:rsid wsp:val=&quot;2DB101AF&quot;/&gt;&lt;wsp:rsid wsp:val=&quot;2DB50F48&quot;/&gt;&lt;wsp:rsid wsp:val=&quot;2DB62C7B&quot;/&gt;&lt;wsp:rsid wsp:val=&quot;2DCA3E0A&quot;/&gt;&lt;wsp:rsid wsp:val=&quot;2DDE5896&quot;/&gt;&lt;wsp:rsid wsp:val=&quot;2DF60AC6&quot;/&gt;&lt;wsp:rsid wsp:val=&quot;2DFE4CC0&quot;/&gt;&lt;wsp:rsid wsp:val=&quot;2E012801&quot;/&gt;&lt;wsp:rsid wsp:val=&quot;2E0B42CE&quot;/&gt;&lt;wsp:rsid wsp:val=&quot;2E1A4CF9&quot;/&gt;&lt;wsp:rsid wsp:val=&quot;2E373C5D&quot;/&gt;&lt;wsp:rsid wsp:val=&quot;2E627814&quot;/&gt;&lt;wsp:rsid wsp:val=&quot;2E9032BF&quot;/&gt;&lt;wsp:rsid wsp:val=&quot;2E953083&quot;/&gt;&lt;wsp:rsid wsp:val=&quot;2E996A00&quot;/&gt;&lt;wsp:rsid wsp:val=&quot;2EA40757&quot;/&gt;&lt;wsp:rsid wsp:val=&quot;2EBD48C6&quot;/&gt;&lt;wsp:rsid wsp:val=&quot;2EC2690A&quot;/&gt;&lt;wsp:rsid wsp:val=&quot;2EC571FC&quot;/&gt;&lt;wsp:rsid wsp:val=&quot;2ECE77B5&quot;/&gt;&lt;wsp:rsid wsp:val=&quot;2ED62F12&quot;/&gt;&lt;wsp:rsid wsp:val=&quot;2EE2757D&quot;/&gt;&lt;wsp:rsid wsp:val=&quot;2EE7152F&quot;/&gt;&lt;wsp:rsid wsp:val=&quot;2F096F62&quot;/&gt;&lt;wsp:rsid wsp:val=&quot;2F454149&quot;/&gt;&lt;wsp:rsid wsp:val=&quot;2F49413B&quot;/&gt;&lt;wsp:rsid wsp:val=&quot;2F5D21A0&quot;/&gt;&lt;wsp:rsid wsp:val=&quot;2F6D2413&quot;/&gt;&lt;wsp:rsid wsp:val=&quot;2F96469A&quot;/&gt;&lt;wsp:rsid wsp:val=&quot;2FAA5F6C&quot;/&gt;&lt;wsp:rsid wsp:val=&quot;2FAF4218&quot;/&gt;&lt;wsp:rsid wsp:val=&quot;2FBE231A&quot;/&gt;&lt;wsp:rsid wsp:val=&quot;2FBE4306&quot;/&gt;&lt;wsp:rsid wsp:val=&quot;2FCA6146&quot;/&gt;&lt;wsp:rsid wsp:val=&quot;2FE5373C&quot;/&gt;&lt;wsp:rsid wsp:val=&quot;30096E06&quot;/&gt;&lt;wsp:rsid wsp:val=&quot;300E61AD&quot;/&gt;&lt;wsp:rsid wsp:val=&quot;30107B11&quot;/&gt;&lt;wsp:rsid wsp:val=&quot;30507A75&quot;/&gt;&lt;wsp:rsid wsp:val=&quot;306B10A0&quot;/&gt;&lt;wsp:rsid wsp:val=&quot;30961952&quot;/&gt;&lt;wsp:rsid wsp:val=&quot;30B46494&quot;/&gt;&lt;wsp:rsid wsp:val=&quot;30DF1D98&quot;/&gt;&lt;wsp:rsid wsp:val=&quot;30EE0693&quot;/&gt;&lt;wsp:rsid wsp:val=&quot;310C772E&quot;/&gt;&lt;wsp:rsid wsp:val=&quot;31262634&quot;/&gt;&lt;wsp:rsid wsp:val=&quot;313B4549&quot;/&gt;&lt;wsp:rsid wsp:val=&quot;313E2566&quot;/&gt;&lt;wsp:rsid wsp:val=&quot;31477B01&quot;/&gt;&lt;wsp:rsid wsp:val=&quot;316361AA&quot;/&gt;&lt;wsp:rsid wsp:val=&quot;31687E7F&quot;/&gt;&lt;wsp:rsid wsp:val=&quot;316D33EB&quot;/&gt;&lt;wsp:rsid wsp:val=&quot;318B20AB&quot;/&gt;&lt;wsp:rsid wsp:val=&quot;318C3541&quot;/&gt;&lt;wsp:rsid wsp:val=&quot;31916D1E&quot;/&gt;&lt;wsp:rsid wsp:val=&quot;31CA602B&quot;/&gt;&lt;wsp:rsid wsp:val=&quot;31CE07DB&quot;/&gt;&lt;wsp:rsid wsp:val=&quot;31D14A53&quot;/&gt;&lt;wsp:rsid wsp:val=&quot;31EB1126&quot;/&gt;&lt;wsp:rsid wsp:val=&quot;3221254D&quot;/&gt;&lt;wsp:rsid wsp:val=&quot;32236AD2&quot;/&gt;&lt;wsp:rsid wsp:val=&quot;32274F9E&quot;/&gt;&lt;wsp:rsid wsp:val=&quot;3232382C&quot;/&gt;&lt;wsp:rsid wsp:val=&quot;324049EB&quot;/&gt;&lt;wsp:rsid wsp:val=&quot;325336EB&quot;/&gt;&lt;wsp:rsid wsp:val=&quot;325A4A53&quot;/&gt;&lt;wsp:rsid wsp:val=&quot;325D122B&quot;/&gt;&lt;wsp:rsid wsp:val=&quot;326D1736&quot;/&gt;&lt;wsp:rsid wsp:val=&quot;3270707D&quot;/&gt;&lt;wsp:rsid wsp:val=&quot;327563B7&quot;/&gt;&lt;wsp:rsid wsp:val=&quot;3283787D&quot;/&gt;&lt;wsp:rsid wsp:val=&quot;328940F5&quot;/&gt;&lt;wsp:rsid wsp:val=&quot;329E66E9&quot;/&gt;&lt;wsp:rsid wsp:val=&quot;32A90452&quot;/&gt;&lt;wsp:rsid wsp:val=&quot;32B057FB&quot;/&gt;&lt;wsp:rsid wsp:val=&quot;32BE38B7&quot;/&gt;&lt;wsp:rsid wsp:val=&quot;32C45F4F&quot;/&gt;&lt;wsp:rsid wsp:val=&quot;32D36B68&quot;/&gt;&lt;wsp:rsid wsp:val=&quot;32D72098&quot;/&gt;&lt;wsp:rsid wsp:val=&quot;32D93371&quot;/&gt;&lt;wsp:rsid wsp:val=&quot;32E913FB&quot;/&gt;&lt;wsp:rsid wsp:val=&quot;3315565C&quot;/&gt;&lt;wsp:rsid wsp:val=&quot;33220DE2&quot;/&gt;&lt;wsp:rsid wsp:val=&quot;333671AD&quot;/&gt;&lt;wsp:rsid wsp:val=&quot;3346560A&quot;/&gt;&lt;wsp:rsid wsp:val=&quot;334D0D5C&quot;/&gt;&lt;wsp:rsid wsp:val=&quot;33563D23&quot;/&gt;&lt;wsp:rsid wsp:val=&quot;335D575C&quot;/&gt;&lt;wsp:rsid wsp:val=&quot;3380788B&quot;/&gt;&lt;wsp:rsid wsp:val=&quot;33854315&quot;/&gt;&lt;wsp:rsid wsp:val=&quot;33912BBF&quot;/&gt;&lt;wsp:rsid wsp:val=&quot;339C4A34&quot;/&gt;&lt;wsp:rsid wsp:val=&quot;33BA470D&quot;/&gt;&lt;wsp:rsid wsp:val=&quot;33BD2ADC&quot;/&gt;&lt;wsp:rsid wsp:val=&quot;33D243CE&quot;/&gt;&lt;wsp:rsid wsp:val=&quot;33EB1C35&quot;/&gt;&lt;wsp:rsid wsp:val=&quot;340516D8&quot;/&gt;&lt;wsp:rsid wsp:val=&quot;34197377&quot;/&gt;&lt;wsp:rsid wsp:val=&quot;341D3610&quot;/&gt;&lt;wsp:rsid wsp:val=&quot;342041D8&quot;/&gt;&lt;wsp:rsid wsp:val=&quot;342474FE&quot;/&gt;&lt;wsp:rsid wsp:val=&quot;342535DA&quot;/&gt;&lt;wsp:rsid wsp:val=&quot;34412FF9&quot;/&gt;&lt;wsp:rsid wsp:val=&quot;344C331D&quot;/&gt;&lt;wsp:rsid wsp:val=&quot;34836F2A&quot;/&gt;&lt;wsp:rsid wsp:val=&quot;348A7FCF&quot;/&gt;&lt;wsp:rsid wsp:val=&quot;34B53C89&quot;/&gt;&lt;wsp:rsid wsp:val=&quot;34CA5D80&quot;/&gt;&lt;wsp:rsid wsp:val=&quot;34D06DE5&quot;/&gt;&lt;wsp:rsid wsp:val=&quot;34D168E4&quot;/&gt;&lt;wsp:rsid wsp:val=&quot;34D2717E&quot;/&gt;&lt;wsp:rsid wsp:val=&quot;34E2259A&quot;/&gt;&lt;wsp:rsid wsp:val=&quot;35180C66&quot;/&gt;&lt;wsp:rsid wsp:val=&quot;35262FB2&quot;/&gt;&lt;wsp:rsid wsp:val=&quot;352667A0&quot;/&gt;&lt;wsp:rsid wsp:val=&quot;35525C3B&quot;/&gt;&lt;wsp:rsid wsp:val=&quot;355A1C50&quot;/&gt;&lt;wsp:rsid wsp:val=&quot;35663310&quot;/&gt;&lt;wsp:rsid wsp:val=&quot;358444B1&quot;/&gt;&lt;wsp:rsid wsp:val=&quot;358C17F7&quot;/&gt;&lt;wsp:rsid wsp:val=&quot;359711D6&quot;/&gt;&lt;wsp:rsid wsp:val=&quot;35AC0038&quot;/&gt;&lt;wsp:rsid wsp:val=&quot;35C0001A&quot;/&gt;&lt;wsp:rsid wsp:val=&quot;35C86EDD&quot;/&gt;&lt;wsp:rsid wsp:val=&quot;35CC03C9&quot;/&gt;&lt;wsp:rsid wsp:val=&quot;35CC7BC3&quot;/&gt;&lt;wsp:rsid wsp:val=&quot;35CD7E7A&quot;/&gt;&lt;wsp:rsid wsp:val=&quot;35D443B8&quot;/&gt;&lt;wsp:rsid wsp:val=&quot;35E16D40&quot;/&gt;&lt;wsp:rsid wsp:val=&quot;35E5559A&quot;/&gt;&lt;wsp:rsid wsp:val=&quot;360D7565&quot;/&gt;&lt;wsp:rsid wsp:val=&quot;3611700D&quot;/&gt;&lt;wsp:rsid wsp:val=&quot;361E2C44&quot;/&gt;&lt;wsp:rsid wsp:val=&quot;36296434&quot;/&gt;&lt;wsp:rsid wsp:val=&quot;36394E35&quot;/&gt;&lt;wsp:rsid wsp:val=&quot;364A0EE9&quot;/&gt;&lt;wsp:rsid wsp:val=&quot;364B7ACB&quot;/&gt;&lt;wsp:rsid wsp:val=&quot;36511B5F&quot;/&gt;&lt;wsp:rsid wsp:val=&quot;36617645&quot;/&gt;&lt;wsp:rsid wsp:val=&quot;36834BC6&quot;/&gt;&lt;wsp:rsid wsp:val=&quot;36BB5A66&quot;/&gt;&lt;wsp:rsid wsp:val=&quot;36C0341A&quot;/&gt;&lt;wsp:rsid wsp:val=&quot;36C30641&quot;/&gt;&lt;wsp:rsid wsp:val=&quot;36CB4DE4&quot;/&gt;&lt;wsp:rsid wsp:val=&quot;36F0697F&quot;/&gt;&lt;wsp:rsid wsp:val=&quot;371B1EE3&quot;/&gt;&lt;wsp:rsid wsp:val=&quot;372C39D8&quot;/&gt;&lt;wsp:rsid wsp:val=&quot;373E7668&quot;/&gt;&lt;wsp:rsid wsp:val=&quot;377F2CC2&quot;/&gt;&lt;wsp:rsid wsp:val=&quot;379C5FF2&quot;/&gt;&lt;wsp:rsid wsp:val=&quot;38064774&quot;/&gt;&lt;wsp:rsid wsp:val=&quot;380A7E5C&quot;/&gt;&lt;wsp:rsid wsp:val=&quot;380F3E29&quot;/&gt;&lt;wsp:rsid wsp:val=&quot;381B7CD0&quot;/&gt;&lt;wsp:rsid wsp:val=&quot;38552C62&quot;/&gt;&lt;wsp:rsid wsp:val=&quot;38590BDF&quot;/&gt;&lt;wsp:rsid wsp:val=&quot;38670DCF&quot;/&gt;&lt;wsp:rsid wsp:val=&quot;3872286A&quot;/&gt;&lt;wsp:rsid wsp:val=&quot;3875238B&quot;/&gt;&lt;wsp:rsid wsp:val=&quot;38793A6D&quot;/&gt;&lt;wsp:rsid wsp:val=&quot;38A11084&quot;/&gt;&lt;wsp:rsid wsp:val=&quot;38A42EF7&quot;/&gt;&lt;wsp:rsid wsp:val=&quot;38AC7E22&quot;/&gt;&lt;wsp:rsid wsp:val=&quot;38B67022&quot;/&gt;&lt;wsp:rsid wsp:val=&quot;38EE61B4&quot;/&gt;&lt;wsp:rsid wsp:val=&quot;391960C0&quot;/&gt;&lt;wsp:rsid wsp:val=&quot;39230D3C&quot;/&gt;&lt;wsp:rsid wsp:val=&quot;39250130&quot;/&gt;&lt;wsp:rsid wsp:val=&quot;393B4C83&quot;/&gt;&lt;wsp:rsid wsp:val=&quot;394350DE&quot;/&gt;&lt;wsp:rsid wsp:val=&quot;394F22C0&quot;/&gt;&lt;wsp:rsid wsp:val=&quot;39653929&quot;/&gt;&lt;wsp:rsid wsp:val=&quot;398B7F27&quot;/&gt;&lt;wsp:rsid wsp:val=&quot;398E7EC9&quot;/&gt;&lt;wsp:rsid wsp:val=&quot;399928EC&quot;/&gt;&lt;wsp:rsid wsp:val=&quot;39A15325&quot;/&gt;&lt;wsp:rsid wsp:val=&quot;39A97FEC&quot;/&gt;&lt;wsp:rsid wsp:val=&quot;39AC308E&quot;/&gt;&lt;wsp:rsid wsp:val=&quot;39B830C1&quot;/&gt;&lt;wsp:rsid wsp:val=&quot;39BD2EC8&quot;/&gt;&lt;wsp:rsid wsp:val=&quot;39CF2104&quot;/&gt;&lt;wsp:rsid wsp:val=&quot;39E84C38&quot;/&gt;&lt;wsp:rsid wsp:val=&quot;39E93C29&quot;/&gt;&lt;wsp:rsid wsp:val=&quot;39FE2ABB&quot;/&gt;&lt;wsp:rsid wsp:val=&quot;39FE4212&quot;/&gt;&lt;wsp:rsid wsp:val=&quot;3A103E6A&quot;/&gt;&lt;wsp:rsid wsp:val=&quot;3A29391B&quot;/&gt;&lt;wsp:rsid wsp:val=&quot;3A2962E6&quot;/&gt;&lt;wsp:rsid wsp:val=&quot;3A382FD4&quot;/&gt;&lt;wsp:rsid wsp:val=&quot;3A3C1CED&quot;/&gt;&lt;wsp:rsid wsp:val=&quot;3A490415&quot;/&gt;&lt;wsp:rsid wsp:val=&quot;3A5A2135&quot;/&gt;&lt;wsp:rsid wsp:val=&quot;3A5B3665&quot;/&gt;&lt;wsp:rsid wsp:val=&quot;3A681935&quot;/&gt;&lt;wsp:rsid wsp:val=&quot;3A716F6E&quot;/&gt;&lt;wsp:rsid wsp:val=&quot;3A75229E&quot;/&gt;&lt;wsp:rsid wsp:val=&quot;3AB243CB&quot;/&gt;&lt;wsp:rsid wsp:val=&quot;3ABC39C2&quot;/&gt;&lt;wsp:rsid wsp:val=&quot;3AC909E9&quot;/&gt;&lt;wsp:rsid wsp:val=&quot;3ACC109A&quot;/&gt;&lt;wsp:rsid wsp:val=&quot;3AD06918&quot;/&gt;&lt;wsp:rsid wsp:val=&quot;3AEC2531&quot;/&gt;&lt;wsp:rsid wsp:val=&quot;3AFC47BB&quot;/&gt;&lt;wsp:rsid wsp:val=&quot;3B2A166C&quot;/&gt;&lt;wsp:rsid wsp:val=&quot;3B345461&quot;/&gt;&lt;wsp:rsid wsp:val=&quot;3B3945C7&quot;/&gt;&lt;wsp:rsid wsp:val=&quot;3B464E12&quot;/&gt;&lt;wsp:rsid wsp:val=&quot;3B51797C&quot;/&gt;&lt;wsp:rsid wsp:val=&quot;3B5C7BC0&quot;/&gt;&lt;wsp:rsid wsp:val=&quot;3B60644E&quot;/&gt;&lt;wsp:rsid wsp:val=&quot;3B66750C&quot;/&gt;&lt;wsp:rsid wsp:val=&quot;3B7D5463&quot;/&gt;&lt;wsp:rsid wsp:val=&quot;3B8359A0&quot;/&gt;&lt;wsp:rsid wsp:val=&quot;3B897493&quot;/&gt;&lt;wsp:rsid wsp:val=&quot;3BA216D2&quot;/&gt;&lt;wsp:rsid wsp:val=&quot;3BAE1370&quot;/&gt;&lt;wsp:rsid wsp:val=&quot;3BBC0291&quot;/&gt;&lt;wsp:rsid wsp:val=&quot;3BCD3456&quot;/&gt;&lt;wsp:rsid wsp:val=&quot;3BD501C9&quot;/&gt;&lt;wsp:rsid wsp:val=&quot;3BE0247D&quot;/&gt;&lt;wsp:rsid wsp:val=&quot;3BE769BC&quot;/&gt;&lt;wsp:rsid wsp:val=&quot;3BEB3217&quot;/&gt;&lt;wsp:rsid wsp:val=&quot;3BF73B0A&quot;/&gt;&lt;wsp:rsid wsp:val=&quot;3BFD3A38&quot;/&gt;&lt;wsp:rsid wsp:val=&quot;3C185764&quot;/&gt;&lt;wsp:rsid wsp:val=&quot;3C1C7184&quot;/&gt;&lt;wsp:rsid wsp:val=&quot;3C1D4C47&quot;/&gt;&lt;wsp:rsid wsp:val=&quot;3C293519&quot;/&gt;&lt;wsp:rsid wsp:val=&quot;3C2D3F94&quot;/&gt;&lt;wsp:rsid wsp:val=&quot;3C3218A6&quot;/&gt;&lt;wsp:rsid wsp:val=&quot;3C450FF4&quot;/&gt;&lt;wsp:rsid wsp:val=&quot;3C5C2A95&quot;/&gt;&lt;wsp:rsid wsp:val=&quot;3C7C0B2F&quot;/&gt;&lt;wsp:rsid wsp:val=&quot;3CBB248A&quot;/&gt;&lt;wsp:rsid wsp:val=&quot;3CCD40DC&quot;/&gt;&lt;wsp:rsid wsp:val=&quot;3CED54C5&quot;/&gt;&lt;wsp:rsid wsp:val=&quot;3CFC4D4C&quot;/&gt;&lt;wsp:rsid wsp:val=&quot;3D185EBE&quot;/&gt;&lt;wsp:rsid wsp:val=&quot;3D2C7A09&quot;/&gt;&lt;wsp:rsid wsp:val=&quot;3D36020E&quot;/&gt;&lt;wsp:rsid wsp:val=&quot;3D3C77C6&quot;/&gt;&lt;wsp:rsid wsp:val=&quot;3D421D50&quot;/&gt;&lt;wsp:rsid wsp:val=&quot;3D5E022D&quot;/&gt;&lt;wsp:rsid wsp:val=&quot;3D6E6E62&quot;/&gt;&lt;wsp:rsid wsp:val=&quot;3D744BE4&quot;/&gt;&lt;wsp:rsid wsp:val=&quot;3D9961CA&quot;/&gt;&lt;wsp:rsid wsp:val=&quot;3DDF5176&quot;/&gt;&lt;wsp:rsid wsp:val=&quot;3DE12ABB&quot;/&gt;&lt;wsp:rsid wsp:val=&quot;3DE731D2&quot;/&gt;&lt;wsp:rsid wsp:val=&quot;3DF67B40&quot;/&gt;&lt;wsp:rsid wsp:val=&quot;3DF8056E&quot;/&gt;&lt;wsp:rsid wsp:val=&quot;3DF83189&quot;/&gt;&lt;wsp:rsid wsp:val=&quot;3E1E4B98&quot;/&gt;&lt;wsp:rsid wsp:val=&quot;3E3923F7&quot;/&gt;&lt;wsp:rsid wsp:val=&quot;3E603982&quot;/&gt;&lt;wsp:rsid wsp:val=&quot;3E650A50&quot;/&gt;&lt;wsp:rsid wsp:val=&quot;3E6A5A35&quot;/&gt;&lt;wsp:rsid wsp:val=&quot;3E805805&quot;/&gt;&lt;wsp:rsid wsp:val=&quot;3E910130&quot;/&gt;&lt;wsp:rsid wsp:val=&quot;3E940E36&quot;/&gt;&lt;wsp:rsid wsp:val=&quot;3EB76710&quot;/&gt;&lt;wsp:rsid wsp:val=&quot;3EC43219&quot;/&gt;&lt;wsp:rsid wsp:val=&quot;3EC501D9&quot;/&gt;&lt;wsp:rsid wsp:val=&quot;3EC834A5&quot;/&gt;&lt;wsp:rsid wsp:val=&quot;3ED52563&quot;/&gt;&lt;wsp:rsid wsp:val=&quot;3EDA2743&quot;/&gt;&lt;wsp:rsid wsp:val=&quot;3EE57A99&quot;/&gt;&lt;wsp:rsid wsp:val=&quot;3EEE2410&quot;/&gt;&lt;wsp:rsid wsp:val=&quot;3EF945C9&quot;/&gt;&lt;wsp:rsid wsp:val=&quot;3F227250&quot;/&gt;&lt;wsp:rsid wsp:val=&quot;3F240081&quot;/&gt;&lt;wsp:rsid wsp:val=&quot;3F496C6F&quot;/&gt;&lt;wsp:rsid wsp:val=&quot;3F60615E&quot;/&gt;&lt;wsp:rsid wsp:val=&quot;3F784BB7&quot;/&gt;&lt;wsp:rsid wsp:val=&quot;3F7A31C3&quot;/&gt;&lt;wsp:rsid wsp:val=&quot;3FA37C20&quot;/&gt;&lt;wsp:rsid wsp:val=&quot;3FC2130B&quot;/&gt;&lt;wsp:rsid wsp:val=&quot;3FC84407&quot;/&gt;&lt;wsp:rsid wsp:val=&quot;3FE96B44&quot;/&gt;&lt;wsp:rsid wsp:val=&quot;3FFB5B08&quot;/&gt;&lt;wsp:rsid wsp:val=&quot;400329DE&quot;/&gt;&lt;wsp:rsid wsp:val=&quot;402B29C8&quot;/&gt;&lt;wsp:rsid wsp:val=&quot;405A5447&quot;/&gt;&lt;wsp:rsid wsp:val=&quot;4071035E&quot;/&gt;&lt;wsp:rsid wsp:val=&quot;40742221&quot;/&gt;&lt;wsp:rsid wsp:val=&quot;407838E3&quot;/&gt;&lt;wsp:rsid wsp:val=&quot;407A3CA8&quot;/&gt;&lt;wsp:rsid wsp:val=&quot;408524BC&quot;/&gt;&lt;wsp:rsid wsp:val=&quot;40991432&quot;/&gt;&lt;wsp:rsid wsp:val=&quot;409A0D82&quot;/&gt;&lt;wsp:rsid wsp:val=&quot;40BC358D&quot;/&gt;&lt;wsp:rsid wsp:val=&quot;40BD56D3&quot;/&gt;&lt;wsp:rsid wsp:val=&quot;40CE5D59&quot;/&gt;&lt;wsp:rsid wsp:val=&quot;4142109D&quot;/&gt;&lt;wsp:rsid wsp:val=&quot;416D0004&quot;/&gt;&lt;wsp:rsid wsp:val=&quot;416F1C1A&quot;/&gt;&lt;wsp:rsid wsp:val=&quot;417A3701&quot;/&gt;&lt;wsp:rsid wsp:val=&quot;41A6475A&quot;/&gt;&lt;wsp:rsid wsp:val=&quot;41C95C9C&quot;/&gt;&lt;wsp:rsid wsp:val=&quot;41CE3674&quot;/&gt;&lt;wsp:rsid wsp:val=&quot;41D44A7E&quot;/&gt;&lt;wsp:rsid wsp:val=&quot;41DD7D8B&quot;/&gt;&lt;wsp:rsid wsp:val=&quot;41FB13B4&quot;/&gt;&lt;wsp:rsid wsp:val=&quot;421E7BCF&quot;/&gt;&lt;wsp:rsid wsp:val=&quot;42242D23&quot;/&gt;&lt;wsp:rsid wsp:val=&quot;424213C1&quot;/&gt;&lt;wsp:rsid wsp:val=&quot;42462AC1&quot;/&gt;&lt;wsp:rsid wsp:val=&quot;426C7481&quot;/&gt;&lt;wsp:rsid wsp:val=&quot;427F687F&quot;/&gt;&lt;wsp:rsid wsp:val=&quot;429118E9&quot;/&gt;&lt;wsp:rsid wsp:val=&quot;42987E61&quot;/&gt;&lt;wsp:rsid wsp:val=&quot;42C045E9&quot;/&gt;&lt;wsp:rsid wsp:val=&quot;42CE3BAF&quot;/&gt;&lt;wsp:rsid wsp:val=&quot;42ED61EA&quot;/&gt;&lt;wsp:rsid wsp:val=&quot;43215A8B&quot;/&gt;&lt;wsp:rsid wsp:val=&quot;43254E37&quot;/&gt;&lt;wsp:rsid wsp:val=&quot;433E5CF3&quot;/&gt;&lt;wsp:rsid wsp:val=&quot;434368A2&quot;/&gt;&lt;wsp:rsid wsp:val=&quot;43610493&quot;/&gt;&lt;wsp:rsid wsp:val=&quot;436E57B2&quot;/&gt;&lt;wsp:rsid wsp:val=&quot;43867C63&quot;/&gt;&lt;wsp:rsid wsp:val=&quot;43957C89&quot;/&gt;&lt;wsp:rsid wsp:val=&quot;43990708&quot;/&gt;&lt;wsp:rsid wsp:val=&quot;43A21D81&quot;/&gt;&lt;wsp:rsid wsp:val=&quot;43B0429F&quot;/&gt;&lt;wsp:rsid wsp:val=&quot;43B119C2&quot;/&gt;&lt;wsp:rsid wsp:val=&quot;43CE2B84&quot;/&gt;&lt;wsp:rsid wsp:val=&quot;43E223AC&quot;/&gt;&lt;wsp:rsid wsp:val=&quot;43E91CC5&quot;/&gt;&lt;wsp:rsid wsp:val=&quot;44153657&quot;/&gt;&lt;wsp:rsid wsp:val=&quot;44166129&quot;/&gt;&lt;wsp:rsid wsp:val=&quot;441960B0&quot;/&gt;&lt;wsp:rsid wsp:val=&quot;441F61F5&quot;/&gt;&lt;wsp:rsid wsp:val=&quot;443800D2&quot;/&gt;&lt;wsp:rsid wsp:val=&quot;443A74DF&quot;/&gt;&lt;wsp:rsid wsp:val=&quot;44580C65&quot;/&gt;&lt;wsp:rsid wsp:val=&quot;445843C4&quot;/&gt;&lt;wsp:rsid wsp:val=&quot;449666E2&quot;/&gt;&lt;wsp:rsid wsp:val=&quot;449F0E14&quot;/&gt;&lt;wsp:rsid wsp:val=&quot;44A31A4D&quot;/&gt;&lt;wsp:rsid wsp:val=&quot;44A6157C&quot;/&gt;&lt;wsp:rsid wsp:val=&quot;44FB24E3&quot;/&gt;&lt;wsp:rsid wsp:val=&quot;450B6611&quot;/&gt;&lt;wsp:rsid wsp:val=&quot;45184E94&quot;/&gt;&lt;wsp:rsid wsp:val=&quot;45254F66&quot;/&gt;&lt;wsp:rsid wsp:val=&quot;45343181&quot;/&gt;&lt;wsp:rsid wsp:val=&quot;453D4BDF&quot;/&gt;&lt;wsp:rsid wsp:val=&quot;454047F1&quot;/&gt;&lt;wsp:rsid wsp:val=&quot;454D0722&quot;/&gt;&lt;wsp:rsid wsp:val=&quot;455B0BB7&quot;/&gt;&lt;wsp:rsid wsp:val=&quot;45680967&quot;/&gt;&lt;wsp:rsid wsp:val=&quot;456D2660&quot;/&gt;&lt;wsp:rsid wsp:val=&quot;458C097E&quot;/&gt;&lt;wsp:rsid wsp:val=&quot;459434B3&quot;/&gt;&lt;wsp:rsid wsp:val=&quot;459C77A1&quot;/&gt;&lt;wsp:rsid wsp:val=&quot;45CC6D14&quot;/&gt;&lt;wsp:rsid wsp:val=&quot;45CE4622&quot;/&gt;&lt;wsp:rsid wsp:val=&quot;45CE4DDE&quot;/&gt;&lt;wsp:rsid wsp:val=&quot;45D622E9&quot;/&gt;&lt;wsp:rsid wsp:val=&quot;45E87398&quot;/&gt;&lt;wsp:rsid wsp:val=&quot;45F01901&quot;/&gt;&lt;wsp:rsid wsp:val=&quot;46014BE5&quot;/&gt;&lt;wsp:rsid wsp:val=&quot;460B1ACE&quot;/&gt;&lt;wsp:rsid wsp:val=&quot;460D52BC&quot;/&gt;&lt;wsp:rsid wsp:val=&quot;461350B5&quot;/&gt;&lt;wsp:rsid wsp:val=&quot;46150300&quot;/&gt;&lt;wsp:rsid wsp:val=&quot;461A05D0&quot;/&gt;&lt;wsp:rsid wsp:val=&quot;461B45F1&quot;/&gt;&lt;wsp:rsid wsp:val=&quot;462862F1&quot;/&gt;&lt;wsp:rsid wsp:val=&quot;4637664F&quot;/&gt;&lt;wsp:rsid wsp:val=&quot;464013B8&quot;/&gt;&lt;wsp:rsid wsp:val=&quot;46455C9A&quot;/&gt;&lt;wsp:rsid wsp:val=&quot;46480F7A&quot;/&gt;&lt;wsp:rsid wsp:val=&quot;465850E4&quot;/&gt;&lt;wsp:rsid wsp:val=&quot;465D011D&quot;/&gt;&lt;wsp:rsid wsp:val=&quot;468A7CA4&quot;/&gt;&lt;wsp:rsid wsp:val=&quot;46930E02&quot;/&gt;&lt;wsp:rsid wsp:val=&quot;469D7C62&quot;/&gt;&lt;wsp:rsid wsp:val=&quot;46B240D7&quot;/&gt;&lt;wsp:rsid wsp:val=&quot;46B3261E&quot;/&gt;&lt;wsp:rsid wsp:val=&quot;46B32DBF&quot;/&gt;&lt;wsp:rsid wsp:val=&quot;46BF3847&quot;/&gt;&lt;wsp:rsid wsp:val=&quot;46CD6506&quot;/&gt;&lt;wsp:rsid wsp:val=&quot;46D97588&quot;/&gt;&lt;wsp:rsid wsp:val=&quot;46DD158D&quot;/&gt;&lt;wsp:rsid wsp:val=&quot;46E146B1&quot;/&gt;&lt;wsp:rsid wsp:val=&quot;470025C9&quot;/&gt;&lt;wsp:rsid wsp:val=&quot;47161C73&quot;/&gt;&lt;wsp:rsid wsp:val=&quot;47554B6A&quot;/&gt;&lt;wsp:rsid wsp:val=&quot;47673CD0&quot;/&gt;&lt;wsp:rsid wsp:val=&quot;47775510&quot;/&gt;&lt;wsp:rsid wsp:val=&quot;47836AD2&quot;/&gt;&lt;wsp:rsid wsp:val=&quot;47845432&quot;/&gt;&lt;wsp:rsid wsp:val=&quot;47942549&quot;/&gt;&lt;wsp:rsid wsp:val=&quot;47984F1D&quot;/&gt;&lt;wsp:rsid wsp:val=&quot;479D47A4&quot;/&gt;&lt;wsp:rsid wsp:val=&quot;47BA11C8&quot;/&gt;&lt;wsp:rsid wsp:val=&quot;47C34BC5&quot;/&gt;&lt;wsp:rsid wsp:val=&quot;47C91C44&quot;/&gt;&lt;wsp:rsid wsp:val=&quot;47D22F63&quot;/&gt;&lt;wsp:rsid wsp:val=&quot;47D80D64&quot;/&gt;&lt;wsp:rsid wsp:val=&quot;47DE6567&quot;/&gt;&lt;wsp:rsid wsp:val=&quot;47E44FD9&quot;/&gt;&lt;wsp:rsid wsp:val=&quot;47ED542E&quot;/&gt;&lt;wsp:rsid wsp:val=&quot;47FD706E&quot;/&gt;&lt;wsp:rsid wsp:val=&quot;480A7720&quot;/&gt;&lt;wsp:rsid wsp:val=&quot;480F208D&quot;/&gt;&lt;wsp:rsid wsp:val=&quot;48195B19&quot;/&gt;&lt;wsp:rsid wsp:val=&quot;48310872&quot;/&gt;&lt;wsp:rsid wsp:val=&quot;483B59E7&quot;/&gt;&lt;wsp:rsid wsp:val=&quot;483D030D&quot;/&gt;&lt;wsp:rsid wsp:val=&quot;484C4B76&quot;/&gt;&lt;wsp:rsid wsp:val=&quot;484F3160&quot;/&gt;&lt;wsp:rsid wsp:val=&quot;485028B5&quot;/&gt;&lt;wsp:rsid wsp:val=&quot;486628D9&quot;/&gt;&lt;wsp:rsid wsp:val=&quot;488376AE&quot;/&gt;&lt;wsp:rsid wsp:val=&quot;488745D6&quot;/&gt;&lt;wsp:rsid wsp:val=&quot;489854D4&quot;/&gt;&lt;wsp:rsid wsp:val=&quot;489B46AC&quot;/&gt;&lt;wsp:rsid wsp:val=&quot;48AE70C2&quot;/&gt;&lt;wsp:rsid wsp:val=&quot;48CA4B13&quot;/&gt;&lt;wsp:rsid wsp:val=&quot;48CF0B27&quot;/&gt;&lt;wsp:rsid wsp:val=&quot;48D02151&quot;/&gt;&lt;wsp:rsid wsp:val=&quot;48EE4782&quot;/&gt;&lt;wsp:rsid wsp:val=&quot;48F80AAD&quot;/&gt;&lt;wsp:rsid wsp:val=&quot;491647A6&quot;/&gt;&lt;wsp:rsid wsp:val=&quot;493B00A6&quot;/&gt;&lt;wsp:rsid wsp:val=&quot;495E6963&quot;/&gt;&lt;wsp:rsid wsp:val=&quot;49685583&quot;/&gt;&lt;wsp:rsid wsp:val=&quot;49830130&quot;/&gt;&lt;wsp:rsid wsp:val=&quot;498B3F45&quot;/&gt;&lt;wsp:rsid wsp:val=&quot;49915525&quot;/&gt;&lt;wsp:rsid wsp:val=&quot;49A63A81&quot;/&gt;&lt;wsp:rsid wsp:val=&quot;49D02B11&quot;/&gt;&lt;wsp:rsid wsp:val=&quot;4A1D14E5&quot;/&gt;&lt;wsp:rsid wsp:val=&quot;4A2710F5&quot;/&gt;&lt;wsp:rsid wsp:val=&quot;4A2B1B40&quot;/&gt;&lt;wsp:rsid wsp:val=&quot;4A2F55D8&quot;/&gt;&lt;wsp:rsid wsp:val=&quot;4A343D07&quot;/&gt;&lt;wsp:rsid wsp:val=&quot;4A49269D&quot;/&gt;&lt;wsp:rsid wsp:val=&quot;4A61398D&quot;/&gt;&lt;wsp:rsid wsp:val=&quot;4A65209E&quot;/&gt;&lt;wsp:rsid wsp:val=&quot;4A6D7240&quot;/&gt;&lt;wsp:rsid wsp:val=&quot;4AA475C2&quot;/&gt;&lt;wsp:rsid wsp:val=&quot;4AAF1A8D&quot;/&gt;&lt;wsp:rsid wsp:val=&quot;4ABB29AF&quot;/&gt;&lt;wsp:rsid wsp:val=&quot;4ADD5EA2&quot;/&gt;&lt;wsp:rsid wsp:val=&quot;4AE17548&quot;/&gt;&lt;wsp:rsid wsp:val=&quot;4AE310ED&quot;/&gt;&lt;wsp:rsid wsp:val=&quot;4AF93DB8&quot;/&gt;&lt;wsp:rsid wsp:val=&quot;4AFF41FF&quot;/&gt;&lt;wsp:rsid wsp:val=&quot;4B06489E&quot;/&gt;&lt;wsp:rsid wsp:val=&quot;4B210A5A&quot;/&gt;&lt;wsp:rsid wsp:val=&quot;4B304C9D&quot;/&gt;&lt;wsp:rsid wsp:val=&quot;4B3C54DF&quot;/&gt;&lt;wsp:rsid wsp:val=&quot;4B4E0D32&quot;/&gt;&lt;wsp:rsid wsp:val=&quot;4B4E3379&quot;/&gt;&lt;wsp:rsid wsp:val=&quot;4B503157&quot;/&gt;&lt;wsp:rsid wsp:val=&quot;4B525625&quot;/&gt;&lt;wsp:rsid wsp:val=&quot;4B5A0B51&quot;/&gt;&lt;wsp:rsid wsp:val=&quot;4B6D159B&quot;/&gt;&lt;wsp:rsid wsp:val=&quot;4B9A720B&quot;/&gt;&lt;wsp:rsid wsp:val=&quot;4BA62EC4&quot;/&gt;&lt;wsp:rsid wsp:val=&quot;4BAB4792&quot;/&gt;&lt;wsp:rsid wsp:val=&quot;4BBB1C47&quot;/&gt;&lt;wsp:rsid wsp:val=&quot;4BC07203&quot;/&gt;&lt;wsp:rsid wsp:val=&quot;4BDB010E&quot;/&gt;&lt;wsp:rsid wsp:val=&quot;4BF7650B&quot;/&gt;&lt;wsp:rsid wsp:val=&quot;4BFD5492&quot;/&gt;&lt;wsp:rsid wsp:val=&quot;4C097DAA&quot;/&gt;&lt;wsp:rsid wsp:val=&quot;4C0C41DC&quot;/&gt;&lt;wsp:rsid wsp:val=&quot;4C0D3450&quot;/&gt;&lt;wsp:rsid wsp:val=&quot;4C0E3991&quot;/&gt;&lt;wsp:rsid wsp:val=&quot;4C2E3730&quot;/&gt;&lt;wsp:rsid wsp:val=&quot;4C34693B&quot;/&gt;&lt;wsp:rsid wsp:val=&quot;4C472BC6&quot;/&gt;&lt;wsp:rsid wsp:val=&quot;4C4E645E&quot;/&gt;&lt;wsp:rsid wsp:val=&quot;4C866457&quot;/&gt;&lt;wsp:rsid wsp:val=&quot;4C902066&quot;/&gt;&lt;wsp:rsid wsp:val=&quot;4C9959F1&quot;/&gt;&lt;wsp:rsid wsp:val=&quot;4C9F197E&quot;/&gt;&lt;wsp:rsid wsp:val=&quot;4CD86B34&quot;/&gt;&lt;wsp:rsid wsp:val=&quot;4CE448A5&quot;/&gt;&lt;wsp:rsid wsp:val=&quot;4D0F0339&quot;/&gt;&lt;wsp:rsid wsp:val=&quot;4D1428DC&quot;/&gt;&lt;wsp:rsid wsp:val=&quot;4D1A6503&quot;/&gt;&lt;wsp:rsid wsp:val=&quot;4D1A68DC&quot;/&gt;&lt;wsp:rsid wsp:val=&quot;4D2200D4&quot;/&gt;&lt;wsp:rsid wsp:val=&quot;4D24571E&quot;/&gt;&lt;wsp:rsid wsp:val=&quot;4D356CC0&quot;/&gt;&lt;wsp:rsid wsp:val=&quot;4D3B4910&quot;/&gt;&lt;wsp:rsid wsp:val=&quot;4D4D676D&quot;/&gt;&lt;wsp:rsid wsp:val=&quot;4D5232C0&quot;/&gt;&lt;wsp:rsid wsp:val=&quot;4D5F2E34&quot;/&gt;&lt;wsp:rsid wsp:val=&quot;4D830AAB&quot;/&gt;&lt;wsp:rsid wsp:val=&quot;4D8B57C2&quot;/&gt;&lt;wsp:rsid wsp:val=&quot;4DB2634E&quot;/&gt;&lt;wsp:rsid wsp:val=&quot;4DC42673&quot;/&gt;&lt;wsp:rsid wsp:val=&quot;4DC91809&quot;/&gt;&lt;wsp:rsid wsp:val=&quot;4DCE4C48&quot;/&gt;&lt;wsp:rsid wsp:val=&quot;4E172219&quot;/&gt;&lt;wsp:rsid wsp:val=&quot;4E2D5FD0&quot;/&gt;&lt;wsp:rsid wsp:val=&quot;4E376AA6&quot;/&gt;&lt;wsp:rsid wsp:val=&quot;4E6D28DE&quot;/&gt;&lt;wsp:rsid wsp:val=&quot;4E725F95&quot;/&gt;&lt;wsp:rsid wsp:val=&quot;4E952A6D&quot;/&gt;&lt;wsp:rsid wsp:val=&quot;4EBC24DC&quot;/&gt;&lt;wsp:rsid wsp:val=&quot;4EC727FB&quot;/&gt;&lt;wsp:rsid wsp:val=&quot;4ED153B6&quot;/&gt;&lt;wsp:rsid wsp:val=&quot;4EE315D3&quot;/&gt;&lt;wsp:rsid wsp:val=&quot;4EEF0183&quot;/&gt;&lt;wsp:rsid wsp:val=&quot;4F183D2D&quot;/&gt;&lt;wsp:rsid wsp:val=&quot;4F285056&quot;/&gt;&lt;wsp:rsid wsp:val=&quot;4F292352&quot;/&gt;&lt;wsp:rsid wsp:val=&quot;4F2F7861&quot;/&gt;&lt;wsp:rsid wsp:val=&quot;4F373493&quot;/&gt;&lt;wsp:rsid wsp:val=&quot;4F38181C&quot;/&gt;&lt;wsp:rsid wsp:val=&quot;4F3949A0&quot;/&gt;&lt;wsp:rsid wsp:val=&quot;4F4B3FCB&quot;/&gt;&lt;wsp:rsid wsp:val=&quot;4F7641CB&quot;/&gt;&lt;wsp:rsid wsp:val=&quot;4F980621&quot;/&gt;&lt;wsp:rsid wsp:val=&quot;4FA21FF7&quot;/&gt;&lt;wsp:rsid wsp:val=&quot;4FA63236&quot;/&gt;&lt;wsp:rsid wsp:val=&quot;4FB475BE&quot;/&gt;&lt;wsp:rsid wsp:val=&quot;4FC6742B&quot;/&gt;&lt;wsp:rsid wsp:val=&quot;4FD104BB&quot;/&gt;&lt;wsp:rsid wsp:val=&quot;4FD234E9&quot;/&gt;&lt;wsp:rsid wsp:val=&quot;4FD40742&quot;/&gt;&lt;wsp:rsid wsp:val=&quot;4FE50043&quot;/&gt;&lt;wsp:rsid wsp:val=&quot;4FEF5704&quot;/&gt;&lt;wsp:rsid wsp:val=&quot;4FF91F03&quot;/&gt;&lt;wsp:rsid wsp:val=&quot;50013DA4&quot;/&gt;&lt;wsp:rsid wsp:val=&quot;50093956&quot;/&gt;&lt;wsp:rsid wsp:val=&quot;5043358A&quot;/&gt;&lt;wsp:rsid wsp:val=&quot;50451780&quot;/&gt;&lt;wsp:rsid wsp:val=&quot;504940C6&quot;/&gt;&lt;wsp:rsid wsp:val=&quot;508D1E5F&quot;/&gt;&lt;wsp:rsid wsp:val=&quot;50930B8E&quot;/&gt;&lt;wsp:rsid wsp:val=&quot;50D80FEA&quot;/&gt;&lt;wsp:rsid wsp:val=&quot;50DB2E2A&quot;/&gt;&lt;wsp:rsid wsp:val=&quot;50DC0503&quot;/&gt;&lt;wsp:rsid wsp:val=&quot;51093223&quot;/&gt;&lt;wsp:rsid wsp:val=&quot;5119254B&quot;/&gt;&lt;wsp:rsid wsp:val=&quot;51202B27&quot;/&gt;&lt;wsp:rsid wsp:val=&quot;512910E0&quot;/&gt;&lt;wsp:rsid wsp:val=&quot;514D305D&quot;/&gt;&lt;wsp:rsid wsp:val=&quot;5155338C&quot;/&gt;&lt;wsp:rsid wsp:val=&quot;515F4692&quot;/&gt;&lt;wsp:rsid wsp:val=&quot;51730639&quot;/&gt;&lt;wsp:rsid wsp:val=&quot;51927724&quot;/&gt;&lt;wsp:rsid wsp:val=&quot;51943E9A&quot;/&gt;&lt;wsp:rsid wsp:val=&quot;51B53338&quot;/&gt;&lt;wsp:rsid wsp:val=&quot;51B93F5E&quot;/&gt;&lt;wsp:rsid wsp:val=&quot;51DA7B66&quot;/&gt;&lt;wsp:rsid wsp:val=&quot;51DB400E&quot;/&gt;&lt;wsp:rsid wsp:val=&quot;51E40313&quot;/&gt;&lt;wsp:rsid wsp:val=&quot;51FA78BC&quot;/&gt;&lt;wsp:rsid wsp:val=&quot;521D0A3A&quot;/&gt;&lt;wsp:rsid wsp:val=&quot;522429CD&quot;/&gt;&lt;wsp:rsid wsp:val=&quot;52242CD1&quot;/&gt;&lt;wsp:rsid wsp:val=&quot;522E453F&quot;/&gt;&lt;wsp:rsid wsp:val=&quot;522F07D0&quot;/&gt;&lt;wsp:rsid wsp:val=&quot;52340303&quot;/&gt;&lt;wsp:rsid wsp:val=&quot;523B2360&quot;/&gt;&lt;wsp:rsid wsp:val=&quot;524262DF&quot;/&gt;&lt;wsp:rsid wsp:val=&quot;52484CF2&quot;/&gt;&lt;wsp:rsid wsp:val=&quot;525E44AB&quot;/&gt;&lt;wsp:rsid wsp:val=&quot;526B7531&quot;/&gt;&lt;wsp:rsid wsp:val=&quot;526D1C0F&quot;/&gt;&lt;wsp:rsid wsp:val=&quot;527266B6&quot;/&gt;&lt;wsp:rsid wsp:val=&quot;528C5DC6&quot;/&gt;&lt;wsp:rsid wsp:val=&quot;52957388&quot;/&gt;&lt;wsp:rsid wsp:val=&quot;52A74C8D&quot;/&gt;&lt;wsp:rsid wsp:val=&quot;52B64749&quot;/&gt;&lt;wsp:rsid wsp:val=&quot;52BC7376&quot;/&gt;&lt;wsp:rsid wsp:val=&quot;52BF0988&quot;/&gt;&lt;wsp:rsid wsp:val=&quot;52CA704F&quot;/&gt;&lt;wsp:rsid wsp:val=&quot;52CE25E4&quot;/&gt;&lt;wsp:rsid wsp:val=&quot;52DE6EF2&quot;/&gt;&lt;wsp:rsid wsp:val=&quot;52E111C6&quot;/&gt;&lt;wsp:rsid wsp:val=&quot;52E92E38&quot;/&gt;&lt;wsp:rsid wsp:val=&quot;52EC3549&quot;/&gt;&lt;wsp:rsid wsp:val=&quot;52F56BC4&quot;/&gt;&lt;wsp:rsid wsp:val=&quot;52FB3780&quot;/&gt;&lt;wsp:rsid wsp:val=&quot;531B38B2&quot;/&gt;&lt;wsp:rsid wsp:val=&quot;53230086&quot;/&gt;&lt;wsp:rsid wsp:val=&quot;53405FED&quot;/&gt;&lt;wsp:rsid wsp:val=&quot;53471DB3&quot;/&gt;&lt;wsp:rsid wsp:val=&quot;535C4FF5&quot;/&gt;&lt;wsp:rsid wsp:val=&quot;53734919&quot;/&gt;&lt;wsp:rsid wsp:val=&quot;537F1FBD&quot;/&gt;&lt;wsp:rsid wsp:val=&quot;537F6902&quot;/&gt;&lt;wsp:rsid wsp:val=&quot;53A305F5&quot;/&gt;&lt;wsp:rsid wsp:val=&quot;53C534B6&quot;/&gt;&lt;wsp:rsid wsp:val=&quot;53C56008&quot;/&gt;&lt;wsp:rsid wsp:val=&quot;53D5394D&quot;/&gt;&lt;wsp:rsid wsp:val=&quot;53DB15FF&quot;/&gt;&lt;wsp:rsid wsp:val=&quot;53DD21D8&quot;/&gt;&lt;wsp:rsid wsp:val=&quot;53E635BE&quot;/&gt;&lt;wsp:rsid wsp:val=&quot;540D3B0F&quot;/&gt;&lt;wsp:rsid wsp:val=&quot;540F45AB&quot;/&gt;&lt;wsp:rsid wsp:val=&quot;54157AD3&quot;/&gt;&lt;wsp:rsid wsp:val=&quot;542115F2&quot;/&gt;&lt;wsp:rsid wsp:val=&quot;542D5AF1&quot;/&gt;&lt;wsp:rsid wsp:val=&quot;54751B4D&quot;/&gt;&lt;wsp:rsid wsp:val=&quot;549E0E13&quot;/&gt;&lt;wsp:rsid wsp:val=&quot;54BC7E82&quot;/&gt;&lt;wsp:rsid wsp:val=&quot;54E51B71&quot;/&gt;&lt;wsp:rsid wsp:val=&quot;54F22CF7&quot;/&gt;&lt;wsp:rsid wsp:val=&quot;55046CBD&quot;/&gt;&lt;wsp:rsid wsp:val=&quot;552778F3&quot;/&gt;&lt;wsp:rsid wsp:val=&quot;552E3A6F&quot;/&gt;&lt;wsp:rsid wsp:val=&quot;55494405&quot;/&gt;&lt;wsp:rsid wsp:val=&quot;554A01D6&quot;/&gt;&lt;wsp:rsid wsp:val=&quot;554D673E&quot;/&gt;&lt;wsp:rsid wsp:val=&quot;55506ABF&quot;/&gt;&lt;wsp:rsid wsp:val=&quot;556F2227&quot;/&gt;&lt;wsp:rsid wsp:val=&quot;558A6A5A&quot;/&gt;&lt;wsp:rsid wsp:val=&quot;55A767A4&quot;/&gt;&lt;wsp:rsid wsp:val=&quot;55B039A6&quot;/&gt;&lt;wsp:rsid wsp:val=&quot;55C52D7F&quot;/&gt;&lt;wsp:rsid wsp:val=&quot;55CF7D50&quot;/&gt;&lt;wsp:rsid wsp:val=&quot;55D1447A&quot;/&gt;&lt;wsp:rsid wsp:val=&quot;55F96F49&quot;/&gt;&lt;wsp:rsid wsp:val=&quot;56336510&quot;/&gt;&lt;wsp:rsid wsp:val=&quot;5641017A&quot;/&gt;&lt;wsp:rsid wsp:val=&quot;565A2562&quot;/&gt;&lt;wsp:rsid wsp:val=&quot;56626DA0&quot;/&gt;&lt;wsp:rsid wsp:val=&quot;566E755F&quot;/&gt;&lt;wsp:rsid wsp:val=&quot;5674682D&quot;/&gt;&lt;wsp:rsid wsp:val=&quot;56850596&quot;/&gt;&lt;wsp:rsid wsp:val=&quot;56863B0A&quot;/&gt;&lt;wsp:rsid wsp:val=&quot;568C03FF&quot;/&gt;&lt;wsp:rsid wsp:val=&quot;568E7BFA&quot;/&gt;&lt;wsp:rsid wsp:val=&quot;56915BD9&quot;/&gt;&lt;wsp:rsid wsp:val=&quot;56952B2F&quot;/&gt;&lt;wsp:rsid wsp:val=&quot;56AB5217&quot;/&gt;&lt;wsp:rsid wsp:val=&quot;56AE33AE&quot;/&gt;&lt;wsp:rsid wsp:val=&quot;56DC41CD&quot;/&gt;&lt;wsp:rsid wsp:val=&quot;56ED1671&quot;/&gt;&lt;wsp:rsid wsp:val=&quot;5700493D&quot;/&gt;&lt;wsp:rsid wsp:val=&quot;57082744&quot;/&gt;&lt;wsp:rsid wsp:val=&quot;57202AE1&quot;/&gt;&lt;wsp:rsid wsp:val=&quot;57237711&quot;/&gt;&lt;wsp:rsid wsp:val=&quot;575D1A1F&quot;/&gt;&lt;wsp:rsid wsp:val=&quot;576A3E9B&quot;/&gt;&lt;wsp:rsid wsp:val=&quot;57840993&quot;/&gt;&lt;wsp:rsid wsp:val=&quot;57896CBE&quot;/&gt;&lt;wsp:rsid wsp:val=&quot;579D76BA&quot;/&gt;&lt;wsp:rsid wsp:val=&quot;57AF7E83&quot;/&gt;&lt;wsp:rsid wsp:val=&quot;57B0119D&quot;/&gt;&lt;wsp:rsid wsp:val=&quot;57B41846&quot;/&gt;&lt;wsp:rsid wsp:val=&quot;57B65D96&quot;/&gt;&lt;wsp:rsid wsp:val=&quot;57E50589&quot;/&gt;&lt;wsp:rsid wsp:val=&quot;5807662A&quot;/&gt;&lt;wsp:rsid wsp:val=&quot;580B1F70&quot;/&gt;&lt;wsp:rsid wsp:val=&quot;58176456&quot;/&gt;&lt;wsp:rsid wsp:val=&quot;58203619&quot;/&gt;&lt;wsp:rsid wsp:val=&quot;58231B32&quot;/&gt;&lt;wsp:rsid wsp:val=&quot;582A10C5&quot;/&gt;&lt;wsp:rsid wsp:val=&quot;583B07A4&quot;/&gt;&lt;wsp:rsid wsp:val=&quot;58461287&quot;/&gt;&lt;wsp:rsid wsp:val=&quot;584B5184&quot;/&gt;&lt;wsp:rsid wsp:val=&quot;585025FB&quot;/&gt;&lt;wsp:rsid wsp:val=&quot;58524768&quot;/&gt;&lt;wsp:rsid wsp:val=&quot;586114B0&quot;/&gt;&lt;wsp:rsid wsp:val=&quot;58611C12&quot;/&gt;&lt;wsp:rsid wsp:val=&quot;58630757&quot;/&gt;&lt;wsp:rsid wsp:val=&quot;5889654D&quot;/&gt;&lt;wsp:rsid wsp:val=&quot;58933E25&quot;/&gt;&lt;wsp:rsid wsp:val=&quot;589D39AD&quot;/&gt;&lt;wsp:rsid wsp:val=&quot;58A0656C&quot;/&gt;&lt;wsp:rsid wsp:val=&quot;58A24064&quot;/&gt;&lt;wsp:rsid wsp:val=&quot;58A8347A&quot;/&gt;&lt;wsp:rsid wsp:val=&quot;58B41A0D&quot;/&gt;&lt;wsp:rsid wsp:val=&quot;58C03D80&quot;/&gt;&lt;wsp:rsid wsp:val=&quot;58C32088&quot;/&gt;&lt;wsp:rsid wsp:val=&quot;58C85492&quot;/&gt;&lt;wsp:rsid wsp:val=&quot;58CB4304&quot;/&gt;&lt;wsp:rsid wsp:val=&quot;58E14B45&quot;/&gt;&lt;wsp:rsid wsp:val=&quot;58F92AA7&quot;/&gt;&lt;wsp:rsid wsp:val=&quot;58F962E4&quot;/&gt;&lt;wsp:rsid wsp:val=&quot;58FE1CC1&quot;/&gt;&lt;wsp:rsid wsp:val=&quot;590D1C5B&quot;/&gt;&lt;wsp:rsid wsp:val=&quot;59316FAD&quot;/&gt;&lt;wsp:rsid wsp:val=&quot;59385407&quot;/&gt;&lt;wsp:rsid wsp:val=&quot;59421CC2&quot;/&gt;&lt;wsp:rsid wsp:val=&quot;59434FF7&quot;/&gt;&lt;wsp:rsid wsp:val=&quot;597077B8&quot;/&gt;&lt;wsp:rsid wsp:val=&quot;598E5905&quot;/&gt;&lt;wsp:rsid wsp:val=&quot;59981EC0&quot;/&gt;&lt;wsp:rsid wsp:val=&quot;59B3086A&quot;/&gt;&lt;wsp:rsid wsp:val=&quot;59B76AB9&quot;/&gt;&lt;wsp:rsid wsp:val=&quot;59B9022D&quot;/&gt;&lt;wsp:rsid wsp:val=&quot;59BF1EAD&quot;/&gt;&lt;wsp:rsid wsp:val=&quot;59D04F52&quot;/&gt;&lt;wsp:rsid wsp:val=&quot;59D41B4F&quot;/&gt;&lt;wsp:rsid wsp:val=&quot;59D86238&quot;/&gt;&lt;wsp:rsid wsp:val=&quot;59DD593E&quot;/&gt;&lt;wsp:rsid wsp:val=&quot;59F03559&quot;/&gt;&lt;wsp:rsid wsp:val=&quot;5A0A6EC1&quot;/&gt;&lt;wsp:rsid wsp:val=&quot;5A206511&quot;/&gt;&lt;wsp:rsid wsp:val=&quot;5A3E389F&quot;/&gt;&lt;wsp:rsid wsp:val=&quot;5A4C2D3F&quot;/&gt;&lt;wsp:rsid wsp:val=&quot;5A523442&quot;/&gt;&lt;wsp:rsid wsp:val=&quot;5A652FBC&quot;/&gt;&lt;wsp:rsid wsp:val=&quot;5A953D3E&quot;/&gt;&lt;wsp:rsid wsp:val=&quot;5AA50801&quot;/&gt;&lt;wsp:rsid wsp:val=&quot;5AB60620&quot;/&gt;&lt;wsp:rsid wsp:val=&quot;5AD01479&quot;/&gt;&lt;wsp:rsid wsp:val=&quot;5AE00F46&quot;/&gt;&lt;wsp:rsid wsp:val=&quot;5AE223E0&quot;/&gt;&lt;wsp:rsid wsp:val=&quot;5AEE21BC&quot;/&gt;&lt;wsp:rsid wsp:val=&quot;5AF22632&quot;/&gt;&lt;wsp:rsid wsp:val=&quot;5AF5017C&quot;/&gt;&lt;wsp:rsid wsp:val=&quot;5B0D5F3F&quot;/&gt;&lt;wsp:rsid wsp:val=&quot;5B0F6638&quot;/&gt;&lt;wsp:rsid wsp:val=&quot;5B1E4332&quot;/&gt;&lt;wsp:rsid wsp:val=&quot;5B2169C4&quot;/&gt;&lt;wsp:rsid wsp:val=&quot;5B2E5B5E&quot;/&gt;&lt;wsp:rsid wsp:val=&quot;5B3D3027&quot;/&gt;&lt;wsp:rsid wsp:val=&quot;5B401D8D&quot;/&gt;&lt;wsp:rsid wsp:val=&quot;5B774996&quot;/&gt;&lt;wsp:rsid wsp:val=&quot;5B851705&quot;/&gt;&lt;wsp:rsid wsp:val=&quot;5B893822&quot;/&gt;&lt;wsp:rsid wsp:val=&quot;5BC733F9&quot;/&gt;&lt;wsp:rsid wsp:val=&quot;5BD50FA4&quot;/&gt;&lt;wsp:rsid wsp:val=&quot;5C0456C1&quot;/&gt;&lt;wsp:rsid wsp:val=&quot;5C38144C&quot;/&gt;&lt;wsp:rsid wsp:val=&quot;5C3D56A6&quot;/&gt;&lt;wsp:rsid wsp:val=&quot;5C40307D&quot;/&gt;&lt;wsp:rsid wsp:val=&quot;5C4B0FB9&quot;/&gt;&lt;wsp:rsid wsp:val=&quot;5C4B4DA0&quot;/&gt;&lt;wsp:rsid wsp:val=&quot;5C5604C2&quot;/&gt;&lt;wsp:rsid wsp:val=&quot;5C704BB6&quot;/&gt;&lt;wsp:rsid wsp:val=&quot;5C742BB5&quot;/&gt;&lt;wsp:rsid wsp:val=&quot;5C7F0B65&quot;/&gt;&lt;wsp:rsid wsp:val=&quot;5C9702C6&quot;/&gt;&lt;wsp:rsid wsp:val=&quot;5CCC5B0E&quot;/&gt;&lt;wsp:rsid wsp:val=&quot;5D023D70&quot;/&gt;&lt;wsp:rsid wsp:val=&quot;5D232690&quot;/&gt;&lt;wsp:rsid wsp:val=&quot;5D4248BB&quot;/&gt;&lt;wsp:rsid wsp:val=&quot;5D8A6922&quot;/&gt;&lt;wsp:rsid wsp:val=&quot;5D920887&quot;/&gt;&lt;wsp:rsid wsp:val=&quot;5DB419EA&quot;/&gt;&lt;wsp:rsid wsp:val=&quot;5DF63834&quot;/&gt;&lt;wsp:rsid wsp:val=&quot;5E046559&quot;/&gt;&lt;wsp:rsid wsp:val=&quot;5E0F29BF&quot;/&gt;&lt;wsp:rsid wsp:val=&quot;5E233C96&quot;/&gt;&lt;wsp:rsid wsp:val=&quot;5E3146AB&quot;/&gt;&lt;wsp:rsid wsp:val=&quot;5E3546E1&quot;/&gt;&lt;wsp:rsid wsp:val=&quot;5E3D163B&quot;/&gt;&lt;wsp:rsid wsp:val=&quot;5E4A3631&quot;/&gt;&lt;wsp:rsid wsp:val=&quot;5E4A535A&quot;/&gt;&lt;wsp:rsid wsp:val=&quot;5E56652B&quot;/&gt;&lt;wsp:rsid wsp:val=&quot;5E6C4E65&quot;/&gt;&lt;wsp:rsid wsp:val=&quot;5E6D0DFB&quot;/&gt;&lt;wsp:rsid wsp:val=&quot;5E707E19&quot;/&gt;&lt;wsp:rsid wsp:val=&quot;5E7B6107&quot;/&gt;&lt;wsp:rsid wsp:val=&quot;5E821F47&quot;/&gt;&lt;wsp:rsid wsp:val=&quot;5E843F0B&quot;/&gt;&lt;wsp:rsid wsp:val=&quot;5E9B6982&quot;/&gt;&lt;wsp:rsid wsp:val=&quot;5EAE62F6&quot;/&gt;&lt;wsp:rsid wsp:val=&quot;5EB95867&quot;/&gt;&lt;wsp:rsid wsp:val=&quot;5EBB698E&quot;/&gt;&lt;wsp:rsid wsp:val=&quot;5EDF1180&quot;/&gt;&lt;wsp:rsid wsp:val=&quot;5EE21F9E&quot;/&gt;&lt;wsp:rsid wsp:val=&quot;5EE51FD4&quot;/&gt;&lt;wsp:rsid wsp:val=&quot;5EEE12C2&quot;/&gt;&lt;wsp:rsid wsp:val=&quot;5EFE4FBA&quot;/&gt;&lt;wsp:rsid wsp:val=&quot;5F210795&quot;/&gt;&lt;wsp:rsid wsp:val=&quot;5F541BAF&quot;/&gt;&lt;wsp:rsid wsp:val=&quot;5F5A6D5C&quot;/&gt;&lt;wsp:rsid wsp:val=&quot;5F7B6A21&quot;/&gt;&lt;wsp:rsid wsp:val=&quot;5F964F67&quot;/&gt;&lt;wsp:rsid wsp:val=&quot;5F9F6889&quot;/&gt;&lt;wsp:rsid wsp:val=&quot;5FAF6C82&quot;/&gt;&lt;wsp:rsid wsp:val=&quot;5FBA56FC&quot;/&gt;&lt;wsp:rsid wsp:val=&quot;5FCB3F37&quot;/&gt;&lt;wsp:rsid wsp:val=&quot;5FD90163&quot;/&gt;&lt;wsp:rsid wsp:val=&quot;601F56B0&quot;/&gt;&lt;wsp:rsid wsp:val=&quot;602373EA&quot;/&gt;&lt;wsp:rsid wsp:val=&quot;6075118D&quot;/&gt;&lt;wsp:rsid wsp:val=&quot;60761C11&quot;/&gt;&lt;wsp:rsid wsp:val=&quot;607E361A&quot;/&gt;&lt;wsp:rsid wsp:val=&quot;60837E5B&quot;/&gt;&lt;wsp:rsid wsp:val=&quot;60891503&quot;/&gt;&lt;wsp:rsid wsp:val=&quot;609F2532&quot;/&gt;&lt;wsp:rsid wsp:val=&quot;60A80AB0&quot;/&gt;&lt;wsp:rsid wsp:val=&quot;60AF5877&quot;/&gt;&lt;wsp:rsid wsp:val=&quot;60BD10B8&quot;/&gt;&lt;wsp:rsid wsp:val=&quot;60CC3B25&quot;/&gt;&lt;wsp:rsid wsp:val=&quot;60E336D5&quot;/&gt;&lt;wsp:rsid wsp:val=&quot;60E50FCF&quot;/&gt;&lt;wsp:rsid wsp:val=&quot;60E53CAE&quot;/&gt;&lt;wsp:rsid wsp:val=&quot;60E629D3&quot;/&gt;&lt;wsp:rsid wsp:val=&quot;60ED0268&quot;/&gt;&lt;wsp:rsid wsp:val=&quot;60F42B3C&quot;/&gt;&lt;wsp:rsid wsp:val=&quot;6121106C&quot;/&gt;&lt;wsp:rsid wsp:val=&quot;61281F0B&quot;/&gt;&lt;wsp:rsid wsp:val=&quot;6129644C&quot;/&gt;&lt;wsp:rsid wsp:val=&quot;6148259B&quot;/&gt;&lt;wsp:rsid wsp:val=&quot;61852D6E&quot;/&gt;&lt;wsp:rsid wsp:val=&quot;618547A7&quot;/&gt;&lt;wsp:rsid wsp:val=&quot;61AF029B&quot;/&gt;&lt;wsp:rsid wsp:val=&quot;61B85C01&quot;/&gt;&lt;wsp:rsid wsp:val=&quot;61B96E63&quot;/&gt;&lt;wsp:rsid wsp:val=&quot;61C8047F&quot;/&gt;&lt;wsp:rsid wsp:val=&quot;61DF149E&quot;/&gt;&lt;wsp:rsid wsp:val=&quot;621657E3&quot;/&gt;&lt;wsp:rsid wsp:val=&quot;621C117E&quot;/&gt;&lt;wsp:rsid wsp:val=&quot;621D50C4&quot;/&gt;&lt;wsp:rsid wsp:val=&quot;6233488B&quot;/&gt;&lt;wsp:rsid wsp:val=&quot;62372B8F&quot;/&gt;&lt;wsp:rsid wsp:val=&quot;62455B53&quot;/&gt;&lt;wsp:rsid wsp:val=&quot;62473F9C&quot;/&gt;&lt;wsp:rsid wsp:val=&quot;626156BA&quot;/&gt;&lt;wsp:rsid wsp:val=&quot;626E419F&quot;/&gt;&lt;wsp:rsid wsp:val=&quot;626F3555&quot;/&gt;&lt;wsp:rsid wsp:val=&quot;628314D8&quot;/&gt;&lt;wsp:rsid wsp:val=&quot;629145C4&quot;/&gt;&lt;wsp:rsid wsp:val=&quot;62A734B2&quot;/&gt;&lt;wsp:rsid wsp:val=&quot;62EB1C1A&quot;/&gt;&lt;wsp:rsid wsp:val=&quot;62EB30FF&quot;/&gt;&lt;wsp:rsid wsp:val=&quot;62F12820&quot;/&gt;&lt;wsp:rsid wsp:val=&quot;62F70A24&quot;/&gt;&lt;wsp:rsid wsp:val=&quot;62FB44E3&quot;/&gt;&lt;wsp:rsid wsp:val=&quot;63092110&quot;/&gt;&lt;wsp:rsid wsp:val=&quot;631913D3&quot;/&gt;&lt;wsp:rsid wsp:val=&quot;632B7D4A&quot;/&gt;&lt;wsp:rsid wsp:val=&quot;633854B8&quot;/&gt;&lt;wsp:rsid wsp:val=&quot;6351006D&quot;/&gt;&lt;wsp:rsid wsp:val=&quot;63703C4F&quot;/&gt;&lt;wsp:rsid wsp:val=&quot;63772BEF&quot;/&gt;&lt;wsp:rsid wsp:val=&quot;637740A4&quot;/&gt;&lt;wsp:rsid wsp:val=&quot;63A6020D&quot;/&gt;&lt;wsp:rsid wsp:val=&quot;63AD35D3&quot;/&gt;&lt;wsp:rsid wsp:val=&quot;63BB3AEB&quot;/&gt;&lt;wsp:rsid wsp:val=&quot;63E53A86&quot;/&gt;&lt;wsp:rsid wsp:val=&quot;63EA5131&quot;/&gt;&lt;wsp:rsid wsp:val=&quot;63F805E2&quot;/&gt;&lt;wsp:rsid wsp:val=&quot;6406533F&quot;/&gt;&lt;wsp:rsid wsp:val=&quot;640C613C&quot;/&gt;&lt;wsp:rsid wsp:val=&quot;64133046&quot;/&gt;&lt;wsp:rsid wsp:val=&quot;64312AF9&quot;/&gt;&lt;wsp:rsid wsp:val=&quot;64377F75&quot;/&gt;&lt;wsp:rsid wsp:val=&quot;6452522C&quot;/&gt;&lt;wsp:rsid wsp:val=&quot;64632B60&quot;/&gt;&lt;wsp:rsid wsp:val=&quot;647819CC&quot;/&gt;&lt;wsp:rsid wsp:val=&quot;64797A07&quot;/&gt;&lt;wsp:rsid wsp:val=&quot;648862A8&quot;/&gt;&lt;wsp:rsid wsp:val=&quot;64966A7F&quot;/&gt;&lt;wsp:rsid wsp:val=&quot;64A25B41&quot;/&gt;&lt;wsp:rsid wsp:val=&quot;64A267FF&quot;/&gt;&lt;wsp:rsid wsp:val=&quot;64A3235F&quot;/&gt;&lt;wsp:rsid wsp:val=&quot;64AC7E65&quot;/&gt;&lt;wsp:rsid wsp:val=&quot;64B0378B&quot;/&gt;&lt;wsp:rsid wsp:val=&quot;64BE2E65&quot;/&gt;&lt;wsp:rsid wsp:val=&quot;64D77413&quot;/&gt;&lt;wsp:rsid wsp:val=&quot;650C61FC&quot;/&gt;&lt;wsp:rsid wsp:val=&quot;65152CF8&quot;/&gt;&lt;wsp:rsid wsp:val=&quot;651A4E98&quot;/&gt;&lt;wsp:rsid wsp:val=&quot;653572B3&quot;/&gt;&lt;wsp:rsid wsp:val=&quot;65480629&quot;/&gt;&lt;wsp:rsid wsp:val=&quot;6563433E&quot;/&gt;&lt;wsp:rsid wsp:val=&quot;65697473&quot;/&gt;&lt;wsp:rsid wsp:val=&quot;656A6466&quot;/&gt;&lt;wsp:rsid wsp:val=&quot;65794A7A&quot;/&gt;&lt;wsp:rsid wsp:val=&quot;657F1E50&quot;/&gt;&lt;wsp:rsid wsp:val=&quot;65824957&quot;/&gt;&lt;wsp:rsid wsp:val=&quot;65852013&quot;/&gt;&lt;wsp:rsid wsp:val=&quot;6587118E&quot;/&gt;&lt;wsp:rsid wsp:val=&quot;6587564C&quot;/&gt;&lt;wsp:rsid wsp:val=&quot;65DD15F1&quot;/&gt;&lt;wsp:rsid wsp:val=&quot;65EA2D65&quot;/&gt;&lt;wsp:rsid wsp:val=&quot;65EF38A9&quot;/&gt;&lt;wsp:rsid wsp:val=&quot;65FC2497&quot;/&gt;&lt;wsp:rsid wsp:val=&quot;65FE0C8D&quot;/&gt;&lt;wsp:rsid wsp:val=&quot;66057F40&quot;/&gt;&lt;wsp:rsid wsp:val=&quot;66164500&quot;/&gt;&lt;wsp:rsid wsp:val=&quot;66181E9E&quot;/&gt;&lt;wsp:rsid wsp:val=&quot;661F292E&quot;/&gt;&lt;wsp:rsid wsp:val=&quot;6625201C&quot;/&gt;&lt;wsp:rsid wsp:val=&quot;66257A00&quot;/&gt;&lt;wsp:rsid wsp:val=&quot;663E0F4C&quot;/&gt;&lt;wsp:rsid wsp:val=&quot;664E4E26&quot;/&gt;&lt;wsp:rsid wsp:val=&quot;66637FD5&quot;/&gt;&lt;wsp:rsid wsp:val=&quot;66781ADC&quot;/&gt;&lt;wsp:rsid wsp:val=&quot;66852ECF&quot;/&gt;&lt;wsp:rsid wsp:val=&quot;66907CEE&quot;/&gt;&lt;wsp:rsid wsp:val=&quot;669A472F&quot;/&gt;&lt;wsp:rsid wsp:val=&quot;66BD19FE&quot;/&gt;&lt;wsp:rsid wsp:val=&quot;66D15D31&quot;/&gt;&lt;wsp:rsid wsp:val=&quot;66DB06A9&quot;/&gt;&lt;wsp:rsid wsp:val=&quot;66E00526&quot;/&gt;&lt;wsp:rsid wsp:val=&quot;67134181&quot;/&gt;&lt;wsp:rsid wsp:val=&quot;67166859&quot;/&gt;&lt;wsp:rsid wsp:val=&quot;67170BC0&quot;/&gt;&lt;wsp:rsid wsp:val=&quot;67187CC0&quot;/&gt;&lt;wsp:rsid wsp:val=&quot;67314BA4&quot;/&gt;&lt;wsp:rsid wsp:val=&quot;67367010&quot;/&gt;&lt;wsp:rsid wsp:val=&quot;673A6CC3&quot;/&gt;&lt;wsp:rsid wsp:val=&quot;674C5E92&quot;/&gt;&lt;wsp:rsid wsp:val=&quot;675076C7&quot;/&gt;&lt;wsp:rsid wsp:val=&quot;67554A8E&quot;/&gt;&lt;wsp:rsid wsp:val=&quot;67653E7B&quot;/&gt;&lt;wsp:rsid wsp:val=&quot;678172AA&quot;/&gt;&lt;wsp:rsid wsp:val=&quot;678714A0&quot;/&gt;&lt;wsp:rsid wsp:val=&quot;678A4691&quot;/&gt;&lt;wsp:rsid wsp:val=&quot;67A3239B&quot;/&gt;&lt;wsp:rsid wsp:val=&quot;67B122CC&quot;/&gt;&lt;wsp:rsid wsp:val=&quot;67B563A1&quot;/&gt;&lt;wsp:rsid wsp:val=&quot;67CA37CA&quot;/&gt;&lt;wsp:rsid wsp:val=&quot;67D150FA&quot;/&gt;&lt;wsp:rsid wsp:val=&quot;67D808CA&quot;/&gt;&lt;wsp:rsid wsp:val=&quot;67DC197E&quot;/&gt;&lt;wsp:rsid wsp:val=&quot;67E100E2&quot;/&gt;&lt;wsp:rsid wsp:val=&quot;68093CD5&quot;/&gt;&lt;wsp:rsid wsp:val=&quot;681A5FA4&quot;/&gt;&lt;wsp:rsid wsp:val=&quot;684B6C0F&quot;/&gt;&lt;wsp:rsid wsp:val=&quot;6868312B&quot;/&gt;&lt;wsp:rsid wsp:val=&quot;6880388E&quot;/&gt;&lt;wsp:rsid wsp:val=&quot;68835CEC&quot;/&gt;&lt;wsp:rsid wsp:val=&quot;68B60077&quot;/&gt;&lt;wsp:rsid wsp:val=&quot;68D76CD2&quot;/&gt;&lt;wsp:rsid wsp:val=&quot;68E350C9&quot;/&gt;&lt;wsp:rsid wsp:val=&quot;68F6058E&quot;/&gt;&lt;wsp:rsid wsp:val=&quot;68F83FF4&quot;/&gt;&lt;wsp:rsid wsp:val=&quot;68FD6CC2&quot;/&gt;&lt;wsp:rsid wsp:val=&quot;690D1D88&quot;/&gt;&lt;wsp:rsid wsp:val=&quot;69147F04&quot;/&gt;&lt;wsp:rsid wsp:val=&quot;6923050F&quot;/&gt;&lt;wsp:rsid wsp:val=&quot;69304731&quot;/&gt;&lt;wsp:rsid wsp:val=&quot;69456746&quot;/&gt;&lt;wsp:rsid wsp:val=&quot;69505D65&quot;/&gt;&lt;wsp:rsid wsp:val=&quot;695A3695&quot;/&gt;&lt;wsp:rsid wsp:val=&quot;696E3B70&quot;/&gt;&lt;wsp:rsid wsp:val=&quot;69761291&quot;/&gt;&lt;wsp:rsid wsp:val=&quot;699C39B7&quot;/&gt;&lt;wsp:rsid wsp:val=&quot;69A30D56&quot;/&gt;&lt;wsp:rsid wsp:val=&quot;69C31F34&quot;/&gt;&lt;wsp:rsid wsp:val=&quot;69CC6007&quot;/&gt;&lt;wsp:rsid wsp:val=&quot;69D70311&quot;/&gt;&lt;wsp:rsid wsp:val=&quot;69E5423B&quot;/&gt;&lt;wsp:rsid wsp:val=&quot;69EA302A&quot;/&gt;&lt;wsp:rsid wsp:val=&quot;69F551CC&quot;/&gt;&lt;wsp:rsid wsp:val=&quot;6A0D6834&quot;/&gt;&lt;wsp:rsid wsp:val=&quot;6A0E7B1A&quot;/&gt;&lt;wsp:rsid wsp:val=&quot;6A204B83&quot;/&gt;&lt;wsp:rsid wsp:val=&quot;6A2E511B&quot;/&gt;&lt;wsp:rsid wsp:val=&quot;6A351DDA&quot;/&gt;&lt;wsp:rsid wsp:val=&quot;6A3D3B05&quot;/&gt;&lt;wsp:rsid wsp:val=&quot;6A5452F7&quot;/&gt;&lt;wsp:rsid wsp:val=&quot;6A696874&quot;/&gt;&lt;wsp:rsid wsp:val=&quot;6A6C0322&quot;/&gt;&lt;wsp:rsid wsp:val=&quot;6A6C7FAF&quot;/&gt;&lt;wsp:rsid wsp:val=&quot;6A9264B2&quot;/&gt;&lt;wsp:rsid wsp:val=&quot;6A9B4007&quot;/&gt;&lt;wsp:rsid wsp:val=&quot;6AAA152B&quot;/&gt;&lt;wsp:rsid wsp:val=&quot;6AAF5A85&quot;/&gt;&lt;wsp:rsid wsp:val=&quot;6AB844F9&quot;/&gt;&lt;wsp:rsid wsp:val=&quot;6ABB3EDE&quot;/&gt;&lt;wsp:rsid wsp:val=&quot;6AC349AB&quot;/&gt;&lt;wsp:rsid wsp:val=&quot;6ACA3950&quot;/&gt;&lt;wsp:rsid wsp:val=&quot;6AD11CA6&quot;/&gt;&lt;wsp:rsid wsp:val=&quot;6AFE4362&quot;/&gt;&lt;wsp:rsid wsp:val=&quot;6B0E6292&quot;/&gt;&lt;wsp:rsid wsp:val=&quot;6B224534&quot;/&gt;&lt;wsp:rsid wsp:val=&quot;6B417AC1&quot;/&gt;&lt;wsp:rsid wsp:val=&quot;6B4B0699&quot;/&gt;&lt;wsp:rsid wsp:val=&quot;6B4C06D7&quot;/&gt;&lt;wsp:rsid wsp:val=&quot;6B4E4EFF&quot;/&gt;&lt;wsp:rsid wsp:val=&quot;6B581916&quot;/&gt;&lt;wsp:rsid wsp:val=&quot;6B720DF9&quot;/&gt;&lt;wsp:rsid wsp:val=&quot;6B774D46&quot;/&gt;&lt;wsp:rsid wsp:val=&quot;6BA42FFF&quot;/&gt;&lt;wsp:rsid wsp:val=&quot;6BA87639&quot;/&gt;&lt;wsp:rsid wsp:val=&quot;6BA96517&quot;/&gt;&lt;wsp:rsid wsp:val=&quot;6BAC1F16&quot;/&gt;&lt;wsp:rsid wsp:val=&quot;6BB14AC3&quot;/&gt;&lt;wsp:rsid wsp:val=&quot;6BBD681C&quot;/&gt;&lt;wsp:rsid wsp:val=&quot;6BC1664A&quot;/&gt;&lt;wsp:rsid wsp:val=&quot;6BEE17E6&quot;/&gt;&lt;wsp:rsid wsp:val=&quot;6BF96E85&quot;/&gt;&lt;wsp:rsid wsp:val=&quot;6C0044E1&quot;/&gt;&lt;wsp:rsid wsp:val=&quot;6C092C53&quot;/&gt;&lt;wsp:rsid wsp:val=&quot;6C153DEC&quot;/&gt;&lt;wsp:rsid wsp:val=&quot;6C1D5BD3&quot;/&gt;&lt;wsp:rsid wsp:val=&quot;6C1F7D6C&quot;/&gt;&lt;wsp:rsid wsp:val=&quot;6C2041DA&quot;/&gt;&lt;wsp:rsid wsp:val=&quot;6C3C5F8F&quot;/&gt;&lt;wsp:rsid wsp:val=&quot;6C5926F0&quot;/&gt;&lt;wsp:rsid wsp:val=&quot;6C6A7DCE&quot;/&gt;&lt;wsp:rsid wsp:val=&quot;6C7167A2&quot;/&gt;&lt;wsp:rsid wsp:val=&quot;6C7C3DBB&quot;/&gt;&lt;wsp:rsid wsp:val=&quot;6C9200E2&quot;/&gt;&lt;wsp:rsid wsp:val=&quot;6CA37839&quot;/&gt;&lt;wsp:rsid wsp:val=&quot;6CA412D3&quot;/&gt;&lt;wsp:rsid wsp:val=&quot;6CA50720&quot;/&gt;&lt;wsp:rsid wsp:val=&quot;6CAA29CA&quot;/&gt;&lt;wsp:rsid wsp:val=&quot;6CBB7F17&quot;/&gt;&lt;wsp:rsid wsp:val=&quot;6D0152A4&quot;/&gt;&lt;wsp:rsid wsp:val=&quot;6D0C62D7&quot;/&gt;&lt;wsp:rsid wsp:val=&quot;6D0E6AEA&quot;/&gt;&lt;wsp:rsid wsp:val=&quot;6D2A225B&quot;/&gt;&lt;wsp:rsid wsp:val=&quot;6D53095A&quot;/&gt;&lt;wsp:rsid wsp:val=&quot;6D550FEB&quot;/&gt;&lt;wsp:rsid wsp:val=&quot;6D596B73&quot;/&gt;&lt;wsp:rsid wsp:val=&quot;6D5B1B9F&quot;/&gt;&lt;wsp:rsid wsp:val=&quot;6D6A30F9&quot;/&gt;&lt;wsp:rsid wsp:val=&quot;6D7226D4&quot;/&gt;&lt;wsp:rsid wsp:val=&quot;6D8A27C7&quot;/&gt;&lt;wsp:rsid wsp:val=&quot;6D9B68FC&quot;/&gt;&lt;wsp:rsid wsp:val=&quot;6D9C7B4C&quot;/&gt;&lt;wsp:rsid wsp:val=&quot;6DA31CDD&quot;/&gt;&lt;wsp:rsid wsp:val=&quot;6DAA5881&quot;/&gt;&lt;wsp:rsid wsp:val=&quot;6DAC2180&quot;/&gt;&lt;wsp:rsid wsp:val=&quot;6DB62F45&quot;/&gt;&lt;wsp:rsid wsp:val=&quot;6DCB6153&quot;/&gt;&lt;wsp:rsid wsp:val=&quot;6DCC691E&quot;/&gt;&lt;wsp:rsid wsp:val=&quot;6DDE57B1&quot;/&gt;&lt;wsp:rsid wsp:val=&quot;6DE611EC&quot;/&gt;&lt;wsp:rsid wsp:val=&quot;6DEF25BA&quot;/&gt;&lt;wsp:rsid wsp:val=&quot;6E0C12AB&quot;/&gt;&lt;wsp:rsid wsp:val=&quot;6E1469F8&quot;/&gt;&lt;wsp:rsid wsp:val=&quot;6E267EFF&quot;/&gt;&lt;wsp:rsid wsp:val=&quot;6E2C0CB8&quot;/&gt;&lt;wsp:rsid wsp:val=&quot;6E2F1180&quot;/&gt;&lt;wsp:rsid wsp:val=&quot;6E3456F7&quot;/&gt;&lt;wsp:rsid wsp:val=&quot;6E3D4CAA&quot;/&gt;&lt;wsp:rsid wsp:val=&quot;6E560DEC&quot;/&gt;&lt;wsp:rsid wsp:val=&quot;6E5F1977&quot;/&gt;&lt;wsp:rsid wsp:val=&quot;6E647B7E&quot;/&gt;&lt;wsp:rsid wsp:val=&quot;6E6E0491&quot;/&gt;&lt;wsp:rsid wsp:val=&quot;6E7627CC&quot;/&gt;&lt;wsp:rsid wsp:val=&quot;6E8A6422&quot;/&gt;&lt;wsp:rsid wsp:val=&quot;6E942F58&quot;/&gt;&lt;wsp:rsid wsp:val=&quot;6ED7042E&quot;/&gt;&lt;wsp:rsid wsp:val=&quot;6EDC2D88&quot;/&gt;&lt;wsp:rsid wsp:val=&quot;6EE9036F&quot;/&gt;&lt;wsp:rsid wsp:val=&quot;6F0C6EBB&quot;/&gt;&lt;wsp:rsid wsp:val=&quot;6F1605E6&quot;/&gt;&lt;wsp:rsid wsp:val=&quot;6F45734F&quot;/&gt;&lt;wsp:rsid wsp:val=&quot;6F534244&quot;/&gt;&lt;wsp:rsid wsp:val=&quot;6F5A6BC3&quot;/&gt;&lt;wsp:rsid wsp:val=&quot;6F626372&quot;/&gt;&lt;wsp:rsid wsp:val=&quot;6F6E6C00&quot;/&gt;&lt;wsp:rsid wsp:val=&quot;6F79399B&quot;/&gt;&lt;wsp:rsid wsp:val=&quot;6F8B0BFC&quot;/&gt;&lt;wsp:rsid wsp:val=&quot;6FAF6FB8&quot;/&gt;&lt;wsp:rsid wsp:val=&quot;6FBA5BA5&quot;/&gt;&lt;wsp:rsid wsp:val=&quot;6FCB595B&quot;/&gt;&lt;wsp:rsid wsp:val=&quot;6FDC51A6&quot;/&gt;&lt;wsp:rsid wsp:val=&quot;6FEA74B8&quot;/&gt;&lt;wsp:rsid wsp:val=&quot;700222FD&quot;/&gt;&lt;wsp:rsid wsp:val=&quot;702A2B32&quot;/&gt;&lt;wsp:rsid wsp:val=&quot;702B4884&quot;/&gt;&lt;wsp:rsid wsp:val=&quot;702C3DBC&quot;/&gt;&lt;wsp:rsid wsp:val=&quot;703F2EE4&quot;/&gt;&lt;wsp:rsid wsp:val=&quot;70526BE1&quot;/&gt;&lt;wsp:rsid wsp:val=&quot;705D3E36&quot;/&gt;&lt;wsp:rsid wsp:val=&quot;706D7769&quot;/&gt;&lt;wsp:rsid wsp:val=&quot;707611E7&quot;/&gt;&lt;wsp:rsid wsp:val=&quot;7079403C&quot;/&gt;&lt;wsp:rsid wsp:val=&quot;708D6857&quot;/&gt;&lt;wsp:rsid wsp:val=&quot;7095709D&quot;/&gt;&lt;wsp:rsid wsp:val=&quot;70AD7B94&quot;/&gt;&lt;wsp:rsid wsp:val=&quot;70C02ACC&quot;/&gt;&lt;wsp:rsid wsp:val=&quot;70CF1BD5&quot;/&gt;&lt;wsp:rsid wsp:val=&quot;70EF0C74&quot;/&gt;&lt;wsp:rsid wsp:val=&quot;71082FD7&quot;/&gt;&lt;wsp:rsid wsp:val=&quot;71132B06&quot;/&gt;&lt;wsp:rsid wsp:val=&quot;712B27B0&quot;/&gt;&lt;wsp:rsid wsp:val=&quot;71372C83&quot;/&gt;&lt;wsp:rsid wsp:val=&quot;714410AC&quot;/&gt;&lt;wsp:rsid wsp:val=&quot;714707DA&quot;/&gt;&lt;wsp:rsid wsp:val=&quot;714831CE&quot;/&gt;&lt;wsp:rsid wsp:val=&quot;714F7850&quot;/&gt;&lt;wsp:rsid wsp:val=&quot;715F40A7&quot;/&gt;&lt;wsp:rsid wsp:val=&quot;71626DD3&quot;/&gt;&lt;wsp:rsid wsp:val=&quot;716E4857&quot;/&gt;&lt;wsp:rsid wsp:val=&quot;71706AEB&quot;/&gt;&lt;wsp:rsid wsp:val=&quot;71782114&quot;/&gt;&lt;wsp:rsid wsp:val=&quot;717A74F7&quot;/&gt;&lt;wsp:rsid wsp:val=&quot;717F50DA&quot;/&gt;&lt;wsp:rsid wsp:val=&quot;718662BB&quot;/&gt;&lt;wsp:rsid wsp:val=&quot;718B3F6A&quot;/&gt;&lt;wsp:rsid wsp:val=&quot;71AE4452&quot;/&gt;&lt;wsp:rsid wsp:val=&quot;71C0079D&quot;/&gt;&lt;wsp:rsid wsp:val=&quot;71D30C83&quot;/&gt;&lt;wsp:rsid wsp:val=&quot;71DB4E8F&quot;/&gt;&lt;wsp:rsid wsp:val=&quot;71DD16D8&quot;/&gt;&lt;wsp:rsid wsp:val=&quot;71E40716&quot;/&gt;&lt;wsp:rsid wsp:val=&quot;71F42514&quot;/&gt;&lt;wsp:rsid wsp:val=&quot;72037FC4&quot;/&gt;&lt;wsp:rsid wsp:val=&quot;72056294&quot;/&gt;&lt;wsp:rsid wsp:val=&quot;721A3265&quot;/&gt;&lt;wsp:rsid wsp:val=&quot;722435DE&quot;/&gt;&lt;wsp:rsid wsp:val=&quot;723F7DCA&quot;/&gt;&lt;wsp:rsid wsp:val=&quot;72627ABD&quot;/&gt;&lt;wsp:rsid wsp:val=&quot;72651DED&quot;/&gt;&lt;wsp:rsid wsp:val=&quot;72792D68&quot;/&gt;&lt;wsp:rsid wsp:val=&quot;728008B9&quot;/&gt;&lt;wsp:rsid wsp:val=&quot;72846E7D&quot;/&gt;&lt;wsp:rsid wsp:val=&quot;72910196&quot;/&gt;&lt;wsp:rsid wsp:val=&quot;7298108E&quot;/&gt;&lt;wsp:rsid wsp:val=&quot;729B6830&quot;/&gt;&lt;wsp:rsid wsp:val=&quot;72BF595E&quot;/&gt;&lt;wsp:rsid wsp:val=&quot;72C61FDA&quot;/&gt;&lt;wsp:rsid wsp:val=&quot;72C95033&quot;/&gt;&lt;wsp:rsid wsp:val=&quot;72CF5913&quot;/&gt;&lt;wsp:rsid wsp:val=&quot;72DB4503&quot;/&gt;&lt;wsp:rsid wsp:val=&quot;72DC7466&quot;/&gt;&lt;wsp:rsid wsp:val=&quot;731D0A2F&quot;/&gt;&lt;wsp:rsid wsp:val=&quot;732574F6&quot;/&gt;&lt;wsp:rsid wsp:val=&quot;73630884&quot;/&gt;&lt;wsp:rsid wsp:val=&quot;73632D2C&quot;/&gt;&lt;wsp:rsid wsp:val=&quot;736476FE&quot;/&gt;&lt;wsp:rsid wsp:val=&quot;73740851&quot;/&gt;&lt;wsp:rsid wsp:val=&quot;738743F9&quot;/&gt;&lt;wsp:rsid wsp:val=&quot;73A51B97&quot;/&gt;&lt;wsp:rsid wsp:val=&quot;73AE0F1B&quot;/&gt;&lt;wsp:rsid wsp:val=&quot;73C2491E&quot;/&gt;&lt;wsp:rsid wsp:val=&quot;73C8614C&quot;/&gt;&lt;wsp:rsid wsp:val=&quot;73F42354&quot;/&gt;&lt;wsp:rsid wsp:val=&quot;740A7DE9&quot;/&gt;&lt;wsp:rsid wsp:val=&quot;74181BEC&quot;/&gt;&lt;wsp:rsid wsp:val=&quot;74374B39&quot;/&gt;&lt;wsp:rsid wsp:val=&quot;74427950&quot;/&gt;&lt;wsp:rsid wsp:val=&quot;744F420B&quot;/&gt;&lt;wsp:rsid wsp:val=&quot;745E193D&quot;/&gt;&lt;wsp:rsid wsp:val=&quot;7470345E&quot;/&gt;&lt;wsp:rsid wsp:val=&quot;74981110&quot;/&gt;&lt;wsp:rsid wsp:val=&quot;749C52C0&quot;/&gt;&lt;wsp:rsid wsp:val=&quot;74C40D5B&quot;/&gt;&lt;wsp:rsid wsp:val=&quot;74CA7DB4&quot;/&gt;&lt;wsp:rsid wsp:val=&quot;74DB6EBD&quot;/&gt;&lt;wsp:rsid wsp:val=&quot;74E44085&quot;/&gt;&lt;wsp:rsid wsp:val=&quot;74FF7868&quot;/&gt;&lt;wsp:rsid wsp:val=&quot;751563E5&quot;/&gt;&lt;wsp:rsid wsp:val=&quot;75233D0F&quot;/&gt;&lt;wsp:rsid wsp:val=&quot;752F569A&quot;/&gt;&lt;wsp:rsid wsp:val=&quot;753C7F0A&quot;/&gt;&lt;wsp:rsid wsp:val=&quot;75440054&quot;/&gt;&lt;wsp:rsid wsp:val=&quot;75452401&quot;/&gt;&lt;wsp:rsid wsp:val=&quot;755148EE&quot;/&gt;&lt;wsp:rsid wsp:val=&quot;757F5A2A&quot;/&gt;&lt;wsp:rsid wsp:val=&quot;75883E27&quot;/&gt;&lt;wsp:rsid wsp:val=&quot;759D6A64&quot;/&gt;&lt;wsp:rsid wsp:val=&quot;75A35923&quot;/&gt;&lt;wsp:rsid wsp:val=&quot;75A530DD&quot;/&gt;&lt;wsp:rsid wsp:val=&quot;75C73CD0&quot;/&gt;&lt;wsp:rsid wsp:val=&quot;75CB2DAA&quot;/&gt;&lt;wsp:rsid wsp:val=&quot;76094349&quot;/&gt;&lt;wsp:rsid wsp:val=&quot;76254A6C&quot;/&gt;&lt;wsp:rsid wsp:val=&quot;762750EA&quot;/&gt;&lt;wsp:rsid wsp:val=&quot;762A114A&quot;/&gt;&lt;wsp:rsid wsp:val=&quot;76327598&quot;/&gt;&lt;wsp:rsid wsp:val=&quot;763A2375&quot;/&gt;&lt;wsp:rsid wsp:val=&quot;764F1B81&quot;/&gt;&lt;wsp:rsid wsp:val=&quot;765A7B9D&quot;/&gt;&lt;wsp:rsid wsp:val=&quot;766672E5&quot;/&gt;&lt;wsp:rsid wsp:val=&quot;76692A5F&quot;/&gt;&lt;wsp:rsid wsp:val=&quot;76770550&quot;/&gt;&lt;wsp:rsid wsp:val=&quot;767921D6&quot;/&gt;&lt;wsp:rsid wsp:val=&quot;767F7F33&quot;/&gt;&lt;wsp:rsid wsp:val=&quot;76891D31&quot;/&gt;&lt;wsp:rsid wsp:val=&quot;76997C8C&quot;/&gt;&lt;wsp:rsid wsp:val=&quot;769B5B80&quot;/&gt;&lt;wsp:rsid wsp:val=&quot;76C21499&quot;/&gt;&lt;wsp:rsid wsp:val=&quot;76D569DC&quot;/&gt;&lt;wsp:rsid wsp:val=&quot;76F077E9&quot;/&gt;&lt;wsp:rsid wsp:val=&quot;7701533E&quot;/&gt;&lt;wsp:rsid wsp:val=&quot;770D08B2&quot;/&gt;&lt;wsp:rsid wsp:val=&quot;771076D1&quot;/&gt;&lt;wsp:rsid wsp:val=&quot;77161DE7&quot;/&gt;&lt;wsp:rsid wsp:val=&quot;771C6295&quot;/&gt;&lt;wsp:rsid wsp:val=&quot;772C0B5E&quot;/&gt;&lt;wsp:rsid wsp:val=&quot;772E017A&quot;/&gt;&lt;wsp:rsid wsp:val=&quot;7738216A&quot;/&gt;&lt;wsp:rsid wsp:val=&quot;773A3E17&quot;/&gt;&lt;wsp:rsid wsp:val=&quot;773C4A3F&quot;/&gt;&lt;wsp:rsid wsp:val=&quot;774F42E0&quot;/&gt;&lt;wsp:rsid wsp:val=&quot;777C05B4&quot;/&gt;&lt;wsp:rsid wsp:val=&quot;777F7D38&quot;/&gt;&lt;wsp:rsid wsp:val=&quot;7789193B&quot;/&gt;&lt;wsp:rsid wsp:val=&quot;77910377&quot;/&gt;&lt;wsp:rsid wsp:val=&quot;77964E9C&quot;/&gt;&lt;wsp:rsid wsp:val=&quot;779F407A&quot;/&gt;&lt;wsp:rsid wsp:val=&quot;77AC377D&quot;/&gt;&lt;wsp:rsid wsp:val=&quot;77B413F9&quot;/&gt;&lt;wsp:rsid wsp:val=&quot;77C760FB&quot;/&gt;&lt;wsp:rsid wsp:val=&quot;77C902A3&quot;/&gt;&lt;wsp:rsid wsp:val=&quot;77D9044A&quot;/&gt;&lt;wsp:rsid wsp:val=&quot;77DF5788&quot;/&gt;&lt;wsp:rsid wsp:val=&quot;77E36CD8&quot;/&gt;&lt;wsp:rsid wsp:val=&quot;780868FE&quot;/&gt;&lt;wsp:rsid wsp:val=&quot;783B7B58&quot;/&gt;&lt;wsp:rsid wsp:val=&quot;784150EE&quot;/&gt;&lt;wsp:rsid wsp:val=&quot;7853272D&quot;/&gt;&lt;wsp:rsid wsp:val=&quot;78754116&quot;/&gt;&lt;wsp:rsid wsp:val=&quot;788A077F&quot;/&gt;&lt;wsp:rsid wsp:val=&quot;789064B1&quot;/&gt;&lt;wsp:rsid wsp:val=&quot;78AD7BF3&quot;/&gt;&lt;wsp:rsid wsp:val=&quot;78B2126B&quot;/&gt;&lt;wsp:rsid wsp:val=&quot;78C0592C&quot;/&gt;&lt;wsp:rsid wsp:val=&quot;78D16950&quot;/&gt;&lt;wsp:rsid wsp:val=&quot;78D34E43&quot;/&gt;&lt;wsp:rsid wsp:val=&quot;78D36825&quot;/&gt;&lt;wsp:rsid wsp:val=&quot;78D759AE&quot;/&gt;&lt;wsp:rsid wsp:val=&quot;78E74DC2&quot;/&gt;&lt;wsp:rsid wsp:val=&quot;78ED308C&quot;/&gt;&lt;wsp:rsid wsp:val=&quot;78F12B0B&quot;/&gt;&lt;wsp:rsid wsp:val=&quot;7902262E&quot;/&gt;&lt;wsp:rsid wsp:val=&quot;79366E4B&quot;/&gt;&lt;wsp:rsid wsp:val=&quot;7937053A&quot;/&gt;&lt;wsp:rsid wsp:val=&quot;793B3960&quot;/&gt;&lt;wsp:rsid wsp:val=&quot;793D6983&quot;/&gt;&lt;wsp:rsid wsp:val=&quot;795A7E31&quot;/&gt;&lt;wsp:rsid wsp:val=&quot;796C1483&quot;/&gt;&lt;wsp:rsid wsp:val=&quot;797C2617&quot;/&gt;&lt;wsp:rsid wsp:val=&quot;79834DEF&quot;/&gt;&lt;wsp:rsid wsp:val=&quot;798A27BB&quot;/&gt;&lt;wsp:rsid wsp:val=&quot;798F63CA&quot;/&gt;&lt;wsp:rsid wsp:val=&quot;79AA7AD7&quot;/&gt;&lt;wsp:rsid wsp:val=&quot;79C10DD2&quot;/&gt;&lt;wsp:rsid wsp:val=&quot;79CA31EE&quot;/&gt;&lt;wsp:rsid wsp:val=&quot;79D116AF&quot;/&gt;&lt;wsp:rsid wsp:val=&quot;79D97389&quot;/&gt;&lt;wsp:rsid wsp:val=&quot;79E72193&quot;/&gt;&lt;wsp:rsid wsp:val=&quot;79E92BC6&quot;/&gt;&lt;wsp:rsid wsp:val=&quot;79F61D17&quot;/&gt;&lt;wsp:rsid wsp:val=&quot;79F7465D&quot;/&gt;&lt;wsp:rsid wsp:val=&quot;7A2D792F&quot;/&gt;&lt;wsp:rsid wsp:val=&quot;7A367DFE&quot;/&gt;&lt;wsp:rsid wsp:val=&quot;7A377BCB&quot;/&gt;&lt;wsp:rsid wsp:val=&quot;7A566D84&quot;/&gt;&lt;wsp:rsid wsp:val=&quot;7A606797&quot;/&gt;&lt;wsp:rsid wsp:val=&quot;7A9668A6&quot;/&gt;&lt;wsp:rsid wsp:val=&quot;7A9D1708&quot;/&gt;&lt;wsp:rsid wsp:val=&quot;7AAB257B&quot;/&gt;&lt;wsp:rsid wsp:val=&quot;7AC55E4D&quot;/&gt;&lt;wsp:rsid wsp:val=&quot;7AEE1A23&quot;/&gt;&lt;wsp:rsid wsp:val=&quot;7B302529&quot;/&gt;&lt;wsp:rsid wsp:val=&quot;7B572712&quot;/&gt;&lt;wsp:rsid wsp:val=&quot;7BAF48F9&quot;/&gt;&lt;wsp:rsid wsp:val=&quot;7BB0747C&quot;/&gt;&lt;wsp:rsid wsp:val=&quot;7BDA5E3D&quot;/&gt;&lt;wsp:rsid wsp:val=&quot;7BE77659&quot;/&gt;&lt;wsp:rsid wsp:val=&quot;7BF115E5&quot;/&gt;&lt;wsp:rsid wsp:val=&quot;7C0311BD&quot;/&gt;&lt;wsp:rsid wsp:val=&quot;7C3376E0&quot;/&gt;&lt;wsp:rsid wsp:val=&quot;7C393B06&quot;/&gt;&lt;wsp:rsid wsp:val=&quot;7C497553&quot;/&gt;&lt;wsp:rsid wsp:val=&quot;7C5100F6&quot;/&gt;&lt;wsp:rsid wsp:val=&quot;7C687AE6&quot;/&gt;&lt;wsp:rsid wsp:val=&quot;7C7D2B27&quot;/&gt;&lt;wsp:rsid wsp:val=&quot;7C832A14&quot;/&gt;&lt;wsp:rsid wsp:val=&quot;7C966BE4&quot;/&gt;&lt;wsp:rsid wsp:val=&quot;7C991A88&quot;/&gt;&lt;wsp:rsid wsp:val=&quot;7C9E3209&quot;/&gt;&lt;wsp:rsid wsp:val=&quot;7CB17CEB&quot;/&gt;&lt;wsp:rsid wsp:val=&quot;7CB563E3&quot;/&gt;&lt;wsp:rsid wsp:val=&quot;7CB60377&quot;/&gt;&lt;wsp:rsid wsp:val=&quot;7CB72D6E&quot;/&gt;&lt;wsp:rsid wsp:val=&quot;7CC23920&quot;/&gt;&lt;wsp:rsid wsp:val=&quot;7CCE6561&quot;/&gt;&lt;wsp:rsid wsp:val=&quot;7CE20D6D&quot;/&gt;&lt;wsp:rsid wsp:val=&quot;7D0924CC&quot;/&gt;&lt;wsp:rsid wsp:val=&quot;7D137FFB&quot;/&gt;&lt;wsp:rsid wsp:val=&quot;7D1D66E1&quot;/&gt;&lt;wsp:rsid wsp:val=&quot;7D346B68&quot;/&gt;&lt;wsp:rsid wsp:val=&quot;7D584A95&quot;/&gt;&lt;wsp:rsid wsp:val=&quot;7D823D84&quot;/&gt;&lt;wsp:rsid wsp:val=&quot;7D9277DE&quot;/&gt;&lt;wsp:rsid wsp:val=&quot;7DB4179D&quot;/&gt;&lt;wsp:rsid wsp:val=&quot;7DB60F5F&quot;/&gt;&lt;wsp:rsid wsp:val=&quot;7DB86708&quot;/&gt;&lt;wsp:rsid wsp:val=&quot;7DE515A3&quot;/&gt;&lt;wsp:rsid wsp:val=&quot;7DF64A6F&quot;/&gt;&lt;wsp:rsid wsp:val=&quot;7E0210A3&quot;/&gt;&lt;wsp:rsid wsp:val=&quot;7E064876&quot;/&gt;&lt;wsp:rsid wsp:val=&quot;7E07636B&quot;/&gt;&lt;wsp:rsid wsp:val=&quot;7E2817F5&quot;/&gt;&lt;wsp:rsid wsp:val=&quot;7E3B37DD&quot;/&gt;&lt;wsp:rsid wsp:val=&quot;7E454955&quot;/&gt;&lt;wsp:rsid wsp:val=&quot;7E4A612F&quot;/&gt;&lt;wsp:rsid wsp:val=&quot;7E5E4BA7&quot;/&gt;&lt;wsp:rsid wsp:val=&quot;7E623FD6&quot;/&gt;&lt;wsp:rsid wsp:val=&quot;7E6568DE&quot;/&gt;&lt;wsp:rsid wsp:val=&quot;7E71695E&quot;/&gt;&lt;wsp:rsid wsp:val=&quot;7E926441&quot;/&gt;&lt;wsp:rsid wsp:val=&quot;7E9A7E57&quot;/&gt;&lt;wsp:rsid wsp:val=&quot;7EA41D17&quot;/&gt;&lt;wsp:rsid wsp:val=&quot;7EAC1C7A&quot;/&gt;&lt;wsp:rsid wsp:val=&quot;7EB55047&quot;/&gt;&lt;wsp:rsid wsp:val=&quot;7EE46143&quot;/&gt;&lt;wsp:rsid wsp:val=&quot;7EF91408&quot;/&gt;&lt;wsp:rsid wsp:val=&quot;7F4117F1&quot;/&gt;&lt;wsp:rsid wsp:val=&quot;7F425225&quot;/&gt;&lt;wsp:rsid wsp:val=&quot;7F5349F3&quot;/&gt;&lt;wsp:rsid wsp:val=&quot;7F800037&quot;/&gt;&lt;wsp:rsid wsp:val=&quot;7F977AF0&quot;/&gt;&lt;wsp:rsid wsp:val=&quot;7FA95DC6&quot;/&gt;&lt;wsp:rsid wsp:val=&quot;7FAE1AA4&quot;/&gt;&lt;wsp:rsid wsp:val=&quot;7FBE3D7D&quot;/&gt;&lt;wsp:rsid wsp:val=&quot;7FF37124&quot;/&gt;&lt;wsp:rsid wsp:val=&quot;7FF4629D&quot;/&gt;&lt;wsp:rsid wsp:val=&quot;7FF707E0&quot;/&gt;&lt;/wsp:rsids&gt;&lt;/w:docPr&gt;&lt;w:body&gt;&lt;wx:sect&gt;&lt;w:p wsp:rsidR=&quot;00000000&quot; wsp:rsidRDefault=&quot;00D77592&quot; wsp:rsidP=&quot;00D77592&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F835FC" w:rsidRPr="003A273D">
        <w:rPr>
          <w:rFonts w:ascii="Times New Roman" w:hAnsi="Times New Roman"/>
          <w:lang w:val="en-US"/>
        </w:rPr>
        <w:instrText xml:space="preserve"> </w:instrText>
      </w:r>
      <w:r w:rsidR="00F835FC" w:rsidRPr="003A273D">
        <w:rPr>
          <w:rFonts w:ascii="Times New Roman" w:hAnsi="Times New Roman"/>
          <w:lang w:val="en-US"/>
        </w:rPr>
        <w:fldChar w:fldCharType="separate"/>
      </w:r>
      <w:r w:rsidR="003E6131">
        <w:rPr>
          <w:rFonts w:ascii="Times New Roman" w:hAnsi="Times New Roman"/>
          <w:noProof/>
          <w:position w:val="-5"/>
        </w:rPr>
        <w:pict w14:anchorId="60968224">
          <v:shape id="_x0000_i1032" type="#_x0000_t75" alt="" style="width:6pt;height:12.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linkStyles/&gt;&lt;w:stylePaneFormatFilter w:val=&quot;3F01&quot;/&gt;&lt;w:defaultTabStop w:val=&quot;567&quot;/&gt;&lt;w:hyphenationZone w:val=&quot;425&quot;/&gt;&lt;w:doNotHyphenateCaps/&gt;&lt;w:drawingGridHorizontalSpacing w:val=&quot;120&quot;/&gt;&lt;w:drawingGridVerticalSpacing w:val=&quot;120&quot;/&gt;&lt;w:useMarginsForDrawingGridOrigin/&gt;&lt;w:doNotShadeFormData/&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applyBreakingRules/&gt;&lt;w:dontGrowAutofit/&gt;&lt;w:useFELayout/&gt;&lt;/w:compat&gt;&lt;wsp:rsids&gt;&lt;wsp:rsidRoot wsp:val=&quot;00100F45&quot;/&gt;&lt;wsp:rsid wsp:val=&quot;000006E1&quot;/&gt;&lt;wsp:rsid wsp:val=&quot;000011DE&quot;/&gt;&lt;wsp:rsid wsp:val=&quot;00001A2B&quot;/&gt;&lt;wsp:rsid wsp:val=&quot;00001CB0&quot;/&gt;&lt;wsp:rsid wsp:val=&quot;00002A37&quot;/&gt;&lt;wsp:rsid wsp:val=&quot;00002A63&quot;/&gt;&lt;wsp:rsid wsp:val=&quot;000032DF&quot;/&gt;&lt;wsp:rsid wsp:val=&quot;000032F4&quot;/&gt;&lt;wsp:rsid wsp:val=&quot;000034E4&quot;/&gt;&lt;wsp:rsid wsp:val=&quot;0000541E&quot;/&gt;&lt;wsp:rsid wsp:val=&quot;00006446&quot;/&gt;&lt;wsp:rsid wsp:val=&quot;00006896&quot;/&gt;&lt;wsp:rsid wsp:val=&quot;00006EDC&quot;/&gt;&lt;wsp:rsid wsp:val=&quot;0000733B&quot;/&gt;&lt;wsp:rsid wsp:val=&quot;00007CDC&quot;/&gt;&lt;wsp:rsid wsp:val=&quot;00010CDD&quot;/&gt;&lt;wsp:rsid wsp:val=&quot;0001115E&quot;/&gt;&lt;wsp:rsid wsp:val=&quot;00011824&quot;/&gt;&lt;wsp:rsid wsp:val=&quot;00011B28&quot;/&gt;&lt;wsp:rsid wsp:val=&quot;00011CE9&quot;/&gt;&lt;wsp:rsid wsp:val=&quot;000126CB&quot;/&gt;&lt;wsp:rsid wsp:val=&quot;00012CA8&quot;/&gt;&lt;wsp:rsid wsp:val=&quot;000130DA&quot;/&gt;&lt;wsp:rsid wsp:val=&quot;00013C6E&quot;/&gt;&lt;wsp:rsid wsp:val=&quot;00013FC9&quot;/&gt;&lt;wsp:rsid wsp:val=&quot;00014455&quot;/&gt;&lt;wsp:rsid wsp:val=&quot;00014BD6&quot;/&gt;&lt;wsp:rsid wsp:val=&quot;00015D15&quot;/&gt;&lt;wsp:rsid wsp:val=&quot;0002005B&quot;/&gt;&lt;wsp:rsid wsp:val=&quot;000209F3&quot;/&gt;&lt;wsp:rsid wsp:val=&quot;00020BBB&quot;/&gt;&lt;wsp:rsid wsp:val=&quot;00020C30&quot;/&gt;&lt;wsp:rsid wsp:val=&quot;00021818&quot;/&gt;&lt;wsp:rsid wsp:val=&quot;00023678&quot;/&gt;&lt;wsp:rsid wsp:val=&quot;00023B49&quot;/&gt;&lt;wsp:rsid wsp:val=&quot;00023BDC&quot;/&gt;&lt;wsp:rsid wsp:val=&quot;00024170&quot;/&gt;&lt;wsp:rsid wsp:val=&quot;00024E02&quot;/&gt;&lt;wsp:rsid wsp:val=&quot;00025347&quot;/&gt;&lt;wsp:rsid wsp:val=&quot;0002564D&quot;/&gt;&lt;wsp:rsid wsp:val=&quot;00025C23&quot;/&gt;&lt;wsp:rsid wsp:val=&quot;00025ECA&quot;/&gt;&lt;wsp:rsid wsp:val=&quot;000263D8&quot;/&gt;&lt;wsp:rsid wsp:val=&quot;0002781C&quot;/&gt;&lt;wsp:rsid wsp:val=&quot;00030E4A&quot;/&gt;&lt;wsp:rsid wsp:val=&quot;000311C7&quot;/&gt;&lt;wsp:rsid wsp:val=&quot;0003179E&quot;/&gt;&lt;wsp:rsid wsp:val=&quot;00032374&quot;/&gt;&lt;wsp:rsid wsp:val=&quot;000325B8&quot;/&gt;&lt;wsp:rsid wsp:val=&quot;00032632&quot;/&gt;&lt;wsp:rsid wsp:val=&quot;0003480D&quot;/&gt;&lt;wsp:rsid wsp:val=&quot;00034C15&quot;/&gt;&lt;wsp:rsid wsp:val=&quot;00035706&quot;/&gt;&lt;wsp:rsid wsp:val=&quot;00035E1B&quot;/&gt;&lt;wsp:rsid wsp:val=&quot;00036161&quot;/&gt;&lt;wsp:rsid wsp:val=&quot;000364B8&quot;/&gt;&lt;wsp:rsid wsp:val=&quot;00036BA1&quot;/&gt;&lt;wsp:rsid wsp:val=&quot;00040292&quot;/&gt;&lt;wsp:rsid wsp:val=&quot;00041962&quot;/&gt;&lt;wsp:rsid wsp:val=&quot;00041994&quot;/&gt;&lt;wsp:rsid wsp:val=&quot;00041A3F&quot;/&gt;&lt;wsp:rsid wsp:val=&quot;000422E2&quot;/&gt;&lt;wsp:rsid wsp:val=&quot;00042F22&quot;/&gt;&lt;wsp:rsid wsp:val=&quot;0004395C&quot;/&gt;&lt;wsp:rsid wsp:val=&quot;00043F68&quot;/&gt;&lt;wsp:rsid wsp:val=&quot;000443F0&quot;/&gt;&lt;wsp:rsid wsp:val=&quot;000444EF&quot;/&gt;&lt;wsp:rsid wsp:val=&quot;00045FF8&quot;/&gt;&lt;wsp:rsid wsp:val=&quot;00046166&quot;/&gt;&lt;wsp:rsid wsp:val=&quot;00050680&quot;/&gt;&lt;wsp:rsid wsp:val=&quot;000511F7&quot;/&gt;&lt;wsp:rsid wsp:val=&quot;00052A07&quot;/&gt;&lt;wsp:rsid wsp:val=&quot;00052F21&quot;/&gt;&lt;wsp:rsid wsp:val=&quot;000534E3&quot;/&gt;&lt;wsp:rsid wsp:val=&quot;00053D03&quot;/&gt;&lt;wsp:rsid wsp:val=&quot;0005427C&quot;/&gt;&lt;wsp:rsid wsp:val=&quot;00054E12&quot;/&gt;&lt;wsp:rsid wsp:val=&quot;00055CD1&quot;/&gt;&lt;wsp:rsid wsp:val=&quot;0005606A&quot;/&gt;&lt;wsp:rsid wsp:val=&quot;0005660D&quot;/&gt;&lt;wsp:rsid wsp:val=&quot;00057117&quot;/&gt;&lt;wsp:rsid wsp:val=&quot;000609B7&quot;/&gt;&lt;wsp:rsid wsp:val=&quot;00060CA1&quot;/&gt;&lt;wsp:rsid wsp:val=&quot;000616E7&quot;/&gt;&lt;wsp:rsid wsp:val=&quot;00061FB9&quot;/&gt;&lt;wsp:rsid wsp:val=&quot;00063D57&quot;/&gt;&lt;wsp:rsid wsp:val=&quot;0006483C&quot;/&gt;&lt;wsp:rsid wsp:val=&quot;0006487E&quot;/&gt;&lt;wsp:rsid wsp:val=&quot;0006525C&quot;/&gt;&lt;wsp:rsid wsp:val=&quot;00065E1A&quot;/&gt;&lt;wsp:rsid wsp:val=&quot;000660A9&quot;/&gt;&lt;wsp:rsid wsp:val=&quot;0006651C&quot;/&gt;&lt;wsp:rsid wsp:val=&quot;0007092F&quot;/&gt;&lt;wsp:rsid wsp:val=&quot;0007094A&quot;/&gt;&lt;wsp:rsid wsp:val=&quot;00070FBD&quot;/&gt;&lt;wsp:rsid wsp:val=&quot;0007125C&quot;/&gt;&lt;wsp:rsid wsp:val=&quot;000715B7&quot;/&gt;&lt;wsp:rsid wsp:val=&quot;00071E77&quot;/&gt;&lt;wsp:rsid wsp:val=&quot;00074B37&quot;/&gt;&lt;wsp:rsid wsp:val=&quot;000764EE&quot;/&gt;&lt;wsp:rsid wsp:val=&quot;0007697B&quot;/&gt;&lt;wsp:rsid wsp:val=&quot;00076C09&quot;/&gt;&lt;wsp:rsid wsp:val=&quot;00076DAA&quot;/&gt;&lt;wsp:rsid wsp:val=&quot;00077E5F&quot;/&gt;&lt;wsp:rsid wsp:val=&quot;0008036A&quot;/&gt;&lt;wsp:rsid wsp:val=&quot;000808F6&quot;/&gt;&lt;wsp:rsid wsp:val=&quot;0008112F&quot;/&gt;&lt;wsp:rsid wsp:val=&quot;00081486&quot;/&gt;&lt;wsp:rsid wsp:val=&quot;00081AE6&quot;/&gt;&lt;wsp:rsid wsp:val=&quot;00081EA4&quot;/&gt;&lt;wsp:rsid wsp:val=&quot;000823B5&quot;/&gt;&lt;wsp:rsid wsp:val=&quot;00082746&quot;/&gt;&lt;wsp:rsid wsp:val=&quot;000839C7&quot;/&gt;&lt;wsp:rsid wsp:val=&quot;0008458F&quot;/&gt;&lt;wsp:rsid wsp:val=&quot;0008496C&quot;/&gt;&lt;wsp:rsid wsp:val=&quot;00084DDB&quot;/&gt;&lt;wsp:rsid wsp:val=&quot;00084E51&quot;/&gt;&lt;wsp:rsid wsp:val=&quot;000851F6&quot;/&gt;&lt;wsp:rsid wsp:val=&quot;000855EB&quot;/&gt;&lt;wsp:rsid wsp:val=&quot;00085B52&quot;/&gt;&lt;wsp:rsid wsp:val=&quot;00085F5F&quot;/&gt;&lt;wsp:rsid wsp:val=&quot;000866F2&quot;/&gt;&lt;wsp:rsid wsp:val=&quot;0009009F&quot;/&gt;&lt;wsp:rsid wsp:val=&quot;0009055D&quot;/&gt;&lt;wsp:rsid wsp:val=&quot;000908DF&quot;/&gt;&lt;wsp:rsid wsp:val=&quot;00090B11&quot;/&gt;&lt;wsp:rsid wsp:val=&quot;00090CCA&quot;/&gt;&lt;wsp:rsid wsp:val=&quot;00090FA4&quot;/&gt;&lt;wsp:rsid wsp:val=&quot;00091557&quot;/&gt;&lt;wsp:rsid wsp:val=&quot;00091BD2&quot;/&gt;&lt;wsp:rsid wsp:val=&quot;0009223B&quot;/&gt;&lt;wsp:rsid wsp:val=&quot;000924C1&quot;/&gt;&lt;wsp:rsid wsp:val=&quot;000924F0&quot;/&gt;&lt;wsp:rsid wsp:val=&quot;00092B87&quot;/&gt;&lt;wsp:rsid wsp:val=&quot;00092FAF&quot;/&gt;&lt;wsp:rsid wsp:val=&quot;000933E1&quot;/&gt;&lt;wsp:rsid wsp:val=&quot;00093474&quot;/&gt;&lt;wsp:rsid wsp:val=&quot;000937BD&quot;/&gt;&lt;wsp:rsid wsp:val=&quot;00093BC3&quot;/&gt;&lt;wsp:rsid wsp:val=&quot;00094092&quot;/&gt;&lt;wsp:rsid wsp:val=&quot;00094DAB&quot;/&gt;&lt;wsp:rsid wsp:val=&quot;0009510F&quot;/&gt;&lt;wsp:rsid wsp:val=&quot;00096F65&quot;/&gt;&lt;wsp:rsid wsp:val=&quot;00097902&quot;/&gt;&lt;wsp:rsid wsp:val=&quot;000A0B74&quot;/&gt;&lt;wsp:rsid wsp:val=&quot;000A1101&quot;/&gt;&lt;wsp:rsid wsp:val=&quot;000A1964&quot;/&gt;&lt;wsp:rsid wsp:val=&quot;000A1B7B&quot;/&gt;&lt;wsp:rsid wsp:val=&quot;000A1EA1&quot;/&gt;&lt;wsp:rsid wsp:val=&quot;000A27CA&quot;/&gt;&lt;wsp:rsid wsp:val=&quot;000A36C3&quot;/&gt;&lt;wsp:rsid wsp:val=&quot;000A4185&quot;/&gt;&lt;wsp:rsid wsp:val=&quot;000A56F2&quot;/&gt;&lt;wsp:rsid wsp:val=&quot;000A6A12&quot;/&gt;&lt;wsp:rsid wsp:val=&quot;000A714F&quot;/&gt;&lt;wsp:rsid wsp:val=&quot;000B02E5&quot;/&gt;&lt;wsp:rsid wsp:val=&quot;000B0DA1&quot;/&gt;&lt;wsp:rsid wsp:val=&quot;000B176A&quot;/&gt;&lt;wsp:rsid wsp:val=&quot;000B21DC&quot;/&gt;&lt;wsp:rsid wsp:val=&quot;000B2719&quot;/&gt;&lt;wsp:rsid wsp:val=&quot;000B2912&quot;/&gt;&lt;wsp:rsid wsp:val=&quot;000B34AE&quot;/&gt;&lt;wsp:rsid wsp:val=&quot;000B3A8F&quot;/&gt;&lt;wsp:rsid wsp:val=&quot;000B4AB9&quot;/&gt;&lt;wsp:rsid wsp:val=&quot;000B4E3E&quot;/&gt;&lt;wsp:rsid wsp:val=&quot;000B58C3&quot;/&gt;&lt;wsp:rsid wsp:val=&quot;000B61E9&quot;/&gt;&lt;wsp:rsid wsp:val=&quot;000B7ABA&quot;/&gt;&lt;wsp:rsid wsp:val=&quot;000C038F&quot;/&gt;&lt;wsp:rsid wsp:val=&quot;000C14ED&quot;/&gt;&lt;wsp:rsid wsp:val=&quot;000C165A&quot;/&gt;&lt;wsp:rsid wsp:val=&quot;000C21AC&quot;/&gt;&lt;wsp:rsid wsp:val=&quot;000C27C5&quot;/&gt;&lt;wsp:rsid wsp:val=&quot;000C29A4&quot;/&gt;&lt;wsp:rsid wsp:val=&quot;000C2E19&quot;/&gt;&lt;wsp:rsid wsp:val=&quot;000C3469&quot;/&gt;&lt;wsp:rsid wsp:val=&quot;000C3728&quot;/&gt;&lt;wsp:rsid wsp:val=&quot;000C3824&quot;/&gt;&lt;wsp:rsid wsp:val=&quot;000C3B9C&quot;/&gt;&lt;wsp:rsid wsp:val=&quot;000C40FA&quot;/&gt;&lt;wsp:rsid wsp:val=&quot;000C4C97&quot;/&gt;&lt;wsp:rsid wsp:val=&quot;000C69AE&quot;/&gt;&lt;wsp:rsid wsp:val=&quot;000C7397&quot;/&gt;&lt;wsp:rsid wsp:val=&quot;000D040F&quot;/&gt;&lt;wsp:rsid wsp:val=&quot;000D0D07&quot;/&gt;&lt;wsp:rsid wsp:val=&quot;000D2D69&quot;/&gt;&lt;wsp:rsid wsp:val=&quot;000D2F1D&quot;/&gt;&lt;wsp:rsid wsp:val=&quot;000D3206&quot;/&gt;&lt;wsp:rsid wsp:val=&quot;000D34AE&quot;/&gt;&lt;wsp:rsid wsp:val=&quot;000D4797&quot;/&gt;&lt;wsp:rsid wsp:val=&quot;000D61AA&quot;/&gt;&lt;wsp:rsid wsp:val=&quot;000D64AB&quot;/&gt;&lt;wsp:rsid wsp:val=&quot;000D6C88&quot;/&gt;&lt;wsp:rsid wsp:val=&quot;000E0527&quot;/&gt;&lt;wsp:rsid wsp:val=&quot;000E0AD5&quot;/&gt;&lt;wsp:rsid wsp:val=&quot;000E156A&quot;/&gt;&lt;wsp:rsid wsp:val=&quot;000E1A8E&quot;/&gt;&lt;wsp:rsid wsp:val=&quot;000E1E92&quot;/&gt;&lt;wsp:rsid wsp:val=&quot;000E30A7&quot;/&gt;&lt;wsp:rsid wsp:val=&quot;000E319A&quot;/&gt;&lt;wsp:rsid wsp:val=&quot;000E3710&quot;/&gt;&lt;wsp:rsid wsp:val=&quot;000E48E1&quot;/&gt;&lt;wsp:rsid wsp:val=&quot;000E7966&quot;/&gt;&lt;wsp:rsid wsp:val=&quot;000E7C06&quot;/&gt;&lt;wsp:rsid wsp:val=&quot;000F06D6&quot;/&gt;&lt;wsp:rsid wsp:val=&quot;000F08AE&quot;/&gt;&lt;wsp:rsid wsp:val=&quot;000F0EB1&quot;/&gt;&lt;wsp:rsid wsp:val=&quot;000F1106&quot;/&gt;&lt;wsp:rsid wsp:val=&quot;000F24D5&quot;/&gt;&lt;wsp:rsid wsp:val=&quot;000F3BE9&quot;/&gt;&lt;wsp:rsid wsp:val=&quot;000F3F6C&quot;/&gt;&lt;wsp:rsid wsp:val=&quot;000F43F8&quot;/&gt;&lt;wsp:rsid wsp:val=&quot;000F472C&quot;/&gt;&lt;wsp:rsid wsp:val=&quot;000F6B49&quot;/&gt;&lt;wsp:rsid wsp:val=&quot;000F6DF3&quot;/&gt;&lt;wsp:rsid wsp:val=&quot;00100298&quot;/&gt;&lt;wsp:rsid wsp:val=&quot;001005FF&quot;/&gt;&lt;wsp:rsid wsp:val=&quot;00100A92&quot;/&gt;&lt;wsp:rsid wsp:val=&quot;00100F45&quot;/&gt;&lt;wsp:rsid wsp:val=&quot;00105190&quot;/&gt;&lt;wsp:rsid wsp:val=&quot;0010532F&quot;/&gt;&lt;wsp:rsid wsp:val=&quot;0010610D&quot;/&gt;&lt;wsp:rsid wsp:val=&quot;001062FB&quot;/&gt;&lt;wsp:rsid wsp:val=&quot;001063E6&quot;/&gt;&lt;wsp:rsid wsp:val=&quot;00107A20&quot;/&gt;&lt;wsp:rsid wsp:val=&quot;00110233&quot;/&gt;&lt;wsp:rsid wsp:val=&quot;00110D2D&quot;/&gt;&lt;wsp:rsid wsp:val=&quot;00113CD4&quot;/&gt;&lt;wsp:rsid wsp:val=&quot;00113CF4&quot;/&gt;&lt;wsp:rsid wsp:val=&quot;00114D01&quot;/&gt;&lt;wsp:rsid wsp:val=&quot;001153EA&quot;/&gt;&lt;wsp:rsid wsp:val=&quot;001154A1&quot;/&gt;&lt;wsp:rsid wsp:val=&quot;00115643&quot;/&gt;&lt;wsp:rsid wsp:val=&quot;00115E25&quot;/&gt;&lt;wsp:rsid wsp:val=&quot;001163DE&quot;/&gt;&lt;wsp:rsid wsp:val=&quot;0011673F&quot;/&gt;&lt;wsp:rsid wsp:val=&quot;00116765&quot;/&gt;&lt;wsp:rsid wsp:val=&quot;001174B9&quot;/&gt;&lt;wsp:rsid wsp:val=&quot;001219F5&quot;/&gt;&lt;wsp:rsid wsp:val=&quot;00121A20&quot;/&gt;&lt;wsp:rsid wsp:val=&quot;00122B62&quot;/&gt;&lt;wsp:rsid wsp:val=&quot;00122C67&quot;/&gt;&lt;wsp:rsid wsp:val=&quot;0012377F&quot;/&gt;&lt;wsp:rsid wsp:val=&quot;001239F2&quot;/&gt;&lt;wsp:rsid wsp:val=&quot;00123AFA&quot;/&gt;&lt;wsp:rsid wsp:val=&quot;00124314&quot;/&gt;&lt;wsp:rsid wsp:val=&quot;00125CE0&quot;/&gt;&lt;wsp:rsid wsp:val=&quot;00126B4A&quot;/&gt;&lt;wsp:rsid wsp:val=&quot;00132656&quot;/&gt;&lt;wsp:rsid wsp:val=&quot;00132FD0&quot;/&gt;&lt;wsp:rsid wsp:val=&quot;0013301A&quot;/&gt;&lt;wsp:rsid wsp:val=&quot;0013415C&quot;/&gt;&lt;wsp:rsid wsp:val=&quot;001344C0&quot;/&gt;&lt;wsp:rsid wsp:val=&quot;001346FA&quot;/&gt;&lt;wsp:rsid wsp:val=&quot;00134C08&quot;/&gt;&lt;wsp:rsid wsp:val=&quot;00135252&quot;/&gt;&lt;wsp:rsid wsp:val=&quot;00135B3A&quot;/&gt;&lt;wsp:rsid wsp:val=&quot;001361DD&quot;/&gt;&lt;wsp:rsid wsp:val=&quot;00136B5E&quot;/&gt;&lt;wsp:rsid wsp:val=&quot;00137728&quot;/&gt;&lt;wsp:rsid wsp:val=&quot;00137AB5&quot;/&gt;&lt;wsp:rsid wsp:val=&quot;00137F0B&quot;/&gt;&lt;wsp:rsid wsp:val=&quot;00141F24&quot;/&gt;&lt;wsp:rsid wsp:val=&quot;00142083&quot;/&gt;&lt;wsp:rsid wsp:val=&quot;001420D1&quot;/&gt;&lt;wsp:rsid wsp:val=&quot;00142A99&quot;/&gt;&lt;wsp:rsid wsp:val=&quot;00142F64&quot;/&gt;&lt;wsp:rsid wsp:val=&quot;00142FF2&quot;/&gt;&lt;wsp:rsid wsp:val=&quot;00143008&quot;/&gt;&lt;wsp:rsid wsp:val=&quot;0014528C&quot;/&gt;&lt;wsp:rsid wsp:val=&quot;0014678C&quot;/&gt;&lt;wsp:rsid wsp:val=&quot;00146F12&quot;/&gt;&lt;wsp:rsid wsp:val=&quot;0014787F&quot;/&gt;&lt;wsp:rsid wsp:val=&quot;00147ED7&quot;/&gt;&lt;wsp:rsid wsp:val=&quot;00147F5B&quot;/&gt;&lt;wsp:rsid wsp:val=&quot;001519C5&quot;/&gt;&lt;wsp:rsid wsp:val=&quot;00151E23&quot;/&gt;&lt;wsp:rsid wsp:val=&quot;001526E0&quot;/&gt;&lt;wsp:rsid wsp:val=&quot;0015387F&quot;/&gt;&lt;wsp:rsid wsp:val=&quot;00153C26&quot;/&gt;&lt;wsp:rsid wsp:val=&quot;00154125&quot;/&gt;&lt;wsp:rsid wsp:val=&quot;001551B5&quot;/&gt;&lt;wsp:rsid wsp:val=&quot;0015533C&quot;/&gt;&lt;wsp:rsid wsp:val=&quot;001553F3&quot;/&gt;&lt;wsp:rsid wsp:val=&quot;00155B29&quot;/&gt;&lt;wsp:rsid wsp:val=&quot;0015799D&quot;/&gt;&lt;wsp:rsid wsp:val=&quot;00160F28&quot;/&gt;&lt;wsp:rsid wsp:val=&quot;00162C61&quot;/&gt;&lt;wsp:rsid wsp:val=&quot;00163E7D&quot;/&gt;&lt;wsp:rsid wsp:val=&quot;00164782&quot;/&gt;&lt;wsp:rsid wsp:val=&quot;001649F7&quot;/&gt;&lt;wsp:rsid wsp:val=&quot;001659C1&quot;/&gt;&lt;wsp:rsid wsp:val=&quot;00165A27&quot;/&gt;&lt;wsp:rsid wsp:val=&quot;0016637B&quot;/&gt;&lt;wsp:rsid wsp:val=&quot;001706E5&quot;/&gt;&lt;wsp:rsid wsp:val=&quot;001708E2&quot;/&gt;&lt;wsp:rsid wsp:val=&quot;00170C54&quot;/&gt;&lt;wsp:rsid wsp:val=&quot;00172842&quot;/&gt;&lt;wsp:rsid wsp:val=&quot;00173370&quot;/&gt;&lt;wsp:rsid wsp:val=&quot;00173A8E&quot;/&gt;&lt;wsp:rsid wsp:val=&quot;00173F9B&quot;/&gt;&lt;wsp:rsid wsp:val=&quot;00175063&quot;/&gt;&lt;wsp:rsid wsp:val=&quot;00175117&quot;/&gt;&lt;wsp:rsid wsp:val=&quot;00175A2C&quot;/&gt;&lt;wsp:rsid wsp:val=&quot;00175F50&quot;/&gt;&lt;wsp:rsid wsp:val=&quot;001771FC&quot;/&gt;&lt;wsp:rsid wsp:val=&quot;00177A87&quot;/&gt;&lt;wsp:rsid wsp:val=&quot;001803E9&quot;/&gt;&lt;wsp:rsid wsp:val=&quot;001804A7&quot;/&gt;&lt;wsp:rsid wsp:val=&quot;00180A63&quot;/&gt;&lt;wsp:rsid wsp:val=&quot;0018143F&quot;/&gt;&lt;wsp:rsid wsp:val=&quot;0018163D&quot;/&gt;&lt;wsp:rsid wsp:val=&quot;00183E4C&quot;/&gt;&lt;wsp:rsid wsp:val=&quot;00184209&quot;/&gt;&lt;wsp:rsid wsp:val=&quot;00184A47&quot;/&gt;&lt;wsp:rsid wsp:val=&quot;0018538A&quot;/&gt;&lt;wsp:rsid wsp:val=&quot;00186D1D&quot;/&gt;&lt;wsp:rsid wsp:val=&quot;00186E24&quot;/&gt;&lt;wsp:rsid wsp:val=&quot;0018777B&quot;/&gt;&lt;wsp:rsid wsp:val=&quot;0018777E&quot;/&gt;&lt;wsp:rsid wsp:val=&quot;001906F8&quot;/&gt;&lt;wsp:rsid wsp:val=&quot;00190AC1&quot;/&gt;&lt;wsp:rsid wsp:val=&quot;00190D58&quot;/&gt;&lt;wsp:rsid wsp:val=&quot;00190EC0&quot;/&gt;&lt;wsp:rsid wsp:val=&quot;00192423&quot;/&gt;&lt;wsp:rsid wsp:val=&quot;001924CC&quot;/&gt;&lt;wsp:rsid wsp:val=&quot;0019259A&quot;/&gt;&lt;wsp:rsid wsp:val=&quot;001928FD&quot;/&gt;&lt;wsp:rsid wsp:val=&quot;00192B97&quot;/&gt;&lt;wsp:rsid wsp:val=&quot;0019341A&quot;/&gt;&lt;wsp:rsid wsp:val=&quot;00193A16&quot;/&gt;&lt;wsp:rsid wsp:val=&quot;001951B2&quot;/&gt;&lt;wsp:rsid wsp:val=&quot;001955A4&quot;/&gt;&lt;wsp:rsid wsp:val=&quot;001958CD&quot;/&gt;&lt;wsp:rsid wsp:val=&quot;00196AF7&quot;/&gt;&lt;wsp:rsid wsp:val=&quot;00196C01&quot;/&gt;&lt;wsp:rsid wsp:val=&quot;00196CEF&quot;/&gt;&lt;wsp:rsid wsp:val=&quot;00197DF9&quot;/&gt;&lt;wsp:rsid wsp:val=&quot;001A0C3E&quot;/&gt;&lt;wsp:rsid wsp:val=&quot;001A14A3&quot;/&gt;&lt;wsp:rsid wsp:val=&quot;001A1987&quot;/&gt;&lt;wsp:rsid wsp:val=&quot;001A218B&quot;/&gt;&lt;wsp:rsid wsp:val=&quot;001A2564&quot;/&gt;&lt;wsp:rsid wsp:val=&quot;001A2813&quot;/&gt;&lt;wsp:rsid wsp:val=&quot;001A2985&quot;/&gt;&lt;wsp:rsid wsp:val=&quot;001A2B06&quot;/&gt;&lt;wsp:rsid wsp:val=&quot;001A6173&quot;/&gt;&lt;wsp:rsid wsp:val=&quot;001A62B7&quot;/&gt;&lt;wsp:rsid wsp:val=&quot;001A6CBA&quot;/&gt;&lt;wsp:rsid wsp:val=&quot;001B0579&quot;/&gt;&lt;wsp:rsid wsp:val=&quot;001B06D9&quot;/&gt;&lt;wsp:rsid wsp:val=&quot;001B0B43&quot;/&gt;&lt;wsp:rsid wsp:val=&quot;001B0D97&quot;/&gt;&lt;wsp:rsid wsp:val=&quot;001B14E7&quot;/&gt;&lt;wsp:rsid wsp:val=&quot;001B189A&quot;/&gt;&lt;wsp:rsid wsp:val=&quot;001B35C9&quot;/&gt;&lt;wsp:rsid wsp:val=&quot;001B3F76&quot;/&gt;&lt;wsp:rsid wsp:val=&quot;001B4C2A&quot;/&gt;&lt;wsp:rsid wsp:val=&quot;001B4C2C&quot;/&gt;&lt;wsp:rsid wsp:val=&quot;001B5A5D&quot;/&gt;&lt;wsp:rsid wsp:val=&quot;001B5FC4&quot;/&gt;&lt;wsp:rsid wsp:val=&quot;001C041B&quot;/&gt;&lt;wsp:rsid wsp:val=&quot;001C0ADC&quot;/&gt;&lt;wsp:rsid wsp:val=&quot;001C0D15&quot;/&gt;&lt;wsp:rsid wsp:val=&quot;001C0F0E&quot;/&gt;&lt;wsp:rsid wsp:val=&quot;001C1632&quot;/&gt;&lt;wsp:rsid wsp:val=&quot;001C1CE5&quot;/&gt;&lt;wsp:rsid wsp:val=&quot;001C2818&quot;/&gt;&lt;wsp:rsid wsp:val=&quot;001C2ED5&quot;/&gt;&lt;wsp:rsid wsp:val=&quot;001C3D2A&quot;/&gt;&lt;wsp:rsid wsp:val=&quot;001C3E15&quot;/&gt;&lt;wsp:rsid wsp:val=&quot;001C3F1D&quot;/&gt;&lt;wsp:rsid wsp:val=&quot;001C4B20&quot;/&gt;&lt;wsp:rsid wsp:val=&quot;001C6108&quot;/&gt;&lt;wsp:rsid wsp:val=&quot;001C65DE&quot;/&gt;&lt;wsp:rsid wsp:val=&quot;001C6D4A&quot;/&gt;&lt;wsp:rsid wsp:val=&quot;001D1607&quot;/&gt;&lt;wsp:rsid wsp:val=&quot;001D16D8&quot;/&gt;&lt;wsp:rsid wsp:val=&quot;001D1FE4&quot;/&gt;&lt;wsp:rsid wsp:val=&quot;001D23AE&quot;/&gt;&lt;wsp:rsid wsp:val=&quot;001D31A7&quot;/&gt;&lt;wsp:rsid wsp:val=&quot;001D3298&quot;/&gt;&lt;wsp:rsid wsp:val=&quot;001D51BA&quot;/&gt;&lt;wsp:rsid wsp:val=&quot;001D61A9&quot;/&gt;&lt;wsp:rsid wsp:val=&quot;001D6342&quot;/&gt;&lt;wsp:rsid wsp:val=&quot;001D6D49&quot;/&gt;&lt;wsp:rsid wsp:val=&quot;001D6D53&quot;/&gt;&lt;wsp:rsid wsp:val=&quot;001E0114&quot;/&gt;&lt;wsp:rsid wsp:val=&quot;001E09BB&quot;/&gt;&lt;wsp:rsid wsp:val=&quot;001E114A&quot;/&gt;&lt;wsp:rsid wsp:val=&quot;001E1DF8&quot;/&gt;&lt;wsp:rsid wsp:val=&quot;001E1DFB&quot;/&gt;&lt;wsp:rsid wsp:val=&quot;001E2382&quot;/&gt;&lt;wsp:rsid wsp:val=&quot;001E24CC&quot;/&gt;&lt;wsp:rsid wsp:val=&quot;001E2CF6&quot;/&gt;&lt;wsp:rsid wsp:val=&quot;001E49B4&quot;/&gt;&lt;wsp:rsid wsp:val=&quot;001E51DD&quot;/&gt;&lt;wsp:rsid wsp:val=&quot;001E53B5&quot;/&gt;&lt;wsp:rsid wsp:val=&quot;001E58E2&quot;/&gt;&lt;wsp:rsid wsp:val=&quot;001E5CC3&quot;/&gt;&lt;wsp:rsid wsp:val=&quot;001E5D52&quot;/&gt;&lt;wsp:rsid wsp:val=&quot;001E7AED&quot;/&gt;&lt;wsp:rsid wsp:val=&quot;001F1261&quot;/&gt;&lt;wsp:rsid wsp:val=&quot;001F25FA&quot;/&gt;&lt;wsp:rsid wsp:val=&quot;001F2689&quot;/&gt;&lt;wsp:rsid wsp:val=&quot;001F36F7&quot;/&gt;&lt;wsp:rsid wsp:val=&quot;001F3916&quot;/&gt;&lt;wsp:rsid wsp:val=&quot;001F4488&quot;/&gt;&lt;wsp:rsid wsp:val=&quot;001F4B32&quot;/&gt;&lt;wsp:rsid wsp:val=&quot;001F54C5&quot;/&gt;&lt;wsp:rsid wsp:val=&quot;001F59F7&quot;/&gt;&lt;wsp:rsid wsp:val=&quot;001F6018&quot;/&gt;&lt;wsp:rsid wsp:val=&quot;001F662C&quot;/&gt;&lt;wsp:rsid wsp:val=&quot;001F7074&quot;/&gt;&lt;wsp:rsid wsp:val=&quot;0020037C&quot;/&gt;&lt;wsp:rsid wsp:val=&quot;00200490&quot;/&gt;&lt;wsp:rsid wsp:val=&quot;00200FF6&quot;/&gt;&lt;wsp:rsid wsp:val=&quot;00201F3A&quot;/&gt;&lt;wsp:rsid wsp:val=&quot;00202D34&quot;/&gt;&lt;wsp:rsid wsp:val=&quot;00203F96&quot;/&gt;&lt;wsp:rsid wsp:val=&quot;00204E54&quot;/&gt;&lt;wsp:rsid wsp:val=&quot;0020560C&quot;/&gt;&lt;wsp:rsid wsp:val=&quot;002057A8&quot;/&gt;&lt;wsp:rsid wsp:val=&quot;00205B63&quot;/&gt;&lt;wsp:rsid wsp:val=&quot;00205B8B&quot;/&gt;&lt;wsp:rsid wsp:val=&quot;00206153&quot;/&gt;&lt;wsp:rsid wsp:val=&quot;002061D8&quot;/&gt;&lt;wsp:rsid wsp:val=&quot;002069B2&quot;/&gt;&lt;wsp:rsid wsp:val=&quot;00206B6E&quot;/&gt;&lt;wsp:rsid wsp:val=&quot;00207231&quot;/&gt;&lt;wsp:rsid wsp:val=&quot;00207FA3&quot;/&gt;&lt;wsp:rsid wsp:val=&quot;00210380&quot;/&gt;&lt;wsp:rsid wsp:val=&quot;00210F73&quot;/&gt;&lt;wsp:rsid wsp:val=&quot;0021200B&quot;/&gt;&lt;wsp:rsid wsp:val=&quot;0021281F&quot;/&gt;&lt;wsp:rsid wsp:val=&quot;00214D13&quot;/&gt;&lt;wsp:rsid wsp:val=&quot;00214DA8&quot;/&gt;&lt;wsp:rsid wsp:val=&quot;00215423&quot;/&gt;&lt;wsp:rsid wsp:val=&quot;002158FA&quot;/&gt;&lt;wsp:rsid wsp:val=&quot;00217CD2&quot;/&gt;&lt;wsp:rsid wsp:val=&quot;002204B5&quot;/&gt;&lt;wsp:rsid wsp:val=&quot;00220600&quot;/&gt;&lt;wsp:rsid wsp:val=&quot;00220888&quot;/&gt;&lt;wsp:rsid wsp:val=&quot;00220DD4&quot;/&gt;&lt;wsp:rsid wsp:val=&quot;00220FBD&quot;/&gt;&lt;wsp:rsid wsp:val=&quot;00221380&quot;/&gt;&lt;wsp:rsid wsp:val=&quot;002224DB&quot;/&gt;&lt;wsp:rsid wsp:val=&quot;002231CD&quot;/&gt;&lt;wsp:rsid wsp:val=&quot;00223FCB&quot;/&gt;&lt;wsp:rsid wsp:val=&quot;002244CE&quot;/&gt;&lt;wsp:rsid wsp:val=&quot;00224666&quot;/&gt;&lt;wsp:rsid wsp:val=&quot;002248C8&quot;/&gt;&lt;wsp:rsid wsp:val=&quot;0022504B&quot;/&gt;&lt;wsp:rsid wsp:val=&quot;00225228&quot;/&gt;&lt;wsp:rsid wsp:val=&quot;002252C3&quot;/&gt;&lt;wsp:rsid wsp:val=&quot;00225B30&quot;/&gt;&lt;wsp:rsid wsp:val=&quot;00225C54&quot;/&gt;&lt;wsp:rsid wsp:val=&quot;00225F42&quot;/&gt;&lt;wsp:rsid wsp:val=&quot;002269D4&quot;/&gt;&lt;wsp:rsid wsp:val=&quot;00226BBF&quot;/&gt;&lt;wsp:rsid wsp:val=&quot;00230765&quot;/&gt;&lt;wsp:rsid wsp:val=&quot;00231138&quot;/&gt;&lt;wsp:rsid wsp:val=&quot;002319D1&quot;/&gt;&lt;wsp:rsid wsp:val=&quot;002319E4&quot;/&gt;&lt;wsp:rsid wsp:val=&quot;00232211&quot;/&gt;&lt;wsp:rsid wsp:val=&quot;00232584&quot;/&gt;&lt;wsp:rsid wsp:val=&quot;002330A5&quot;/&gt;&lt;wsp:rsid wsp:val=&quot;00233C8B&quot;/&gt;&lt;wsp:rsid wsp:val=&quot;00233F86&quot;/&gt;&lt;wsp:rsid wsp:val=&quot;00234A81&quot;/&gt;&lt;wsp:rsid wsp:val=&quot;00234AD3&quot;/&gt;&lt;wsp:rsid wsp:val=&quot;00235632&quot;/&gt;&lt;wsp:rsid wsp:val=&quot;00235872&quot;/&gt;&lt;wsp:rsid wsp:val=&quot;002358F3&quot;/&gt;&lt;wsp:rsid wsp:val=&quot;002359CA&quot;/&gt;&lt;wsp:rsid wsp:val=&quot;00236401&quot;/&gt;&lt;wsp:rsid wsp:val=&quot;00236922&quot;/&gt;&lt;wsp:rsid wsp:val=&quot;00236AE2&quot;/&gt;&lt;wsp:rsid wsp:val=&quot;00237465&quot;/&gt;&lt;wsp:rsid wsp:val=&quot;00237FCA&quot;/&gt;&lt;wsp:rsid wsp:val=&quot;0024037F&quot;/&gt;&lt;wsp:rsid wsp:val=&quot;00240E69&quot;/&gt;&lt;wsp:rsid wsp:val=&quot;00240FFF&quot;/&gt;&lt;wsp:rsid wsp:val=&quot;00241559&quot;/&gt;&lt;wsp:rsid wsp:val=&quot;00242567&quot;/&gt;&lt;wsp:rsid wsp:val=&quot;00242E81&quot;/&gt;&lt;wsp:rsid wsp:val=&quot;002430B5&quot;/&gt;&lt;wsp:rsid wsp:val=&quot;002435B3&quot;/&gt;&lt;wsp:rsid wsp:val=&quot;00243EB7&quot;/&gt;&lt;wsp:rsid wsp:val=&quot;0024407B&quot;/&gt;&lt;wsp:rsid wsp:val=&quot;00244CA3&quot;/&gt;&lt;wsp:rsid wsp:val=&quot;002454B8&quot;/&gt;&lt;wsp:rsid wsp:val=&quot;002458EB&quot;/&gt;&lt;wsp:rsid wsp:val=&quot;002475F0&quot;/&gt;&lt;wsp:rsid wsp:val=&quot;002500C8&quot;/&gt;&lt;wsp:rsid wsp:val=&quot;00250B2A&quot;/&gt;&lt;wsp:rsid wsp:val=&quot;00250BF9&quot;/&gt;&lt;wsp:rsid wsp:val=&quot;002530B3&quot;/&gt;&lt;wsp:rsid wsp:val=&quot;002554E9&quot;/&gt;&lt;wsp:rsid wsp:val=&quot;00255D91&quot;/&gt;&lt;wsp:rsid wsp:val=&quot;0025635E&quot;/&gt;&lt;wsp:rsid wsp:val=&quot;00256528&quot;/&gt;&lt;wsp:rsid wsp:val=&quot;00257543&quot;/&gt;&lt;wsp:rsid wsp:val=&quot;00257A67&quot;/&gt;&lt;wsp:rsid wsp:val=&quot;00257B25&quot;/&gt;&lt;wsp:rsid wsp:val=&quot;00257C94&quot;/&gt;&lt;wsp:rsid wsp:val=&quot;00257FDF&quot;/&gt;&lt;wsp:rsid wsp:val=&quot;0026030A&quot;/&gt;&lt;wsp:rsid wsp:val=&quot;00260C2A&quot;/&gt;&lt;wsp:rsid wsp:val=&quot;002617E7&quot;/&gt;&lt;wsp:rsid wsp:val=&quot;00261AFD&quot;/&gt;&lt;wsp:rsid wsp:val=&quot;00262E21&quot;/&gt;&lt;wsp:rsid wsp:val=&quot;00263A3F&quot;/&gt;&lt;wsp:rsid wsp:val=&quot;00264209&quot;/&gt;&lt;wsp:rsid wsp:val=&quot;00264228&quot;/&gt;&lt;wsp:rsid wsp:val=&quot;00264334&quot;/&gt;&lt;wsp:rsid wsp:val=&quot;0026473E&quot;/&gt;&lt;wsp:rsid wsp:val=&quot;00264D79&quot;/&gt;&lt;wsp:rsid wsp:val=&quot;00266214&quot;/&gt;&lt;wsp:rsid wsp:val=&quot;00267C83&quot;/&gt;&lt;wsp:rsid wsp:val=&quot;00270C75&quot;/&gt;&lt;wsp:rsid wsp:val=&quot;00270EA2&quot;/&gt;&lt;wsp:rsid wsp:val=&quot;0027144F&quot;/&gt;&lt;wsp:rsid wsp:val=&quot;00271899&quot;/&gt;&lt;wsp:rsid wsp:val=&quot;002718D7&quot;/&gt;&lt;wsp:rsid wsp:val=&quot;00271E4C&quot;/&gt;&lt;wsp:rsid wsp:val=&quot;00271F3A&quot;/&gt;&lt;wsp:rsid wsp:val=&quot;002724CD&quot;/&gt;&lt;wsp:rsid wsp:val=&quot;00273278&quot;/&gt;&lt;wsp:rsid wsp:val=&quot;002737F4&quot;/&gt;&lt;wsp:rsid wsp:val=&quot;00273D06&quot;/&gt;&lt;wsp:rsid wsp:val=&quot;00277B80&quot;/&gt;&lt;wsp:rsid wsp:val=&quot;00277CE8&quot;/&gt;&lt;wsp:rsid wsp:val=&quot;002805F5&quot;/&gt;&lt;wsp:rsid wsp:val=&quot;00280751&quot;/&gt;&lt;wsp:rsid wsp:val=&quot;00281DC2&quot;/&gt;&lt;wsp:rsid wsp:val=&quot;002822E6&quot;/&gt;&lt;wsp:rsid wsp:val=&quot;0028280A&quot;/&gt;&lt;wsp:rsid wsp:val=&quot;002828DA&quot;/&gt;&lt;wsp:rsid wsp:val=&quot;00283606&quot;/&gt;&lt;wsp:rsid wsp:val=&quot;002850D3&quot;/&gt;&lt;wsp:rsid wsp:val=&quot;00285311&quot;/&gt;&lt;wsp:rsid wsp:val=&quot;00286176&quot;/&gt;&lt;wsp:rsid wsp:val=&quot;002869ED&quot;/&gt;&lt;wsp:rsid wsp:val=&quot;00286ACD&quot;/&gt;&lt;wsp:rsid wsp:val=&quot;00286AD1&quot;/&gt;&lt;wsp:rsid wsp:val=&quot;00287838&quot;/&gt;&lt;wsp:rsid wsp:val=&quot;002907B5&quot;/&gt;&lt;wsp:rsid wsp:val=&quot;00290CE6&quot;/&gt;&lt;wsp:rsid wsp:val=&quot;00291523&quot;/&gt;&lt;wsp:rsid wsp:val=&quot;002918A7&quot;/&gt;&lt;wsp:rsid wsp:val=&quot;00292EB7&quot;/&gt;&lt;wsp:rsid wsp:val=&quot;00294857&quot;/&gt;&lt;wsp:rsid wsp:val=&quot;00294C9B&quot;/&gt;&lt;wsp:rsid wsp:val=&quot;00295E23&quot;/&gt;&lt;wsp:rsid wsp:val=&quot;00296227&quot;/&gt;&lt;wsp:rsid wsp:val=&quot;00296915&quot;/&gt;&lt;wsp:rsid wsp:val=&quot;00296F44&quot;/&gt;&lt;wsp:rsid wsp:val=&quot;002970B0&quot;/&gt;&lt;wsp:rsid wsp:val=&quot;0029761E&quot;/&gt;&lt;wsp:rsid wsp:val=&quot;0029777D&quot;/&gt;&lt;wsp:rsid wsp:val=&quot;002A055E&quot;/&gt;&lt;wsp:rsid wsp:val=&quot;002A0723&quot;/&gt;&lt;wsp:rsid wsp:val=&quot;002A089D&quot;/&gt;&lt;wsp:rsid wsp:val=&quot;002A1479&quot;/&gt;&lt;wsp:rsid wsp:val=&quot;002A1760&quot;/&gt;&lt;wsp:rsid wsp:val=&quot;002A1D4E&quot;/&gt;&lt;wsp:rsid wsp:val=&quot;002A1FBA&quot;/&gt;&lt;wsp:rsid wsp:val=&quot;002A253E&quot;/&gt;&lt;wsp:rsid wsp:val=&quot;002A25EB&quot;/&gt;&lt;wsp:rsid wsp:val=&quot;002A2869&quot;/&gt;&lt;wsp:rsid wsp:val=&quot;002A2EA6&quot;/&gt;&lt;wsp:rsid wsp:val=&quot;002A3339&quot;/&gt;&lt;wsp:rsid wsp:val=&quot;002A3D58&quot;/&gt;&lt;wsp:rsid wsp:val=&quot;002A4CFA&quot;/&gt;&lt;wsp:rsid wsp:val=&quot;002A4EF2&quot;/&gt;&lt;wsp:rsid wsp:val=&quot;002A5529&quot;/&gt;&lt;wsp:rsid wsp:val=&quot;002A6263&quot;/&gt;&lt;wsp:rsid wsp:val=&quot;002A6CCF&quot;/&gt;&lt;wsp:rsid wsp:val=&quot;002A750D&quot;/&gt;&lt;wsp:rsid wsp:val=&quot;002A7746&quot;/&gt;&lt;wsp:rsid wsp:val=&quot;002A778C&quot;/&gt;&lt;wsp:rsid wsp:val=&quot;002A78F5&quot;/&gt;&lt;wsp:rsid wsp:val=&quot;002A7E72&quot;/&gt;&lt;wsp:rsid wsp:val=&quot;002A7ECC&quot;/&gt;&lt;wsp:rsid wsp:val=&quot;002B00D5&quot;/&gt;&lt;wsp:rsid wsp:val=&quot;002B00D7&quot;/&gt;&lt;wsp:rsid wsp:val=&quot;002B24D6&quot;/&gt;&lt;wsp:rsid wsp:val=&quot;002B3D1E&quot;/&gt;&lt;wsp:rsid wsp:val=&quot;002B4EF9&quot;/&gt;&lt;wsp:rsid wsp:val=&quot;002B5509&quot;/&gt;&lt;wsp:rsid wsp:val=&quot;002B553E&quot;/&gt;&lt;wsp:rsid wsp:val=&quot;002B7897&quot;/&gt;&lt;wsp:rsid wsp:val=&quot;002B7D17&quot;/&gt;&lt;wsp:rsid wsp:val=&quot;002C1219&quot;/&gt;&lt;wsp:rsid wsp:val=&quot;002C1653&quot;/&gt;&lt;wsp:rsid wsp:val=&quot;002C2DDA&quot;/&gt;&lt;wsp:rsid wsp:val=&quot;002C3EEB&quot;/&gt;&lt;wsp:rsid wsp:val=&quot;002C3F10&quot;/&gt;&lt;wsp:rsid wsp:val=&quot;002C41E6&quot;/&gt;&lt;wsp:rsid wsp:val=&quot;002C545D&quot;/&gt;&lt;wsp:rsid wsp:val=&quot;002D0481&quot;/&gt;&lt;wsp:rsid wsp:val=&quot;002D04B8&quot;/&gt;&lt;wsp:rsid wsp:val=&quot;002D071A&quot;/&gt;&lt;wsp:rsid wsp:val=&quot;002D1050&quot;/&gt;&lt;wsp:rsid wsp:val=&quot;002D13DA&quot;/&gt;&lt;wsp:rsid wsp:val=&quot;002D18FB&quot;/&gt;&lt;wsp:rsid wsp:val=&quot;002D229C&quot;/&gt;&lt;wsp:rsid wsp:val=&quot;002D2548&quot;/&gt;&lt;wsp:rsid wsp:val=&quot;002D2BA1&quot;/&gt;&lt;wsp:rsid wsp:val=&quot;002D2E4F&quot;/&gt;&lt;wsp:rsid wsp:val=&quot;002D34B2&quot;/&gt;&lt;wsp:rsid wsp:val=&quot;002D369A&quot;/&gt;&lt;wsp:rsid wsp:val=&quot;002D3B75&quot;/&gt;&lt;wsp:rsid wsp:val=&quot;002D3E97&quot;/&gt;&lt;wsp:rsid wsp:val=&quot;002D3F33&quot;/&gt;&lt;wsp:rsid wsp:val=&quot;002D4825&quot;/&gt;&lt;wsp:rsid wsp:val=&quot;002D48C1&quot;/&gt;&lt;wsp:rsid wsp:val=&quot;002D5ABE&quot;/&gt;&lt;wsp:rsid wsp:val=&quot;002D5F81&quot;/&gt;&lt;wsp:rsid wsp:val=&quot;002D6234&quot;/&gt;&lt;wsp:rsid wsp:val=&quot;002D6CA1&quot;/&gt;&lt;wsp:rsid wsp:val=&quot;002D6DD0&quot;/&gt;&lt;wsp:rsid wsp:val=&quot;002D7440&quot;/&gt;&lt;wsp:rsid wsp:val=&quot;002D7637&quot;/&gt;&lt;wsp:rsid wsp:val=&quot;002D798C&quot;/&gt;&lt;wsp:rsid wsp:val=&quot;002E0FF2&quot;/&gt;&lt;wsp:rsid wsp:val=&quot;002E17F2&quot;/&gt;&lt;wsp:rsid wsp:val=&quot;002E2BBC&quot;/&gt;&lt;wsp:rsid wsp:val=&quot;002E5141&quot;/&gt;&lt;wsp:rsid wsp:val=&quot;002E631C&quot;/&gt;&lt;wsp:rsid wsp:val=&quot;002E6AFE&quot;/&gt;&lt;wsp:rsid wsp:val=&quot;002E6F9E&quot;/&gt;&lt;wsp:rsid wsp:val=&quot;002E796A&quot;/&gt;&lt;wsp:rsid wsp:val=&quot;002E7CAE&quot;/&gt;&lt;wsp:rsid wsp:val=&quot;002E7E80&quot;/&gt;&lt;wsp:rsid wsp:val=&quot;002E7F84&quot;/&gt;&lt;wsp:rsid wsp:val=&quot;002F1F20&quot;/&gt;&lt;wsp:rsid wsp:val=&quot;002F2241&quot;/&gt;&lt;wsp:rsid wsp:val=&quot;002F2771&quot;/&gt;&lt;wsp:rsid wsp:val=&quot;002F306C&quot;/&gt;&lt;wsp:rsid wsp:val=&quot;002F37A9&quot;/&gt;&lt;wsp:rsid wsp:val=&quot;002F393F&quot;/&gt;&lt;wsp:rsid wsp:val=&quot;002F3FFA&quot;/&gt;&lt;wsp:rsid wsp:val=&quot;002F5E03&quot;/&gt;&lt;wsp:rsid wsp:val=&quot;002F6EE6&quot;/&gt;&lt;wsp:rsid wsp:val=&quot;002F72D6&quot;/&gt;&lt;wsp:rsid wsp:val=&quot;002F769C&quot;/&gt;&lt;wsp:rsid wsp:val=&quot;00300755&quot;/&gt;&lt;wsp:rsid wsp:val=&quot;00301CE6&quot;/&gt;&lt;wsp:rsid wsp:val=&quot;0030256B&quot;/&gt;&lt;wsp:rsid wsp:val=&quot;00302631&quot;/&gt;&lt;wsp:rsid wsp:val=&quot;00303AFB&quot;/&gt;&lt;wsp:rsid wsp:val=&quot;0030443D&quot;/&gt;&lt;wsp:rsid wsp:val=&quot;00304B6A&quot;/&gt;&lt;wsp:rsid wsp:val=&quot;0030501F&quot;/&gt;&lt;wsp:rsid wsp:val=&quot;00306134&quot;/&gt;&lt;wsp:rsid wsp:val=&quot;00307BA1&quot;/&gt;&lt;wsp:rsid wsp:val=&quot;0031050C&quot;/&gt;&lt;wsp:rsid wsp:val=&quot;00311702&quot;/&gt;&lt;wsp:rsid wsp:val=&quot;00311E82&quot;/&gt;&lt;wsp:rsid wsp:val=&quot;00313535&quot;/&gt;&lt;wsp:rsid wsp:val=&quot;00313FD6&quot;/&gt;&lt;wsp:rsid wsp:val=&quot;003140FC&quot;/&gt;&lt;wsp:rsid wsp:val=&quot;003143BD&quot;/&gt;&lt;wsp:rsid wsp:val=&quot;003147AC&quot;/&gt;&lt;wsp:rsid wsp:val=&quot;003151A8&quot;/&gt;&lt;wsp:rsid wsp:val=&quot;003170A6&quot;/&gt;&lt;wsp:rsid wsp:val=&quot;00317173&quot;/&gt;&lt;wsp:rsid wsp:val=&quot;0032019F&quot;/&gt;&lt;wsp:rsid wsp:val=&quot;003203ED&quot;/&gt;&lt;wsp:rsid wsp:val=&quot;0032072E&quot;/&gt;&lt;wsp:rsid wsp:val=&quot;0032131B&quot;/&gt;&lt;wsp:rsid wsp:val=&quot;00321C26&quot;/&gt;&lt;wsp:rsid wsp:val=&quot;00321C4F&quot;/&gt;&lt;wsp:rsid wsp:val=&quot;00322090&quot;/&gt;&lt;wsp:rsid wsp:val=&quot;00322C9F&quot;/&gt;&lt;wsp:rsid wsp:val=&quot;003236ED&quot;/&gt;&lt;wsp:rsid wsp:val=&quot;00323A12&quot;/&gt;&lt;wsp:rsid wsp:val=&quot;0032460C&quot;/&gt;&lt;wsp:rsid wsp:val=&quot;00324718&quot;/&gt;&lt;wsp:rsid wsp:val=&quot;00324D23&quot;/&gt;&lt;wsp:rsid wsp:val=&quot;00324EA6&quot;/&gt;&lt;wsp:rsid wsp:val=&quot;00325A36&quot;/&gt;&lt;wsp:rsid wsp:val=&quot;00325BC6&quot;/&gt;&lt;wsp:rsid wsp:val=&quot;00327456&quot;/&gt;&lt;wsp:rsid wsp:val=&quot;003275D3&quot;/&gt;&lt;wsp:rsid wsp:val=&quot;00330069&quot;/&gt;&lt;wsp:rsid wsp:val=&quot;00331249&quot;/&gt;&lt;wsp:rsid wsp:val=&quot;00331751&quot;/&gt;&lt;wsp:rsid wsp:val=&quot;00331C1E&quot;/&gt;&lt;wsp:rsid wsp:val=&quot;003321E7&quot;/&gt;&lt;wsp:rsid wsp:val=&quot;00332DB2&quot;/&gt;&lt;wsp:rsid wsp:val=&quot;003340F2&quot;/&gt;&lt;wsp:rsid wsp:val=&quot;00334172&quot;/&gt;&lt;wsp:rsid wsp:val=&quot;00334579&quot;/&gt;&lt;wsp:rsid wsp:val=&quot;00335858&quot;/&gt;&lt;wsp:rsid wsp:val=&quot;00335B0C&quot;/&gt;&lt;wsp:rsid wsp:val=&quot;00336BDA&quot;/&gt;&lt;wsp:rsid wsp:val=&quot;00337B9E&quot;/&gt;&lt;wsp:rsid wsp:val=&quot;00340521&quot;/&gt;&lt;wsp:rsid wsp:val=&quot;003409C4&quot;/&gt;&lt;wsp:rsid wsp:val=&quot;00340D37&quot;/&gt;&lt;wsp:rsid wsp:val=&quot;00341060&quot;/&gt;&lt;wsp:rsid wsp:val=&quot;00342681&quot;/&gt;&lt;wsp:rsid wsp:val=&quot;003429AC&quot;/&gt;&lt;wsp:rsid wsp:val=&quot;00342BD7&quot;/&gt;&lt;wsp:rsid wsp:val=&quot;0034324A&quot;/&gt;&lt;wsp:rsid wsp:val=&quot;00345054&quot;/&gt;&lt;wsp:rsid wsp:val=&quot;00346CBE&quot;/&gt;&lt;wsp:rsid wsp:val=&quot;00346DB5&quot;/&gt;&lt;wsp:rsid wsp:val=&quot;00347407&quot;/&gt;&lt;wsp:rsid wsp:val=&quot;003477B1&quot;/&gt;&lt;wsp:rsid wsp:val=&quot;00350057&quot;/&gt;&lt;wsp:rsid wsp:val=&quot;00351246&quot;/&gt;&lt;wsp:rsid wsp:val=&quot;0035129A&quot;/&gt;&lt;wsp:rsid wsp:val=&quot;00352663&quot;/&gt;&lt;wsp:rsid wsp:val=&quot;00354011&quot;/&gt;&lt;wsp:rsid wsp:val=&quot;00354428&quot;/&gt;&lt;wsp:rsid wsp:val=&quot;0035522B&quot;/&gt;&lt;wsp:rsid wsp:val=&quot;0035713C&quot;/&gt;&lt;wsp:rsid wsp:val=&quot;00357380&quot;/&gt;&lt;wsp:rsid wsp:val=&quot;00357C70&quot;/&gt;&lt;wsp:rsid wsp:val=&quot;003602D9&quot;/&gt;&lt;wsp:rsid wsp:val=&quot;003604CE&quot;/&gt;&lt;wsp:rsid wsp:val=&quot;00360F71&quot;/&gt;&lt;wsp:rsid wsp:val=&quot;00361625&quot;/&gt;&lt;wsp:rsid wsp:val=&quot;00361BED&quot;/&gt;&lt;wsp:rsid wsp:val=&quot;00362680&quot;/&gt;&lt;wsp:rsid wsp:val=&quot;00362ADF&quot;/&gt;&lt;wsp:rsid wsp:val=&quot;00363F09&quot;/&gt;&lt;wsp:rsid wsp:val=&quot;003666AD&quot;/&gt;&lt;wsp:rsid wsp:val=&quot;0036700A&quot;/&gt;&lt;wsp:rsid wsp:val=&quot;00367803&quot;/&gt;&lt;wsp:rsid wsp:val=&quot;003678DC&quot;/&gt;&lt;wsp:rsid wsp:val=&quot;00367F4C&quot;/&gt;&lt;wsp:rsid wsp:val=&quot;003702D1&quot;/&gt;&lt;wsp:rsid wsp:val=&quot;00370E47&quot;/&gt;&lt;wsp:rsid wsp:val=&quot;00371160&quot;/&gt;&lt;wsp:rsid wsp:val=&quot;003715FC&quot;/&gt;&lt;wsp:rsid wsp:val=&quot;003719B6&quot;/&gt;&lt;wsp:rsid wsp:val=&quot;00372A03&quot;/&gt;&lt;wsp:rsid wsp:val=&quot;003730EF&quot;/&gt;&lt;wsp:rsid wsp:val=&quot;0037317A&quot;/&gt;&lt;wsp:rsid wsp:val=&quot;003739AA&quot;/&gt;&lt;wsp:rsid wsp:val=&quot;003742AC&quot;/&gt;&lt;wsp:rsid wsp:val=&quot;0037443C&quot;/&gt;&lt;wsp:rsid wsp:val=&quot;003744A0&quot;/&gt;&lt;wsp:rsid wsp:val=&quot;003750E0&quot;/&gt;&lt;wsp:rsid wsp:val=&quot;00376A36&quot;/&gt;&lt;wsp:rsid wsp:val=&quot;00376A7E&quot;/&gt;&lt;wsp:rsid wsp:val=&quot;00377CE1&quot;/&gt;&lt;wsp:rsid wsp:val=&quot;003828AE&quot;/&gt;&lt;wsp:rsid wsp:val=&quot;00383091&quot;/&gt;&lt;wsp:rsid wsp:val=&quot;003839A1&quot;/&gt;&lt;wsp:rsid wsp:val=&quot;00383C2E&quot;/&gt;&lt;wsp:rsid wsp:val=&quot;00383C85&quot;/&gt;&lt;wsp:rsid wsp:val=&quot;0038492A&quot;/&gt;&lt;wsp:rsid wsp:val=&quot;00385714&quot;/&gt;&lt;wsp:rsid wsp:val=&quot;00385BF0&quot;/&gt;&lt;wsp:rsid wsp:val=&quot;00387595&quot;/&gt;&lt;wsp:rsid wsp:val=&quot;00387B4F&quot;/&gt;&lt;wsp:rsid wsp:val=&quot;00390400&quot;/&gt;&lt;wsp:rsid wsp:val=&quot;0039057D&quot;/&gt;&lt;wsp:rsid wsp:val=&quot;003921EB&quot;/&gt;&lt;wsp:rsid wsp:val=&quot;00392D84&quot;/&gt;&lt;wsp:rsid wsp:val=&quot;00393323&quot;/&gt;&lt;wsp:rsid wsp:val=&quot;003939FF&quot;/&gt;&lt;wsp:rsid wsp:val=&quot;0039449B&quot;/&gt;&lt;wsp:rsid wsp:val=&quot;0039564B&quot;/&gt;&lt;wsp:rsid wsp:val=&quot;003956A7&quot;/&gt;&lt;wsp:rsid wsp:val=&quot;00397374&quot;/&gt;&lt;wsp:rsid wsp:val=&quot;003978C5&quot;/&gt;&lt;wsp:rsid wsp:val=&quot;003A0575&quot;/&gt;&lt;wsp:rsid wsp:val=&quot;003A1962&quot;/&gt;&lt;wsp:rsid wsp:val=&quot;003A2223&quot;/&gt;&lt;wsp:rsid wsp:val=&quot;003A2A0F&quot;/&gt;&lt;wsp:rsid wsp:val=&quot;003A3CEF&quot;/&gt;&lt;wsp:rsid wsp:val=&quot;003A45A1&quot;/&gt;&lt;wsp:rsid wsp:val=&quot;003A5B0A&quot;/&gt;&lt;wsp:rsid wsp:val=&quot;003A5BD4&quot;/&gt;&lt;wsp:rsid wsp:val=&quot;003A6BAC&quot;/&gt;&lt;wsp:rsid wsp:val=&quot;003A6C03&quot;/&gt;&lt;wsp:rsid wsp:val=&quot;003A701E&quot;/&gt;&lt;wsp:rsid wsp:val=&quot;003A7C42&quot;/&gt;&lt;wsp:rsid wsp:val=&quot;003A7EF3&quot;/&gt;&lt;wsp:rsid wsp:val=&quot;003B01EB&quot;/&gt;&lt;wsp:rsid wsp:val=&quot;003B0E26&quot;/&gt;&lt;wsp:rsid wsp:val=&quot;003B159C&quot;/&gt;&lt;wsp:rsid wsp:val=&quot;003B214D&quot;/&gt;&lt;wsp:rsid wsp:val=&quot;003B3655&quot;/&gt;&lt;wsp:rsid wsp:val=&quot;003B369F&quot;/&gt;&lt;wsp:rsid wsp:val=&quot;003B36A3&quot;/&gt;&lt;wsp:rsid wsp:val=&quot;003B4682&quot;/&gt;&lt;wsp:rsid wsp:val=&quot;003B616B&quot;/&gt;&lt;wsp:rsid wsp:val=&quot;003B6FEB&quot;/&gt;&lt;wsp:rsid wsp:val=&quot;003B7FE5&quot;/&gt;&lt;wsp:rsid wsp:val=&quot;003C0612&quot;/&gt;&lt;wsp:rsid wsp:val=&quot;003C11C8&quot;/&gt;&lt;wsp:rsid wsp:val=&quot;003C2702&quot;/&gt;&lt;wsp:rsid wsp:val=&quot;003C2978&quot;/&gt;&lt;wsp:rsid wsp:val=&quot;003C3384&quot;/&gt;&lt;wsp:rsid wsp:val=&quot;003C387F&quot;/&gt;&lt;wsp:rsid wsp:val=&quot;003C3D55&quot;/&gt;&lt;wsp:rsid wsp:val=&quot;003C5A0F&quot;/&gt;&lt;wsp:rsid wsp:val=&quot;003C5F2F&quot;/&gt;&lt;wsp:rsid wsp:val=&quot;003C600C&quot;/&gt;&lt;wsp:rsid wsp:val=&quot;003C672E&quot;/&gt;&lt;wsp:rsid wsp:val=&quot;003C6F5A&quot;/&gt;&lt;wsp:rsid wsp:val=&quot;003C713E&quot;/&gt;&lt;wsp:rsid wsp:val=&quot;003C7806&quot;/&gt;&lt;wsp:rsid wsp:val=&quot;003C78D3&quot;/&gt;&lt;wsp:rsid wsp:val=&quot;003C7AF4&quot;/&gt;&lt;wsp:rsid wsp:val=&quot;003D0851&quot;/&gt;&lt;wsp:rsid wsp:val=&quot;003D0F78&quot;/&gt;&lt;wsp:rsid wsp:val=&quot;003D106F&quot;/&gt;&lt;wsp:rsid wsp:val=&quot;003D109F&quot;/&gt;&lt;wsp:rsid wsp:val=&quot;003D12F6&quot;/&gt;&lt;wsp:rsid wsp:val=&quot;003D2478&quot;/&gt;&lt;wsp:rsid wsp:val=&quot;003D2D83&quot;/&gt;&lt;wsp:rsid wsp:val=&quot;003D3762&quot;/&gt;&lt;wsp:rsid wsp:val=&quot;003D3B7A&quot;/&gt;&lt;wsp:rsid wsp:val=&quot;003D3BFF&quot;/&gt;&lt;wsp:rsid wsp:val=&quot;003D3C45&quot;/&gt;&lt;wsp:rsid wsp:val=&quot;003D3D49&quot;/&gt;&lt;wsp:rsid wsp:val=&quot;003D4C9C&quot;/&gt;&lt;wsp:rsid wsp:val=&quot;003D4FB2&quot;/&gt;&lt;wsp:rsid wsp:val=&quot;003D5B1F&quot;/&gt;&lt;wsp:rsid wsp:val=&quot;003D6F70&quot;/&gt;&lt;wsp:rsid wsp:val=&quot;003D7401&quot;/&gt;&lt;wsp:rsid wsp:val=&quot;003D7591&quot;/&gt;&lt;wsp:rsid wsp:val=&quot;003D7967&quot;/&gt;&lt;wsp:rsid wsp:val=&quot;003E049A&quot;/&gt;&lt;wsp:rsid wsp:val=&quot;003E15FA&quot;/&gt;&lt;wsp:rsid wsp:val=&quot;003E1636&quot;/&gt;&lt;wsp:rsid wsp:val=&quot;003E23FF&quot;/&gt;&lt;wsp:rsid wsp:val=&quot;003E2CCC&quot;/&gt;&lt;wsp:rsid wsp:val=&quot;003E2E3A&quot;/&gt;&lt;wsp:rsid wsp:val=&quot;003E3636&quot;/&gt;&lt;wsp:rsid wsp:val=&quot;003E443C&quot;/&gt;&lt;wsp:rsid wsp:val=&quot;003E44E5&quot;/&gt;&lt;wsp:rsid wsp:val=&quot;003E55E4&quot;/&gt;&lt;wsp:rsid wsp:val=&quot;003E5BD2&quot;/&gt;&lt;wsp:rsid wsp:val=&quot;003E6212&quot;/&gt;&lt;wsp:rsid wsp:val=&quot;003E6322&quot;/&gt;&lt;wsp:rsid wsp:val=&quot;003E6E20&quot;/&gt;&lt;wsp:rsid wsp:val=&quot;003E74E3&quot;/&gt;&lt;wsp:rsid wsp:val=&quot;003E7DDC&quot;/&gt;&lt;wsp:rsid wsp:val=&quot;003F05C7&quot;/&gt;&lt;wsp:rsid wsp:val=&quot;003F091C&quot;/&gt;&lt;wsp:rsid wsp:val=&quot;003F21E7&quot;/&gt;&lt;wsp:rsid wsp:val=&quot;003F2CD4&quot;/&gt;&lt;wsp:rsid wsp:val=&quot;003F3012&quot;/&gt;&lt;wsp:rsid wsp:val=&quot;003F35F4&quot;/&gt;&lt;wsp:rsid wsp:val=&quot;003F36A4&quot;/&gt;&lt;wsp:rsid wsp:val=&quot;003F44DA&quot;/&gt;&lt;wsp:rsid wsp:val=&quot;003F6BBE&quot;/&gt;&lt;wsp:rsid wsp:val=&quot;003F6D1D&quot;/&gt;&lt;wsp:rsid wsp:val=&quot;003F70F0&quot;/&gt;&lt;wsp:rsid wsp:val=&quot;003F76C9&quot;/&gt;&lt;wsp:rsid wsp:val=&quot;003F7B2C&quot;/&gt;&lt;wsp:rsid wsp:val=&quot;004000E8&quot;/&gt;&lt;wsp:rsid wsp:val=&quot;00401231&quot;/&gt;&lt;wsp:rsid wsp:val=&quot;004017E9&quot;/&gt;&lt;wsp:rsid wsp:val=&quot;004019D1&quot;/&gt;&lt;wsp:rsid wsp:val=&quot;00402D3C&quot;/&gt;&lt;wsp:rsid wsp:val=&quot;00402E2B&quot;/&gt;&lt;wsp:rsid wsp:val=&quot;00403B7B&quot;/&gt;&lt;wsp:rsid wsp:val=&quot;00404A9E&quot;/&gt;&lt;wsp:rsid wsp:val=&quot;0040512B&quot;/&gt;&lt;wsp:rsid wsp:val=&quot;00405CA5&quot;/&gt;&lt;wsp:rsid wsp:val=&quot;00406699&quot;/&gt;&lt;wsp:rsid wsp:val=&quot;00407764&quot;/&gt;&lt;wsp:rsid wsp:val=&quot;00407AB5&quot;/&gt;&lt;wsp:rsid wsp:val=&quot;00407CD3&quot;/&gt;&lt;wsp:rsid wsp:val=&quot;00410134&quot;/&gt;&lt;wsp:rsid wsp:val=&quot;00410B72&quot;/&gt;&lt;wsp:rsid wsp:val=&quot;00410F12&quot;/&gt;&lt;wsp:rsid wsp:val=&quot;00410F18&quot;/&gt;&lt;wsp:rsid wsp:val=&quot;004117A3&quot;/&gt;&lt;wsp:rsid wsp:val=&quot;00411A80&quot;/&gt;&lt;wsp:rsid wsp:val=&quot;0041263E&quot;/&gt;&lt;wsp:rsid wsp:val=&quot;004129C9&quot;/&gt;&lt;wsp:rsid wsp:val=&quot;00413530&quot;/&gt;&lt;wsp:rsid wsp:val=&quot;0041398A&quot;/&gt;&lt;wsp:rsid wsp:val=&quot;00413AAC&quot;/&gt;&lt;wsp:rsid wsp:val=&quot;0041402E&quot;/&gt;&lt;wsp:rsid wsp:val=&quot;00414101&quot;/&gt;&lt;wsp:rsid wsp:val=&quot;00414717&quot;/&gt;&lt;wsp:rsid wsp:val=&quot;00414D7A&quot;/&gt;&lt;wsp:rsid wsp:val=&quot;00414E3B&quot;/&gt;&lt;wsp:rsid wsp:val=&quot;0041527D&quot;/&gt;&lt;wsp:rsid wsp:val=&quot;004158A2&quot;/&gt;&lt;wsp:rsid wsp:val=&quot;00415D0E&quot;/&gt;&lt;wsp:rsid wsp:val=&quot;00415D40&quot;/&gt;&lt;wsp:rsid wsp:val=&quot;00415FC5&quot;/&gt;&lt;wsp:rsid wsp:val=&quot;00416A2A&quot;/&gt;&lt;wsp:rsid wsp:val=&quot;00420D42&quot;/&gt;&lt;wsp:rsid wsp:val=&quot;00421105&quot;/&gt;&lt;wsp:rsid wsp:val=&quot;00421208&quot;/&gt;&lt;wsp:rsid wsp:val=&quot;004235B6&quot;/&gt;&lt;wsp:rsid wsp:val=&quot;00423815&quot;/&gt;&lt;wsp:rsid wsp:val=&quot;00423C5F&quot;/&gt;&lt;wsp:rsid wsp:val=&quot;004242F4&quot;/&gt;&lt;wsp:rsid wsp:val=&quot;00424A22&quot;/&gt;&lt;wsp:rsid wsp:val=&quot;00424D56&quot;/&gt;&lt;wsp:rsid wsp:val=&quot;00425428&quot;/&gt;&lt;wsp:rsid wsp:val=&quot;0042606A&quot;/&gt;&lt;wsp:rsid wsp:val=&quot;0042640B&quot;/&gt;&lt;wsp:rsid wsp:val=&quot;00426E60&quot;/&gt;&lt;wsp:rsid wsp:val=&quot;00427248&quot;/&gt;&lt;wsp:rsid wsp:val=&quot;00427DB4&quot;/&gt;&lt;wsp:rsid wsp:val=&quot;004318D6&quot;/&gt;&lt;wsp:rsid wsp:val=&quot;00432EA3&quot;/&gt;&lt;wsp:rsid wsp:val=&quot;0043324D&quot;/&gt;&lt;wsp:rsid wsp:val=&quot;0043517F&quot;/&gt;&lt;wsp:rsid wsp:val=&quot;004358F0&quot;/&gt;&lt;wsp:rsid wsp:val=&quot;00436850&quot;/&gt;&lt;wsp:rsid wsp:val=&quot;00437447&quot;/&gt;&lt;wsp:rsid wsp:val=&quot;00440A1E&quot;/&gt;&lt;wsp:rsid wsp:val=&quot;00440D39&quot;/&gt;&lt;wsp:rsid wsp:val=&quot;00441A92&quot;/&gt;&lt;wsp:rsid wsp:val=&quot;00442839&quot;/&gt;&lt;wsp:rsid wsp:val=&quot;004428EF&quot;/&gt;&lt;wsp:rsid wsp:val=&quot;00442F79&quot;/&gt;&lt;wsp:rsid wsp:val=&quot;004434D0&quot;/&gt;&lt;wsp:rsid wsp:val=&quot;00444B38&quot;/&gt;&lt;wsp:rsid wsp:val=&quot;00444F56&quot;/&gt;&lt;wsp:rsid wsp:val=&quot;0044528E&quot;/&gt;&lt;wsp:rsid wsp:val=&quot;004452F4&quot;/&gt;&lt;wsp:rsid wsp:val=&quot;00446488&quot;/&gt;&lt;wsp:rsid wsp:val=&quot;00450730&quot;/&gt;&lt;wsp:rsid wsp:val=&quot;00450D54&quot;/&gt;&lt;wsp:rsid wsp:val=&quot;0045109D&quot;/&gt;&lt;wsp:rsid wsp:val=&quot;004513CE&quot;/&gt;&lt;wsp:rsid wsp:val=&quot;004517AA&quot;/&gt;&lt;wsp:rsid wsp:val=&quot;00452209&quot;/&gt;&lt;wsp:rsid wsp:val=&quot;00452CAC&quot;/&gt;&lt;wsp:rsid wsp:val=&quot;00452E9A&quot;/&gt;&lt;wsp:rsid wsp:val=&quot;00452ED0&quot;/&gt;&lt;wsp:rsid wsp:val=&quot;00453252&quot;/&gt;&lt;wsp:rsid wsp:val=&quot;00453385&quot;/&gt;&lt;wsp:rsid wsp:val=&quot;0045395D&quot;/&gt;&lt;wsp:rsid wsp:val=&quot;00454082&quot;/&gt;&lt;wsp:rsid wsp:val=&quot;00454A19&quot;/&gt;&lt;wsp:rsid wsp:val=&quot;00454CCB&quot;/&gt;&lt;wsp:rsid wsp:val=&quot;00455381&quot;/&gt;&lt;wsp:rsid wsp:val=&quot;00456150&quot;/&gt;&lt;wsp:rsid wsp:val=&quot;00457565&quot;/&gt;&lt;wsp:rsid wsp:val=&quot;00457B71&quot;/&gt;&lt;wsp:rsid wsp:val=&quot;00457F2F&quot;/&gt;&lt;wsp:rsid wsp:val=&quot;0046001B&quot;/&gt;&lt;wsp:rsid wsp:val=&quot;0046083E&quot;/&gt;&lt;wsp:rsid wsp:val=&quot;00461D84&quot;/&gt;&lt;wsp:rsid wsp:val=&quot;00464C88&quot;/&gt;&lt;wsp:rsid wsp:val=&quot;00464E3D&quot;/&gt;&lt;wsp:rsid wsp:val=&quot;00464F99&quot;/&gt;&lt;wsp:rsid wsp:val=&quot;00465AF6&quot;/&gt;&lt;wsp:rsid wsp:val=&quot;00465E78&quot;/&gt;&lt;wsp:rsid wsp:val=&quot;004668A9&quot;/&gt;&lt;wsp:rsid wsp:val=&quot;0046693A&quot;/&gt;&lt;wsp:rsid wsp:val=&quot;004669E2&quot;/&gt;&lt;wsp:rsid wsp:val=&quot;00467B51&quot;/&gt;&lt;wsp:rsid wsp:val=&quot;004703FE&quot;/&gt;&lt;wsp:rsid wsp:val=&quot;004709AA&quot;/&gt;&lt;wsp:rsid wsp:val=&quot;00470C31&quot;/&gt;&lt;wsp:rsid wsp:val=&quot;004723A5&quot;/&gt;&lt;wsp:rsid wsp:val=&quot;004725E5&quot;/&gt;&lt;wsp:rsid wsp:val=&quot;004734D0&quot;/&gt;&lt;wsp:rsid wsp:val=&quot;00473F6C&quot;/&gt;&lt;wsp:rsid wsp:val=&quot;0047475A&quot;/&gt;&lt;wsp:rsid wsp:val=&quot;00474DB6&quot;/&gt;&lt;wsp:rsid wsp:val=&quot;0047556B&quot;/&gt;&lt;wsp:rsid wsp:val=&quot;0047578E&quot;/&gt;&lt;wsp:rsid wsp:val=&quot;00475C90&quot;/&gt;&lt;wsp:rsid wsp:val=&quot;00476793&quot;/&gt;&lt;wsp:rsid wsp:val=&quot;00477768&quot;/&gt;&lt;wsp:rsid wsp:val=&quot;00477958&quot;/&gt;&lt;wsp:rsid wsp:val=&quot;00477C46&quot;/&gt;&lt;wsp:rsid wsp:val=&quot;004805A1&quot;/&gt;&lt;wsp:rsid wsp:val=&quot;00480B0F&quot;/&gt;&lt;wsp:rsid wsp:val=&quot;00480EEA&quot;/&gt;&lt;wsp:rsid wsp:val=&quot;00481A46&quot;/&gt;&lt;wsp:rsid wsp:val=&quot;00482BC7&quot;/&gt;&lt;wsp:rsid wsp:val=&quot;00482CC5&quot;/&gt;&lt;wsp:rsid wsp:val=&quot;00483F00&quot;/&gt;&lt;wsp:rsid wsp:val=&quot;00483F3E&quot;/&gt;&lt;wsp:rsid wsp:val=&quot;00484771&quot;/&gt;&lt;wsp:rsid wsp:val=&quot;00484D83&quot;/&gt;&lt;wsp:rsid wsp:val=&quot;0048610D&quot;/&gt;&lt;wsp:rsid wsp:val=&quot;00486ACF&quot;/&gt;&lt;wsp:rsid wsp:val=&quot;00487287&quot;/&gt;&lt;wsp:rsid wsp:val=&quot;00487383&quot;/&gt;&lt;wsp:rsid wsp:val=&quot;00490255&quot;/&gt;&lt;wsp:rsid wsp:val=&quot;004915A6&quot;/&gt;&lt;wsp:rsid wsp:val=&quot;00492281&quot;/&gt;&lt;wsp:rsid wsp:val=&quot;00492BC5&quot;/&gt;&lt;wsp:rsid wsp:val=&quot;004944E4&quot;/&gt;&lt;wsp:rsid wsp:val=&quot;00494D60&quot;/&gt;&lt;wsp:rsid wsp:val=&quot;00495133&quot;/&gt;&lt;wsp:rsid wsp:val=&quot;004964F1&quot;/&gt;&lt;wsp:rsid wsp:val=&quot;004A080B&quot;/&gt;&lt;wsp:rsid wsp:val=&quot;004A0F7C&quot;/&gt;&lt;wsp:rsid wsp:val=&quot;004A149A&quot;/&gt;&lt;wsp:rsid wsp:val=&quot;004A16BC&quot;/&gt;&lt;wsp:rsid wsp:val=&quot;004A2B94&quot;/&gt;&lt;wsp:rsid wsp:val=&quot;004A4CB9&quot;/&gt;&lt;wsp:rsid wsp:val=&quot;004A5281&quot;/&gt;&lt;wsp:rsid wsp:val=&quot;004A5A29&quot;/&gt;&lt;wsp:rsid wsp:val=&quot;004A6206&quot;/&gt;&lt;wsp:rsid wsp:val=&quot;004A68C2&quot;/&gt;&lt;wsp:rsid wsp:val=&quot;004A7010&quot;/&gt;&lt;wsp:rsid wsp:val=&quot;004A71A6&quot;/&gt;&lt;wsp:rsid wsp:val=&quot;004A7360&quot;/&gt;&lt;wsp:rsid wsp:val=&quot;004A7419&quot;/&gt;&lt;wsp:rsid wsp:val=&quot;004A7D56&quot;/&gt;&lt;wsp:rsid wsp:val=&quot;004B0099&quot;/&gt;&lt;wsp:rsid wsp:val=&quot;004B0FDF&quot;/&gt;&lt;wsp:rsid wsp:val=&quot;004B16EA&quot;/&gt;&lt;wsp:rsid wsp:val=&quot;004B1F9A&quot;/&gt;&lt;wsp:rsid wsp:val=&quot;004B1F9D&quot;/&gt;&lt;wsp:rsid wsp:val=&quot;004B2174&quot;/&gt;&lt;wsp:rsid wsp:val=&quot;004B30BD&quot;/&gt;&lt;wsp:rsid wsp:val=&quot;004B5080&quot;/&gt;&lt;wsp:rsid wsp:val=&quot;004B640B&quot;/&gt;&lt;wsp:rsid wsp:val=&quot;004B72BA&quot;/&gt;&lt;wsp:rsid wsp:val=&quot;004B7C0C&quot;/&gt;&lt;wsp:rsid wsp:val=&quot;004C1C0D&quot;/&gt;&lt;wsp:rsid wsp:val=&quot;004C24AF&quot;/&gt;&lt;wsp:rsid wsp:val=&quot;004C2772&quot;/&gt;&lt;wsp:rsid wsp:val=&quot;004C379F&quot;/&gt;&lt;wsp:rsid wsp:val=&quot;004C3898&quot;/&gt;&lt;wsp:rsid wsp:val=&quot;004C3CBC&quot;/&gt;&lt;wsp:rsid wsp:val=&quot;004C4101&quot;/&gt;&lt;wsp:rsid wsp:val=&quot;004C5F02&quot;/&gt;&lt;wsp:rsid wsp:val=&quot;004C6DEF&quot;/&gt;&lt;wsp:rsid wsp:val=&quot;004C6E43&quot;/&gt;&lt;wsp:rsid wsp:val=&quot;004C7E2C&quot;/&gt;&lt;wsp:rsid wsp:val=&quot;004D00F2&quot;/&gt;&lt;wsp:rsid wsp:val=&quot;004D1313&quot;/&gt;&lt;wsp:rsid wsp:val=&quot;004D212A&quot;/&gt;&lt;wsp:rsid wsp:val=&quot;004D2F40&quot;/&gt;&lt;wsp:rsid wsp:val=&quot;004D36B1&quot;/&gt;&lt;wsp:rsid wsp:val=&quot;004D7E37&quot;/&gt;&lt;wsp:rsid wsp:val=&quot;004D7EBD&quot;/&gt;&lt;wsp:rsid wsp:val=&quot;004E081D&quot;/&gt;&lt;wsp:rsid wsp:val=&quot;004E23FD&quot;/&gt;&lt;wsp:rsid wsp:val=&quot;004E2680&quot;/&gt;&lt;wsp:rsid wsp:val=&quot;004E28F9&quot;/&gt;&lt;wsp:rsid wsp:val=&quot;004E3051&quot;/&gt;&lt;wsp:rsid wsp:val=&quot;004E3176&quot;/&gt;&lt;wsp:rsid wsp:val=&quot;004E365E&quot;/&gt;&lt;wsp:rsid wsp:val=&quot;004E3D13&quot;/&gt;&lt;wsp:rsid wsp:val=&quot;004E3E52&quot;/&gt;&lt;wsp:rsid wsp:val=&quot;004E3F61&quot;/&gt;&lt;wsp:rsid wsp:val=&quot;004E462E&quot;/&gt;&lt;wsp:rsid wsp:val=&quot;004E56DC&quot;/&gt;&lt;wsp:rsid wsp:val=&quot;004E6092&quot;/&gt;&lt;wsp:rsid wsp:val=&quot;004E6727&quot;/&gt;&lt;wsp:rsid wsp:val=&quot;004E72C3&quot;/&gt;&lt;wsp:rsid wsp:val=&quot;004E76F4&quot;/&gt;&lt;wsp:rsid wsp:val=&quot;004E79C6&quot;/&gt;&lt;wsp:rsid wsp:val=&quot;004E7BFA&quot;/&gt;&lt;wsp:rsid wsp:val=&quot;004E7E83&quot;/&gt;&lt;wsp:rsid wsp:val=&quot;004E7EB2&quot;/&gt;&lt;wsp:rsid wsp:val=&quot;004F0B4E&quot;/&gt;&lt;wsp:rsid wsp:val=&quot;004F0B6C&quot;/&gt;&lt;wsp:rsid wsp:val=&quot;004F0CAB&quot;/&gt;&lt;wsp:rsid wsp:val=&quot;004F1091&quot;/&gt;&lt;wsp:rsid wsp:val=&quot;004F1B9F&quot;/&gt;&lt;wsp:rsid wsp:val=&quot;004F2078&quot;/&gt;&lt;wsp:rsid wsp:val=&quot;004F2A81&quot;/&gt;&lt;wsp:rsid wsp:val=&quot;004F3935&quot;/&gt;&lt;wsp:rsid wsp:val=&quot;004F39B2&quot;/&gt;&lt;wsp:rsid wsp:val=&quot;004F4DA3&quot;/&gt;&lt;wsp:rsid wsp:val=&quot;004F5B41&quot;/&gt;&lt;wsp:rsid wsp:val=&quot;004F5D8D&quot;/&gt;&lt;wsp:rsid wsp:val=&quot;004F69DF&quot;/&gt;&lt;wsp:rsid wsp:val=&quot;004F7653&quot;/&gt;&lt;wsp:rsid wsp:val=&quot;0050039F&quot;/&gt;&lt;wsp:rsid wsp:val=&quot;00500884&quot;/&gt;&lt;wsp:rsid wsp:val=&quot;0050160A&quot;/&gt;&lt;wsp:rsid wsp:val=&quot;00501D8D&quot;/&gt;&lt;wsp:rsid wsp:val=&quot;0050278A&quot;/&gt;&lt;wsp:rsid wsp:val=&quot;00502B30&quot;/&gt;&lt;wsp:rsid wsp:val=&quot;005036F5&quot;/&gt;&lt;wsp:rsid wsp:val=&quot;00503A85&quot;/&gt;&lt;wsp:rsid wsp:val=&quot;00504452&quot;/&gt;&lt;wsp:rsid wsp:val=&quot;005044C5&quot;/&gt;&lt;wsp:rsid wsp:val=&quot;00505DD3&quot;/&gt;&lt;wsp:rsid wsp:val=&quot;00506557&quot;/&gt;&lt;wsp:rsid wsp:val=&quot;0050677A&quot;/&gt;&lt;wsp:rsid wsp:val=&quot;00506F4A&quot;/&gt;&lt;wsp:rsid wsp:val=&quot;005108D8&quot;/&gt;&lt;wsp:rsid wsp:val=&quot;005116F9&quot;/&gt;&lt;wsp:rsid wsp:val=&quot;00511A2E&quot;/&gt;&lt;wsp:rsid wsp:val=&quot;005121CC&quot;/&gt;&lt;wsp:rsid wsp:val=&quot;005148FB&quot;/&gt;&lt;wsp:rsid wsp:val=&quot;005153A7&quot;/&gt;&lt;wsp:rsid wsp:val=&quot;00517AD0&quot;/&gt;&lt;wsp:rsid wsp:val=&quot;0052037E&quot;/&gt;&lt;wsp:rsid wsp:val=&quot;00520D36&quot;/&gt;&lt;wsp:rsid wsp:val=&quot;00521593&quot;/&gt;&lt;wsp:rsid wsp:val=&quot;005215DD&quot;/&gt;&lt;wsp:rsid wsp:val=&quot;00521721&quot;/&gt;&lt;wsp:rsid wsp:val=&quot;005219CF&quot;/&gt;&lt;wsp:rsid wsp:val=&quot;00521C86&quot;/&gt;&lt;wsp:rsid wsp:val=&quot;00521CA6&quot;/&gt;&lt;wsp:rsid wsp:val=&quot;00522501&quot;/&gt;&lt;wsp:rsid wsp:val=&quot;0052257E&quot;/&gt;&lt;wsp:rsid wsp:val=&quot;005225FD&quot;/&gt;&lt;wsp:rsid wsp:val=&quot;00522842&quot;/&gt;&lt;wsp:rsid wsp:val=&quot;005232D6&quot;/&gt;&lt;wsp:rsid wsp:val=&quot;005238BB&quot;/&gt;&lt;wsp:rsid wsp:val=&quot;00523F57&quot;/&gt;&lt;wsp:rsid wsp:val=&quot;00525C4B&quot;/&gt;&lt;wsp:rsid wsp:val=&quot;00525C56&quot;/&gt;&lt;wsp:rsid wsp:val=&quot;00527027&quot;/&gt;&lt;wsp:rsid wsp:val=&quot;005272C3&quot;/&gt;&lt;wsp:rsid wsp:val=&quot;00527DF4&quot;/&gt;&lt;wsp:rsid wsp:val=&quot;00530228&quot;/&gt;&lt;wsp:rsid wsp:val=&quot;00530FD1&quot;/&gt;&lt;wsp:rsid wsp:val=&quot;0053174D&quot;/&gt;&lt;wsp:rsid wsp:val=&quot;00531A4E&quot;/&gt;&lt;wsp:rsid wsp:val=&quot;00532C7F&quot;/&gt;&lt;wsp:rsid wsp:val=&quot;00534B59&quot;/&gt;&lt;wsp:rsid wsp:val=&quot;005356DB&quot;/&gt;&lt;wsp:rsid wsp:val=&quot;00535A57&quot;/&gt;&lt;wsp:rsid wsp:val=&quot;00536036&quot;/&gt;&lt;wsp:rsid wsp:val=&quot;00536759&quot;/&gt;&lt;wsp:rsid wsp:val=&quot;005377A5&quot;/&gt;&lt;wsp:rsid wsp:val=&quot;00537C62&quot;/&gt;&lt;wsp:rsid wsp:val=&quot;005408AE&quot;/&gt;&lt;wsp:rsid wsp:val=&quot;00540966&quot;/&gt;&lt;wsp:rsid wsp:val=&quot;005421A9&quot;/&gt;&lt;wsp:rsid wsp:val=&quot;005421DC&quot;/&gt;&lt;wsp:rsid wsp:val=&quot;0054258D&quot;/&gt;&lt;wsp:rsid wsp:val=&quot;00542E05&quot;/&gt;&lt;wsp:rsid wsp:val=&quot;00543EA7&quot;/&gt;&lt;wsp:rsid wsp:val=&quot;00544436&quot;/&gt;&lt;wsp:rsid wsp:val=&quot;00545536&quot;/&gt;&lt;wsp:rsid wsp:val=&quot;0054596E&quot;/&gt;&lt;wsp:rsid wsp:val=&quot;005464F7&quot;/&gt;&lt;wsp:rsid wsp:val=&quot;00546970&quot;/&gt;&lt;wsp:rsid wsp:val=&quot;00547ED4&quot;/&gt;&lt;wsp:rsid wsp:val=&quot;0055057F&quot;/&gt;&lt;wsp:rsid wsp:val=&quot;00552203&quot;/&gt;&lt;wsp:rsid wsp:val=&quot;0055231F&quot;/&gt;&lt;wsp:rsid wsp:val=&quot;00553829&quot;/&gt;&lt;wsp:rsid wsp:val=&quot;00554E19&quot;/&gt;&lt;wsp:rsid wsp:val=&quot;00554EF7&quot;/&gt;&lt;wsp:rsid wsp:val=&quot;0055539D&quot;/&gt;&lt;wsp:rsid wsp:val=&quot;005561A7&quot;/&gt;&lt;wsp:rsid wsp:val=&quot;0055649A&quot;/&gt;&lt;wsp:rsid wsp:val=&quot;00557ECC&quot;/&gt;&lt;wsp:rsid wsp:val=&quot;0056121F&quot;/&gt;&lt;wsp:rsid wsp:val=&quot;00561375&quot;/&gt;&lt;wsp:rsid wsp:val=&quot;0056189C&quot;/&gt;&lt;wsp:rsid wsp:val=&quot;00562727&quot;/&gt;&lt;wsp:rsid wsp:val=&quot;005651B4&quot;/&gt;&lt;wsp:rsid wsp:val=&quot;00565488&quot;/&gt;&lt;wsp:rsid wsp:val=&quot;00565F25&quot;/&gt;&lt;wsp:rsid wsp:val=&quot;0056688B&quot;/&gt;&lt;wsp:rsid wsp:val=&quot;00566B36&quot;/&gt;&lt;wsp:rsid wsp:val=&quot;005678D4&quot;/&gt;&lt;wsp:rsid wsp:val=&quot;0056795E&quot;/&gt;&lt;wsp:rsid wsp:val=&quot;005709E3&quot;/&gt;&lt;wsp:rsid wsp:val=&quot;005713F7&quot;/&gt;&lt;wsp:rsid wsp:val=&quot;00572505&quot;/&gt;&lt;wsp:rsid wsp:val=&quot;00573FDA&quot;/&gt;&lt;wsp:rsid wsp:val=&quot;005745A4&quot;/&gt;&lt;wsp:rsid wsp:val=&quot;00575D07&quot;/&gt;&lt;wsp:rsid wsp:val=&quot;00576329&quot;/&gt;&lt;wsp:rsid wsp:val=&quot;0058001B&quot;/&gt;&lt;wsp:rsid wsp:val=&quot;0058206C&quot;/&gt;&lt;wsp:rsid wsp:val=&quot;005821F1&quot;/&gt;&lt;wsp:rsid wsp:val=&quot;00582809&quot;/&gt;&lt;wsp:rsid wsp:val=&quot;00584DCE&quot;/&gt;&lt;wsp:rsid wsp:val=&quot;0058798C&quot;/&gt;&lt;wsp:rsid wsp:val=&quot;00587FA9&quot;/&gt;&lt;wsp:rsid wsp:val=&quot;005900FA&quot;/&gt;&lt;wsp:rsid wsp:val=&quot;00590DC9&quot;/&gt;&lt;wsp:rsid wsp:val=&quot;0059175A&quot;/&gt;&lt;wsp:rsid wsp:val=&quot;00591876&quot;/&gt;&lt;wsp:rsid wsp:val=&quot;005919F9&quot;/&gt;&lt;wsp:rsid wsp:val=&quot;00591F8C&quot;/&gt;&lt;wsp:rsid wsp:val=&quot;0059218F&quot;/&gt;&lt;wsp:rsid wsp:val=&quot;00592A88&quot;/&gt;&lt;wsp:rsid wsp:val=&quot;00593264&quot;/&gt;&lt;wsp:rsid wsp:val=&quot;005935A4&quot;/&gt;&lt;wsp:rsid wsp:val=&quot;00593C39&quot;/&gt;&lt;wsp:rsid wsp:val=&quot;0059472E&quot;/&gt;&lt;wsp:rsid wsp:val=&quot;005948C2&quot;/&gt;&lt;wsp:rsid wsp:val=&quot;00594D60&quot;/&gt;&lt;wsp:rsid wsp:val=&quot;00595DCA&quot;/&gt;&lt;wsp:rsid wsp:val=&quot;005967E4&quot;/&gt;&lt;wsp:rsid wsp:val=&quot;0059779B&quot;/&gt;&lt;wsp:rsid wsp:val=&quot;005A0136&quot;/&gt;&lt;wsp:rsid wsp:val=&quot;005A1ECE&quot;/&gt;&lt;wsp:rsid wsp:val=&quot;005A209A&quot;/&gt;&lt;wsp:rsid wsp:val=&quot;005A3557&quot;/&gt;&lt;wsp:rsid wsp:val=&quot;005A3F00&quot;/&gt;&lt;wsp:rsid wsp:val=&quot;005A54E9&quot;/&gt;&lt;wsp:rsid wsp:val=&quot;005A649B&quot;/&gt;&lt;wsp:rsid wsp:val=&quot;005A662D&quot;/&gt;&lt;wsp:rsid wsp:val=&quot;005A68BA&quot;/&gt;&lt;wsp:rsid wsp:val=&quot;005A6A5B&quot;/&gt;&lt;wsp:rsid wsp:val=&quot;005A6D09&quot;/&gt;&lt;wsp:rsid wsp:val=&quot;005A6DE2&quot;/&gt;&lt;wsp:rsid wsp:val=&quot;005A77E5&quot;/&gt;&lt;wsp:rsid wsp:val=&quot;005A7985&quot;/&gt;&lt;wsp:rsid wsp:val=&quot;005B04A1&quot;/&gt;&lt;wsp:rsid wsp:val=&quot;005B080B&quot;/&gt;&lt;wsp:rsid wsp:val=&quot;005B1CDF&quot;/&gt;&lt;wsp:rsid wsp:val=&quot;005B2D32&quot;/&gt;&lt;wsp:rsid wsp:val=&quot;005B35D7&quot;/&gt;&lt;wsp:rsid wsp:val=&quot;005B392A&quot;/&gt;&lt;wsp:rsid wsp:val=&quot;005B3AA3&quot;/&gt;&lt;wsp:rsid wsp:val=&quot;005B6F83&quot;/&gt;&lt;wsp:rsid wsp:val=&quot;005B74C4&quot;/&gt;&lt;wsp:rsid wsp:val=&quot;005B787F&quot;/&gt;&lt;wsp:rsid wsp:val=&quot;005C1729&quot;/&gt;&lt;wsp:rsid wsp:val=&quot;005C21C8&quot;/&gt;&lt;wsp:rsid wsp:val=&quot;005C5D07&quot;/&gt;&lt;wsp:rsid wsp:val=&quot;005C74FB&quot;/&gt;&lt;wsp:rsid wsp:val=&quot;005C7503&quot;/&gt;&lt;wsp:rsid wsp:val=&quot;005C7660&quot;/&gt;&lt;wsp:rsid wsp:val=&quot;005C7946&quot;/&gt;&lt;wsp:rsid wsp:val=&quot;005C797B&quot;/&gt;&lt;wsp:rsid wsp:val=&quot;005C7F53&quot;/&gt;&lt;wsp:rsid wsp:val=&quot;005D1069&quot;/&gt;&lt;wsp:rsid wsp:val=&quot;005D1602&quot;/&gt;&lt;wsp:rsid wsp:val=&quot;005D1E87&quot;/&gt;&lt;wsp:rsid wsp:val=&quot;005D246B&quot;/&gt;&lt;wsp:rsid wsp:val=&quot;005D2B0B&quot;/&gt;&lt;wsp:rsid wsp:val=&quot;005D2D4E&quot;/&gt;&lt;wsp:rsid wsp:val=&quot;005D3966&quot;/&gt;&lt;wsp:rsid wsp:val=&quot;005D3C13&quot;/&gt;&lt;wsp:rsid wsp:val=&quot;005D4AA7&quot;/&gt;&lt;wsp:rsid wsp:val=&quot;005D4C89&quot;/&gt;&lt;wsp:rsid wsp:val=&quot;005D4E33&quot;/&gt;&lt;wsp:rsid wsp:val=&quot;005D4FFA&quot;/&gt;&lt;wsp:rsid wsp:val=&quot;005D6F32&quot;/&gt;&lt;wsp:rsid wsp:val=&quot;005D7606&quot;/&gt;&lt;wsp:rsid wsp:val=&quot;005E385F&quot;/&gt;&lt;wsp:rsid wsp:val=&quot;005E4A90&quot;/&gt;&lt;wsp:rsid wsp:val=&quot;005E4DC7&quot;/&gt;&lt;wsp:rsid wsp:val=&quot;005E53B2&quot;/&gt;&lt;wsp:rsid wsp:val=&quot;005E5834&quot;/&gt;&lt;wsp:rsid wsp:val=&quot;005E5B81&quot;/&gt;&lt;wsp:rsid wsp:val=&quot;005E653F&quot;/&gt;&lt;wsp:rsid wsp:val=&quot;005E7545&quot;/&gt;&lt;wsp:rsid wsp:val=&quot;005F2CB1&quot;/&gt;&lt;wsp:rsid wsp:val=&quot;005F3025&quot;/&gt;&lt;wsp:rsid wsp:val=&quot;005F33A8&quot;/&gt;&lt;wsp:rsid wsp:val=&quot;005F4C23&quot;/&gt;&lt;wsp:rsid wsp:val=&quot;005F618C&quot;/&gt;&lt;wsp:rsid wsp:val=&quot;005F70BD&quot;/&gt;&lt;wsp:rsid wsp:val=&quot;005F7E70&quot;/&gt;&lt;wsp:rsid wsp:val=&quot;00600F6A&quot;/&gt;&lt;wsp:rsid wsp:val=&quot;00600FE7&quot;/&gt;&lt;wsp:rsid wsp:val=&quot;0060111E&quot;/&gt;&lt;wsp:rsid wsp:val=&quot;006013C1&quot;/&gt;&lt;wsp:rsid wsp:val=&quot;0060275D&quot;/&gt;&lt;wsp:rsid wsp:val=&quot;0060283C&quot;/&gt;&lt;wsp:rsid wsp:val=&quot;00602ACA&quot;/&gt;&lt;wsp:rsid wsp:val=&quot;00603BC5&quot;/&gt;&lt;wsp:rsid wsp:val=&quot;00604F14&quot;/&gt;&lt;wsp:rsid wsp:val=&quot;0060627A&quot;/&gt;&lt;wsp:rsid wsp:val=&quot;00607D93&quot;/&gt;&lt;wsp:rsid wsp:val=&quot;006113BA&quot;/&gt;&lt;wsp:rsid wsp:val=&quot;006113BB&quot;/&gt;&lt;wsp:rsid wsp:val=&quot;00611681&quot;/&gt;&lt;wsp:rsid wsp:val=&quot;006119EF&quot;/&gt;&lt;wsp:rsid wsp:val=&quot;00611B83&quot;/&gt;&lt;wsp:rsid wsp:val=&quot;00612F83&quot;/&gt;&lt;wsp:rsid wsp:val=&quot;00613257&quot;/&gt;&lt;wsp:rsid wsp:val=&quot;00613365&quot;/&gt;&lt;wsp:rsid wsp:val=&quot;0061392D&quot;/&gt;&lt;wsp:rsid wsp:val=&quot;00615B9D&quot;/&gt;&lt;wsp:rsid wsp:val=&quot;00616882&quot;/&gt;&lt;wsp:rsid wsp:val=&quot;006204DC&quot;/&gt;&lt;wsp:rsid wsp:val=&quot;00620A71&quot;/&gt;&lt;wsp:rsid wsp:val=&quot;00620D78&quot;/&gt;&lt;wsp:rsid wsp:val=&quot;00620D80&quot;/&gt;&lt;wsp:rsid wsp:val=&quot;00620E90&quot;/&gt;&lt;wsp:rsid wsp:val=&quot;00621098&quot;/&gt;&lt;wsp:rsid wsp:val=&quot;00622F21&quot;/&gt;&lt;wsp:rsid wsp:val=&quot;006234A6&quot;/&gt;&lt;wsp:rsid wsp:val=&quot;00623923&quot;/&gt;&lt;wsp:rsid wsp:val=&quot;00623B8E&quot;/&gt;&lt;wsp:rsid wsp:val=&quot;006257BB&quot;/&gt;&lt;wsp:rsid wsp:val=&quot;0062687C&quot;/&gt;&lt;wsp:rsid wsp:val=&quot;00630001&quot;/&gt;&lt;wsp:rsid wsp:val=&quot;006301F4&quot;/&gt;&lt;wsp:rsid wsp:val=&quot;006311B3&quot;/&gt;&lt;wsp:rsid wsp:val=&quot;00631F81&quot;/&gt;&lt;wsp:rsid wsp:val=&quot;00631FE5&quot;/&gt;&lt;wsp:rsid wsp:val=&quot;006325E4&quot;/&gt;&lt;wsp:rsid wsp:val=&quot;0063284C&quot;/&gt;&lt;wsp:rsid wsp:val=&quot;00633F5A&quot;/&gt;&lt;wsp:rsid wsp:val=&quot;00633FFA&quot;/&gt;&lt;wsp:rsid wsp:val=&quot;0063438E&quot;/&gt;&lt;wsp:rsid wsp:val=&quot;0063469C&quot;/&gt;&lt;wsp:rsid wsp:val=&quot;00635693&quot;/&gt;&lt;wsp:rsid wsp:val=&quot;00636398&quot;/&gt;&lt;wsp:rsid wsp:val=&quot;006364D8&quot;/&gt;&lt;wsp:rsid wsp:val=&quot;006368D3&quot;/&gt;&lt;wsp:rsid wsp:val=&quot;006377EC&quot;/&gt;&lt;wsp:rsid wsp:val=&quot;00640715&quot;/&gt;&lt;wsp:rsid wsp:val=&quot;00640D33&quot;/&gt;&lt;wsp:rsid wsp:val=&quot;00641135&quot;/&gt;&lt;wsp:rsid wsp:val=&quot;0064151F&quot;/&gt;&lt;wsp:rsid wsp:val=&quot;00641533&quot;/&gt;&lt;wsp:rsid wsp:val=&quot;00641D36&quot;/&gt;&lt;wsp:rsid wsp:val=&quot;0064208D&quot;/&gt;&lt;wsp:rsid wsp:val=&quot;0064318D&quot;/&gt;&lt;wsp:rsid wsp:val=&quot;00643418&quot;/&gt;&lt;wsp:rsid wsp:val=&quot;00643475&quot;/&gt;&lt;wsp:rsid wsp:val=&quot;006435F2&quot;/&gt;&lt;wsp:rsid wsp:val=&quot;00643969&quot;/&gt;&lt;wsp:rsid wsp:val=&quot;0064396A&quot;/&gt;&lt;wsp:rsid wsp:val=&quot;00644348&quot;/&gt;&lt;wsp:rsid wsp:val=&quot;00644514&quot;/&gt;&lt;wsp:rsid wsp:val=&quot;006447BA&quot;/&gt;&lt;wsp:rsid wsp:val=&quot;006447BD&quot;/&gt;&lt;wsp:rsid wsp:val=&quot;00644BBD&quot;/&gt;&lt;wsp:rsid wsp:val=&quot;00644F4C&quot;/&gt;&lt;wsp:rsid wsp:val=&quot;0064502E&quot;/&gt;&lt;wsp:rsid wsp:val=&quot;00645491&quot;/&gt;&lt;wsp:rsid wsp:val=&quot;00645715&quot;/&gt;&lt;wsp:rsid wsp:val=&quot;00645C43&quot;/&gt;&lt;wsp:rsid wsp:val=&quot;0064624E&quot;/&gt;&lt;wsp:rsid wsp:val=&quot;00647629&quot;/&gt;&lt;wsp:rsid wsp:val=&quot;0065029D&quot;/&gt;&lt;wsp:rsid wsp:val=&quot;00650AB9&quot;/&gt;&lt;wsp:rsid wsp:val=&quot;006511C8&quot;/&gt;&lt;wsp:rsid wsp:val=&quot;0065121E&quot;/&gt;&lt;wsp:rsid wsp:val=&quot;00653C48&quot;/&gt;&lt;wsp:rsid wsp:val=&quot;00654E94&quot;/&gt;&lt;wsp:rsid wsp:val=&quot;006551E4&quot;/&gt;&lt;wsp:rsid wsp:val=&quot;00655733&quot;/&gt;&lt;wsp:rsid wsp:val=&quot;00655ACD&quot;/&gt;&lt;wsp:rsid wsp:val=&quot;006561FD&quot;/&gt;&lt;wsp:rsid wsp:val=&quot;00656A92&quot;/&gt;&lt;wsp:rsid wsp:val=&quot;00656DDE&quot;/&gt;&lt;wsp:rsid wsp:val=&quot;0066011D&quot;/&gt;&lt;wsp:rsid wsp:val=&quot;0066012B&quot;/&gt;&lt;wsp:rsid wsp:val=&quot;006607C0&quot;/&gt;&lt;wsp:rsid wsp:val=&quot;00660841&quot;/&gt;&lt;wsp:rsid wsp:val=&quot;0066094F&quot;/&gt;&lt;wsp:rsid wsp:val=&quot;006613A6&quot;/&gt;&lt;wsp:rsid wsp:val=&quot;006613C8&quot;/&gt;&lt;wsp:rsid wsp:val=&quot;00661866&quot;/&gt;&lt;wsp:rsid wsp:val=&quot;0066279A&quot;/&gt;&lt;wsp:rsid wsp:val=&quot;006627A2&quot;/&gt;&lt;wsp:rsid wsp:val=&quot;00663317&quot;/&gt;&lt;wsp:rsid wsp:val=&quot;006634E6&quot;/&gt;&lt;wsp:rsid wsp:val=&quot;00663B88&quot;/&gt;&lt;wsp:rsid wsp:val=&quot;00664E44&quot;/&gt;&lt;wsp:rsid wsp:val=&quot;006655EE&quot;/&gt;&lt;wsp:rsid wsp:val=&quot;00665882&quot;/&gt;&lt;wsp:rsid wsp:val=&quot;006659AA&quot;/&gt;&lt;wsp:rsid wsp:val=&quot;00665B99&quot;/&gt;&lt;wsp:rsid wsp:val=&quot;00665EDC&quot;/&gt;&lt;wsp:rsid wsp:val=&quot;006662F5&quot;/&gt;&lt;wsp:rsid wsp:val=&quot;006671C3&quot;/&gt;&lt;wsp:rsid wsp:val=&quot;00667933&quot;/&gt;&lt;wsp:rsid wsp:val=&quot;00667EE7&quot;/&gt;&lt;wsp:rsid wsp:val=&quot;006706FD&quot;/&gt;&lt;wsp:rsid wsp:val=&quot;00670922&quot;/&gt;&lt;wsp:rsid wsp:val=&quot;00670A12&quot;/&gt;&lt;wsp:rsid wsp:val=&quot;00670BE1&quot;/&gt;&lt;wsp:rsid wsp:val=&quot;00671234&quot;/&gt;&lt;wsp:rsid wsp:val=&quot;0067218F&quot;/&gt;&lt;wsp:rsid wsp:val=&quot;00673BC2&quot;/&gt;&lt;wsp:rsid wsp:val=&quot;00673DEE&quot;/&gt;&lt;wsp:rsid wsp:val=&quot;0067406A&quot;/&gt;&lt;wsp:rsid wsp:val=&quot;006741F2&quot;/&gt;&lt;wsp:rsid wsp:val=&quot;0067423A&quot;/&gt;&lt;wsp:rsid wsp:val=&quot;006743FE&quot;/&gt;&lt;wsp:rsid wsp:val=&quot;00674C38&quot;/&gt;&lt;wsp:rsid wsp:val=&quot;00674CC3&quot;/&gt;&lt;wsp:rsid wsp:val=&quot;00675695&quot;/&gt;&lt;wsp:rsid wsp:val=&quot;006758FB&quot;/&gt;&lt;wsp:rsid wsp:val=&quot;00675C72&quot;/&gt;&lt;wsp:rsid wsp:val=&quot;006771F9&quot;/&gt;&lt;wsp:rsid wsp:val=&quot;006776D7&quot;/&gt;&lt;wsp:rsid wsp:val=&quot;00680060&quot;/&gt;&lt;wsp:rsid wsp:val=&quot;00681003&quot;/&gt;&lt;wsp:rsid wsp:val=&quot;006817C9&quot;/&gt;&lt;wsp:rsid wsp:val=&quot;00681867&quot;/&gt;&lt;wsp:rsid wsp:val=&quot;00682658&quot;/&gt;&lt;wsp:rsid wsp:val=&quot;00683ECE&quot;/&gt;&lt;wsp:rsid wsp:val=&quot;00684202&quot;/&gt;&lt;wsp:rsid wsp:val=&quot;0068666C&quot;/&gt;&lt;wsp:rsid wsp:val=&quot;00690172&quot;/&gt;&lt;wsp:rsid wsp:val=&quot;006905F8&quot;/&gt;&lt;wsp:rsid wsp:val=&quot;00691DAE&quot;/&gt;&lt;wsp:rsid wsp:val=&quot;00692EDE&quot;/&gt;&lt;wsp:rsid wsp:val=&quot;00694F78&quot;/&gt;&lt;wsp:rsid wsp:val=&quot;00695FC2&quot;/&gt;&lt;wsp:rsid wsp:val=&quot;00696949&quot;/&gt;&lt;wsp:rsid wsp:val=&quot;00697052&quot;/&gt;&lt;wsp:rsid wsp:val=&quot;00697A13&quot;/&gt;&lt;wsp:rsid wsp:val=&quot;006A0E9B&quot;/&gt;&lt;wsp:rsid wsp:val=&quot;006A18D5&quot;/&gt;&lt;wsp:rsid wsp:val=&quot;006A1B0C&quot;/&gt;&lt;wsp:rsid wsp:val=&quot;006A261C&quot;/&gt;&lt;wsp:rsid wsp:val=&quot;006A46FB&quot;/&gt;&lt;wsp:rsid wsp:val=&quot;006A4A63&quot;/&gt;&lt;wsp:rsid wsp:val=&quot;006A4DB5&quot;/&gt;&lt;wsp:rsid wsp:val=&quot;006A5742&quot;/&gt;&lt;wsp:rsid wsp:val=&quot;006A582E&quot;/&gt;&lt;wsp:rsid wsp:val=&quot;006A5E1E&quot;/&gt;&lt;wsp:rsid wsp:val=&quot;006A5E28&quot;/&gt;&lt;wsp:rsid wsp:val=&quot;006A6034&quot;/&gt;&lt;wsp:rsid wsp:val=&quot;006A697B&quot;/&gt;&lt;wsp:rsid wsp:val=&quot;006A7AFF&quot;/&gt;&lt;wsp:rsid wsp:val=&quot;006B0BB5&quot;/&gt;&lt;wsp:rsid wsp:val=&quot;006B0CFA&quot;/&gt;&lt;wsp:rsid wsp:val=&quot;006B1816&quot;/&gt;&lt;wsp:rsid wsp:val=&quot;006B2099&quot;/&gt;&lt;wsp:rsid wsp:val=&quot;006B3476&quot;/&gt;&lt;wsp:rsid wsp:val=&quot;006B426C&quot;/&gt;&lt;wsp:rsid wsp:val=&quot;006B449F&quot;/&gt;&lt;wsp:rsid wsp:val=&quot;006B4665&quot;/&gt;&lt;wsp:rsid wsp:val=&quot;006B4854&quot;/&gt;&lt;wsp:rsid wsp:val=&quot;006B4D24&quot;/&gt;&lt;wsp:rsid wsp:val=&quot;006B50CF&quot;/&gt;&lt;wsp:rsid wsp:val=&quot;006B50F8&quot;/&gt;&lt;wsp:rsid wsp:val=&quot;006B5235&quot;/&gt;&lt;wsp:rsid wsp:val=&quot;006B578E&quot;/&gt;&lt;wsp:rsid wsp:val=&quot;006B6152&quot;/&gt;&lt;wsp:rsid wsp:val=&quot;006B6BE9&quot;/&gt;&lt;wsp:rsid wsp:val=&quot;006B72D9&quot;/&gt;&lt;wsp:rsid wsp:val=&quot;006B7427&quot;/&gt;&lt;wsp:rsid wsp:val=&quot;006B76D2&quot;/&gt;&lt;wsp:rsid wsp:val=&quot;006C018F&quot;/&gt;&lt;wsp:rsid wsp:val=&quot;006C03B8&quot;/&gt;&lt;wsp:rsid wsp:val=&quot;006C0870&quot;/&gt;&lt;wsp:rsid wsp:val=&quot;006C16DB&quot;/&gt;&lt;wsp:rsid wsp:val=&quot;006C23E5&quot;/&gt;&lt;wsp:rsid wsp:val=&quot;006C3D55&quot;/&gt;&lt;wsp:rsid wsp:val=&quot;006C54C6&quot;/&gt;&lt;wsp:rsid wsp:val=&quot;006C5EC9&quot;/&gt;&lt;wsp:rsid wsp:val=&quot;006C6059&quot;/&gt;&lt;wsp:rsid wsp:val=&quot;006C6940&quot;/&gt;&lt;wsp:rsid wsp:val=&quot;006C6955&quot;/&gt;&lt;wsp:rsid wsp:val=&quot;006C7522&quot;/&gt;&lt;wsp:rsid wsp:val=&quot;006C7A68&quot;/&gt;&lt;wsp:rsid wsp:val=&quot;006D20F6&quot;/&gt;&lt;wsp:rsid wsp:val=&quot;006D2683&quot;/&gt;&lt;wsp:rsid wsp:val=&quot;006D4ED9&quot;/&gt;&lt;wsp:rsid wsp:val=&quot;006D5B70&quot;/&gt;&lt;wsp:rsid wsp:val=&quot;006D5D33&quot;/&gt;&lt;wsp:rsid wsp:val=&quot;006D65B4&quot;/&gt;&lt;wsp:rsid wsp:val=&quot;006D6F08&quot;/&gt;&lt;wsp:rsid wsp:val=&quot;006D7FFB&quot;/&gt;&lt;wsp:rsid wsp:val=&quot;006E017A&quot;/&gt;&lt;wsp:rsid wsp:val=&quot;006E062C&quot;/&gt;&lt;wsp:rsid wsp:val=&quot;006E1407&quot;/&gt;&lt;wsp:rsid wsp:val=&quot;006E28B7&quot;/&gt;&lt;wsp:rsid wsp:val=&quot;006E2AA2&quot;/&gt;&lt;wsp:rsid wsp:val=&quot;006E3310&quot;/&gt;&lt;wsp:rsid wsp:val=&quot;006E4AAA&quot;/&gt;&lt;wsp:rsid wsp:val=&quot;006E4E39&quot;/&gt;&lt;wsp:rsid wsp:val=&quot;006E565E&quot;/&gt;&lt;wsp:rsid wsp:val=&quot;006E673D&quot;/&gt;&lt;wsp:rsid wsp:val=&quot;006E7D3B&quot;/&gt;&lt;wsp:rsid wsp:val=&quot;006F0446&quot;/&gt;&lt;wsp:rsid wsp:val=&quot;006F09C9&quot;/&gt;&lt;wsp:rsid wsp:val=&quot;006F0F8A&quot;/&gt;&lt;wsp:rsid wsp:val=&quot;006F0FBF&quot;/&gt;&lt;wsp:rsid wsp:val=&quot;006F1ABD&quot;/&gt;&lt;wsp:rsid wsp:val=&quot;006F1B70&quot;/&gt;&lt;wsp:rsid wsp:val=&quot;006F1C70&quot;/&gt;&lt;wsp:rsid wsp:val=&quot;006F1F06&quot;/&gt;&lt;wsp:rsid wsp:val=&quot;006F2C7B&quot;/&gt;&lt;wsp:rsid wsp:val=&quot;006F32A4&quot;/&gt;&lt;wsp:rsid wsp:val=&quot;006F341D&quot;/&gt;&lt;wsp:rsid wsp:val=&quot;006F3CDE&quot;/&gt;&lt;wsp:rsid wsp:val=&quot;006F417D&quot;/&gt;&lt;wsp:rsid wsp:val=&quot;006F432A&quot;/&gt;&lt;wsp:rsid wsp:val=&quot;006F4893&quot;/&gt;&lt;wsp:rsid wsp:val=&quot;006F4A94&quot;/&gt;&lt;wsp:rsid wsp:val=&quot;006F55E3&quot;/&gt;&lt;wsp:rsid wsp:val=&quot;006F58D4&quot;/&gt;&lt;wsp:rsid wsp:val=&quot;006F5BB9&quot;/&gt;&lt;wsp:rsid wsp:val=&quot;006F65E7&quot;/&gt;&lt;wsp:rsid wsp:val=&quot;006F72EE&quot;/&gt;&lt;wsp:rsid wsp:val=&quot;007004EF&quot;/&gt;&lt;wsp:rsid wsp:val=&quot;007006BE&quot;/&gt;&lt;wsp:rsid wsp:val=&quot;00701091&quot;/&gt;&lt;wsp:rsid wsp:val=&quot;007012DB&quot;/&gt;&lt;wsp:rsid wsp:val=&quot;00701977&quot;/&gt;&lt;wsp:rsid wsp:val=&quot;00702511&quot;/&gt;&lt;wsp:rsid wsp:val=&quot;00702E19&quot;/&gt;&lt;wsp:rsid wsp:val=&quot;0070346E&quot;/&gt;&lt;wsp:rsid wsp:val=&quot;007038FA&quot;/&gt;&lt;wsp:rsid wsp:val=&quot;00703FCE&quot;/&gt;&lt;wsp:rsid wsp:val=&quot;007043DD&quot;/&gt;&lt;wsp:rsid wsp:val=&quot;00704EDB&quot;/&gt;&lt;wsp:rsid wsp:val=&quot;00706101&quot;/&gt;&lt;wsp:rsid wsp:val=&quot;0070691F&quot;/&gt;&lt;wsp:rsid wsp:val=&quot;00706ECB&quot;/&gt;&lt;wsp:rsid wsp:val=&quot;00707072&quot;/&gt;&lt;wsp:rsid wsp:val=&quot;00707287&quot;/&gt;&lt;wsp:rsid wsp:val=&quot;007073C8&quot;/&gt;&lt;wsp:rsid wsp:val=&quot;00707D61&quot;/&gt;&lt;wsp:rsid wsp:val=&quot;00710627&quot;/&gt;&lt;wsp:rsid wsp:val=&quot;00710DF4&quot;/&gt;&lt;wsp:rsid wsp:val=&quot;00712287&quot;/&gt;&lt;wsp:rsid wsp:val=&quot;00712772&quot;/&gt;&lt;wsp:rsid wsp:val=&quot;00713A69&quot;/&gt;&lt;wsp:rsid wsp:val=&quot;007145C4&quot;/&gt;&lt;wsp:rsid wsp:val=&quot;00714676&quot;/&gt;&lt;wsp:rsid wsp:val=&quot;007148D3&quot;/&gt;&lt;wsp:rsid wsp:val=&quot;00715B9A&quot;/&gt;&lt;wsp:rsid wsp:val=&quot;00715F1C&quot;/&gt;&lt;wsp:rsid wsp:val=&quot;00717718&quot;/&gt;&lt;wsp:rsid wsp:val=&quot;007178C1&quot;/&gt;&lt;wsp:rsid wsp:val=&quot;00720817&quot;/&gt;&lt;wsp:rsid wsp:val=&quot;007218E9&quot;/&gt;&lt;wsp:rsid wsp:val=&quot;00725F9C&quot;/&gt;&lt;wsp:rsid wsp:val=&quot;00726EA6&quot;/&gt;&lt;wsp:rsid wsp:val=&quot;00727208&quot;/&gt;&lt;wsp:rsid wsp:val=&quot;00727344&quot;/&gt;&lt;wsp:rsid wsp:val=&quot;00727680&quot;/&gt;&lt;wsp:rsid wsp:val=&quot;0073225D&quot;/&gt;&lt;wsp:rsid wsp:val=&quot;0073381F&quot;/&gt;&lt;wsp:rsid wsp:val=&quot;00733D25&quot;/&gt;&lt;wsp:rsid wsp:val=&quot;00734343&quot;/&gt;&lt;wsp:rsid wsp:val=&quot;007348B1&quot;/&gt;&lt;wsp:rsid wsp:val=&quot;00734A8B&quot;/&gt;&lt;wsp:rsid wsp:val=&quot;00734D84&quot;/&gt;&lt;wsp:rsid wsp:val=&quot;00735268&quot;/&gt;&lt;wsp:rsid wsp:val=&quot;007355C4&quot;/&gt;&lt;wsp:rsid wsp:val=&quot;00735F96&quot;/&gt;&lt;wsp:rsid wsp:val=&quot;007362A6&quot;/&gt;&lt;wsp:rsid wsp:val=&quot;00736D7D&quot;/&gt;&lt;wsp:rsid wsp:val=&quot;00740E58&quot;/&gt;&lt;wsp:rsid wsp:val=&quot;007410D6&quot;/&gt;&lt;wsp:rsid wsp:val=&quot;007416B4&quot;/&gt;&lt;wsp:rsid wsp:val=&quot;00741F19&quot;/&gt;&lt;wsp:rsid wsp:val=&quot;00742624&quot;/&gt;&lt;wsp:rsid wsp:val=&quot;007438CE&quot;/&gt;&lt;wsp:rsid wsp:val=&quot;00744394&quot;/&gt;&lt;wsp:rsid wsp:val=&quot;00744440&quot;/&gt;&lt;wsp:rsid wsp:val=&quot;007445A0&quot;/&gt;&lt;wsp:rsid wsp:val=&quot;007447EF&quot;/&gt;&lt;wsp:rsid wsp:val=&quot;00744D6B&quot;/&gt;&lt;wsp:rsid wsp:val=&quot;0074524B&quot;/&gt;&lt;wsp:rsid wsp:val=&quot;00746183&quot;/&gt;&lt;wsp:rsid wsp:val=&quot;00747D8B&quot;/&gt;&lt;wsp:rsid wsp:val=&quot;007508A2&quot;/&gt;&lt;wsp:rsid wsp:val=&quot;0075093C&quot;/&gt;&lt;wsp:rsid wsp:val=&quot;00751228&quot;/&gt;&lt;wsp:rsid wsp:val=&quot;00752710&quot;/&gt;&lt;wsp:rsid wsp:val=&quot;00752D74&quot;/&gt;&lt;wsp:rsid wsp:val=&quot;00754E35&quot;/&gt;&lt;wsp:rsid wsp:val=&quot;00754E49&quot;/&gt;&lt;wsp:rsid wsp:val=&quot;00755200&quot;/&gt;&lt;wsp:rsid wsp:val=&quot;007559D1&quot;/&gt;&lt;wsp:rsid wsp:val=&quot;007571E1&quot;/&gt;&lt;wsp:rsid wsp:val=&quot;007604B2&quot;/&gt;&lt;wsp:rsid wsp:val=&quot;00760883&quot;/&gt;&lt;wsp:rsid wsp:val=&quot;00760BF6&quot;/&gt;&lt;wsp:rsid wsp:val=&quot;007614C4&quot;/&gt;&lt;wsp:rsid wsp:val=&quot;007616FD&quot;/&gt;&lt;wsp:rsid wsp:val=&quot;00762500&quot;/&gt;&lt;wsp:rsid wsp:val=&quot;00762BDD&quot;/&gt;&lt;wsp:rsid wsp:val=&quot;007650C5&quot;/&gt;&lt;wsp:rsid wsp:val=&quot;00765281&quot;/&gt;&lt;wsp:rsid wsp:val=&quot;007655FD&quot;/&gt;&lt;wsp:rsid wsp:val=&quot;007661BA&quot;/&gt;&lt;wsp:rsid wsp:val=&quot;0076641D&quot;/&gt;&lt;wsp:rsid wsp:val=&quot;00766BAD&quot;/&gt;&lt;wsp:rsid wsp:val=&quot;0076708C&quot;/&gt;&lt;wsp:rsid wsp:val=&quot;00771C35&quot;/&gt;&lt;wsp:rsid wsp:val=&quot;00773940&quot;/&gt;&lt;wsp:rsid wsp:val=&quot;00773AD7&quot;/&gt;&lt;wsp:rsid wsp:val=&quot;00773F82&quot;/&gt;&lt;wsp:rsid wsp:val=&quot;007747F3&quot;/&gt;&lt;wsp:rsid wsp:val=&quot;007755F2&quot;/&gt;&lt;wsp:rsid wsp:val=&quot;00776766&quot;/&gt;&lt;wsp:rsid wsp:val=&quot;00776971&quot;/&gt;&lt;wsp:rsid wsp:val=&quot;00777AC8&quot;/&gt;&lt;wsp:rsid wsp:val=&quot;007803C1&quot;/&gt;&lt;wsp:rsid wsp:val=&quot;007804AB&quot;/&gt;&lt;wsp:rsid wsp:val=&quot;00780DFE&quot;/&gt;&lt;wsp:rsid wsp:val=&quot;0078177E&quot;/&gt;&lt;wsp:rsid wsp:val=&quot;00781891&quot;/&gt;&lt;wsp:rsid wsp:val=&quot;00781AB7&quot;/&gt;&lt;wsp:rsid wsp:val=&quot;00782E24&quot;/&gt;&lt;wsp:rsid wsp:val=&quot;0078304C&quot;/&gt;&lt;wsp:rsid wsp:val=&quot;00783673&quot;/&gt;&lt;wsp:rsid wsp:val=&quot;00785490&quot;/&gt;&lt;wsp:rsid wsp:val=&quot;007856D1&quot;/&gt;&lt;wsp:rsid wsp:val=&quot;00785BC6&quot;/&gt;&lt;wsp:rsid wsp:val=&quot;00786C86&quot;/&gt;&lt;wsp:rsid wsp:val=&quot;007900E4&quot;/&gt;&lt;wsp:rsid wsp:val=&quot;00791FBB&quot;/&gt;&lt;wsp:rsid wsp:val=&quot;00792030&quot;/&gt;&lt;wsp:rsid wsp:val=&quot;007925EA&quot;/&gt;&lt;wsp:rsid wsp:val=&quot;00792A09&quot;/&gt;&lt;wsp:rsid wsp:val=&quot;00792D05&quot;/&gt;&lt;wsp:rsid wsp:val=&quot;007935D9&quot;/&gt;&lt;wsp:rsid wsp:val=&quot;0079382D&quot;/&gt;&lt;wsp:rsid wsp:val=&quot;00793CD8&quot;/&gt;&lt;wsp:rsid wsp:val=&quot;00793D31&quot;/&gt;&lt;wsp:rsid wsp:val=&quot;00794201&quot;/&gt;&lt;wsp:rsid wsp:val=&quot;007950A8&quot;/&gt;&lt;wsp:rsid wsp:val=&quot;00795C92&quot;/&gt;&lt;wsp:rsid wsp:val=&quot;00796231&quot;/&gt;&lt;wsp:rsid wsp:val=&quot;007966F9&quot;/&gt;&lt;wsp:rsid wsp:val=&quot;00796F94&quot;/&gt;&lt;wsp:rsid wsp:val=&quot;007976D5&quot;/&gt;&lt;wsp:rsid wsp:val=&quot;007A1CB3&quot;/&gt;&lt;wsp:rsid wsp:val=&quot;007A1D17&quot;/&gt;&lt;wsp:rsid wsp:val=&quot;007A1D90&quot;/&gt;&lt;wsp:rsid wsp:val=&quot;007A306F&quot;/&gt;&lt;wsp:rsid wsp:val=&quot;007A43A6&quot;/&gt;&lt;wsp:rsid wsp:val=&quot;007A4D15&quot;/&gt;&lt;wsp:rsid wsp:val=&quot;007A58A6&quot;/&gt;&lt;wsp:rsid wsp:val=&quot;007A6281&quot;/&gt;&lt;wsp:rsid wsp:val=&quot;007A6776&quot;/&gt;&lt;wsp:rsid wsp:val=&quot;007A6AD0&quot;/&gt;&lt;wsp:rsid wsp:val=&quot;007A719B&quot;/&gt;&lt;wsp:rsid wsp:val=&quot;007B18DD&quot;/&gt;&lt;wsp:rsid wsp:val=&quot;007B1C5F&quot;/&gt;&lt;wsp:rsid wsp:val=&quot;007B1DAF&quot;/&gt;&lt;wsp:rsid wsp:val=&quot;007B32C9&quot;/&gt;&lt;wsp:rsid wsp:val=&quot;007B3D2D&quot;/&gt;&lt;wsp:rsid wsp:val=&quot;007B48C7&quot;/&gt;&lt;wsp:rsid wsp:val=&quot;007B4F9A&quot;/&gt;&lt;wsp:rsid wsp:val=&quot;007B50AE&quot;/&gt;&lt;wsp:rsid wsp:val=&quot;007B51DF&quot;/&gt;&lt;wsp:rsid wsp:val=&quot;007B5213&quot;/&gt;&lt;wsp:rsid wsp:val=&quot;007B68C1&quot;/&gt;&lt;wsp:rsid wsp:val=&quot;007B7765&quot;/&gt;&lt;wsp:rsid wsp:val=&quot;007C05DD&quot;/&gt;&lt;wsp:rsid wsp:val=&quot;007C08C4&quot;/&gt;&lt;wsp:rsid wsp:val=&quot;007C09D3&quot;/&gt;&lt;wsp:rsid wsp:val=&quot;007C0EC3&quot;/&gt;&lt;wsp:rsid wsp:val=&quot;007C1EF9&quot;/&gt;&lt;wsp:rsid wsp:val=&quot;007C3B8C&quot;/&gt;&lt;wsp:rsid wsp:val=&quot;007C3D18&quot;/&gt;&lt;wsp:rsid wsp:val=&quot;007C44E9&quot;/&gt;&lt;wsp:rsid wsp:val=&quot;007C60BF&quot;/&gt;&lt;wsp:rsid wsp:val=&quot;007C6A07&quot;/&gt;&lt;wsp:rsid wsp:val=&quot;007C6C3E&quot;/&gt;&lt;wsp:rsid wsp:val=&quot;007C6CB3&quot;/&gt;&lt;wsp:rsid wsp:val=&quot;007C75A1&quot;/&gt;&lt;wsp:rsid wsp:val=&quot;007C77A5&quot;/&gt;&lt;wsp:rsid wsp:val=&quot;007D04E5&quot;/&gt;&lt;wsp:rsid wsp:val=&quot;007D1E1D&quot;/&gt;&lt;wsp:rsid wsp:val=&quot;007D2F63&quot;/&gt;&lt;wsp:rsid wsp:val=&quot;007D3A05&quot;/&gt;&lt;wsp:rsid wsp:val=&quot;007D3A69&quot;/&gt;&lt;wsp:rsid wsp:val=&quot;007D42B9&quot;/&gt;&lt;wsp:rsid wsp:val=&quot;007D5901&quot;/&gt;&lt;wsp:rsid wsp:val=&quot;007D5E85&quot;/&gt;&lt;wsp:rsid wsp:val=&quot;007D685B&quot;/&gt;&lt;wsp:rsid wsp:val=&quot;007D6D60&quot;/&gt;&lt;wsp:rsid wsp:val=&quot;007D71CC&quot;/&gt;&lt;wsp:rsid wsp:val=&quot;007D7526&quot;/&gt;&lt;wsp:rsid wsp:val=&quot;007E0BAF&quot;/&gt;&lt;wsp:rsid wsp:val=&quot;007E1132&quot;/&gt;&lt;wsp:rsid wsp:val=&quot;007E15FE&quot;/&gt;&lt;wsp:rsid wsp:val=&quot;007E2E4A&quot;/&gt;&lt;wsp:rsid wsp:val=&quot;007E3974&quot;/&gt;&lt;wsp:rsid wsp:val=&quot;007E43AD&quot;/&gt;&lt;wsp:rsid wsp:val=&quot;007E4610&quot;/&gt;&lt;wsp:rsid wsp:val=&quot;007E4715&quot;/&gt;&lt;wsp:rsid wsp:val=&quot;007E505B&quot;/&gt;&lt;wsp:rsid wsp:val=&quot;007E5160&quot;/&gt;&lt;wsp:rsid wsp:val=&quot;007E683C&quot;/&gt;&lt;wsp:rsid wsp:val=&quot;007E6945&quot;/&gt;&lt;wsp:rsid wsp:val=&quot;007E7091&quot;/&gt;&lt;wsp:rsid wsp:val=&quot;007E73FF&quot;/&gt;&lt;wsp:rsid wsp:val=&quot;007E784D&quot;/&gt;&lt;wsp:rsid wsp:val=&quot;007F02D0&quot;/&gt;&lt;wsp:rsid wsp:val=&quot;007F05C3&quot;/&gt;&lt;wsp:rsid wsp:val=&quot;007F3617&quot;/&gt;&lt;wsp:rsid wsp:val=&quot;007F3D8A&quot;/&gt;&lt;wsp:rsid wsp:val=&quot;007F72F1&quot;/&gt;&lt;wsp:rsid wsp:val=&quot;007F7587&quot;/&gt;&lt;wsp:rsid wsp:val=&quot;00800A23&quot;/&gt;&lt;wsp:rsid wsp:val=&quot;0080187D&quot;/&gt;&lt;wsp:rsid wsp:val=&quot;00802515&quot;/&gt;&lt;wsp:rsid wsp:val=&quot;008032B7&quot;/&gt;&lt;wsp:rsid wsp:val=&quot;00803716&quot;/&gt;&lt;wsp:rsid wsp:val=&quot;00803FAE&quot;/&gt;&lt;wsp:rsid wsp:val=&quot;0080548B&quot;/&gt;&lt;wsp:rsid wsp:val=&quot;0080605F&quot;/&gt;&lt;wsp:rsid wsp:val=&quot;008061C5&quot;/&gt;&lt;wsp:rsid wsp:val=&quot;00806E14&quot;/&gt;&lt;wsp:rsid wsp:val=&quot;008076AB&quot;/&gt;&lt;wsp:rsid wsp:val=&quot;00807786&quot;/&gt;&lt;wsp:rsid wsp:val=&quot;008114A7&quot;/&gt;&lt;wsp:rsid wsp:val=&quot;008115B5&quot;/&gt;&lt;wsp:rsid wsp:val=&quot;00811B5E&quot;/&gt;&lt;wsp:rsid wsp:val=&quot;00811FCB&quot;/&gt;&lt;wsp:rsid wsp:val=&quot;008125C7&quot;/&gt;&lt;wsp:rsid wsp:val=&quot;008128D0&quot;/&gt;&lt;wsp:rsid wsp:val=&quot;00812CC6&quot;/&gt;&lt;wsp:rsid wsp:val=&quot;00812D44&quot;/&gt;&lt;wsp:rsid wsp:val=&quot;0081387E&quot;/&gt;&lt;wsp:rsid wsp:val=&quot;0081579D&quot;/&gt;&lt;wsp:rsid wsp:val=&quot;008158A6&quot;/&gt;&lt;wsp:rsid wsp:val=&quot;008158D6&quot;/&gt;&lt;wsp:rsid wsp:val=&quot;00815CF7&quot;/&gt;&lt;wsp:rsid wsp:val=&quot;00815E12&quot;/&gt;&lt;wsp:rsid wsp:val=&quot;00817196&quot;/&gt;&lt;wsp:rsid wsp:val=&quot;008175A3&quot;/&gt;&lt;wsp:rsid wsp:val=&quot;00817924&quot;/&gt;&lt;wsp:rsid wsp:val=&quot;00820630&quot;/&gt;&lt;wsp:rsid wsp:val=&quot;00820F11&quot;/&gt;&lt;wsp:rsid wsp:val=&quot;0082106D&quot;/&gt;&lt;wsp:rsid wsp:val=&quot;00822754&quot;/&gt;&lt;wsp:rsid wsp:val=&quot;00822B2C&quot;/&gt;&lt;wsp:rsid wsp:val=&quot;00822EF9&quot;/&gt;&lt;wsp:rsid wsp:val=&quot;008235DB&quot;/&gt;&lt;wsp:rsid wsp:val=&quot;00824AB4&quot;/&gt;&lt;wsp:rsid wsp:val=&quot;00825600&quot;/&gt;&lt;wsp:rsid wsp:val=&quot;00825C42&quot;/&gt;&lt;wsp:rsid wsp:val=&quot;00825D25&quot;/&gt;&lt;wsp:rsid wsp:val=&quot;0082644F&quot;/&gt;&lt;wsp:rsid wsp:val=&quot;008264C3&quot;/&gt;&lt;wsp:rsid wsp:val=&quot;008265B8&quot;/&gt;&lt;wsp:rsid wsp:val=&quot;0082670F&quot;/&gt;&lt;wsp:rsid wsp:val=&quot;00827746&quot;/&gt;&lt;wsp:rsid wsp:val=&quot;00827D6F&quot;/&gt;&lt;wsp:rsid wsp:val=&quot;008302A1&quot;/&gt;&lt;wsp:rsid wsp:val=&quot;00830CB5&quot;/&gt;&lt;wsp:rsid wsp:val=&quot;00830D99&quot;/&gt;&lt;wsp:rsid wsp:val=&quot;008322E8&quot;/&gt;&lt;wsp:rsid wsp:val=&quot;008324A6&quot;/&gt;&lt;wsp:rsid wsp:val=&quot;00833A21&quot;/&gt;&lt;wsp:rsid wsp:val=&quot;008341D6&quot;/&gt;&lt;wsp:rsid wsp:val=&quot;00834297&quot;/&gt;&lt;wsp:rsid wsp:val=&quot;008359E7&quot;/&gt;&lt;wsp:rsid wsp:val=&quot;0083700D&quot;/&gt;&lt;wsp:rsid wsp:val=&quot;008376AC&quot;/&gt;&lt;wsp:rsid wsp:val=&quot;00837787&quot;/&gt;&lt;wsp:rsid wsp:val=&quot;00837C67&quot;/&gt;&lt;wsp:rsid wsp:val=&quot;0084028E&quot;/&gt;&lt;wsp:rsid wsp:val=&quot;008430EA&quot;/&gt;&lt;wsp:rsid wsp:val=&quot;00843190&quot;/&gt;&lt;wsp:rsid wsp:val=&quot;00843CC0&quot;/&gt;&lt;wsp:rsid wsp:val=&quot;008444E8&quot;/&gt;&lt;wsp:rsid wsp:val=&quot;00844E80&quot;/&gt;&lt;wsp:rsid wsp:val=&quot;008459EF&quot;/&gt;&lt;wsp:rsid wsp:val=&quot;00845A0E&quot;/&gt;&lt;wsp:rsid wsp:val=&quot;00845E6B&quot;/&gt;&lt;wsp:rsid wsp:val=&quot;00845F05&quot;/&gt;&lt;wsp:rsid wsp:val=&quot;00846CDF&quot;/&gt;&lt;wsp:rsid wsp:val=&quot;00846FE7&quot;/&gt;&lt;wsp:rsid wsp:val=&quot;008529B9&quot;/&gt;&lt;wsp:rsid wsp:val=&quot;00853D72&quot;/&gt;&lt;wsp:rsid wsp:val=&quot;0085412B&quot;/&gt;&lt;wsp:rsid wsp:val=&quot;0085423B&quot;/&gt;&lt;wsp:rsid wsp:val=&quot;00855BF2&quot;/&gt;&lt;wsp:rsid wsp:val=&quot;008566B2&quot;/&gt;&lt;wsp:rsid wsp:val=&quot;00856911&quot;/&gt;&lt;wsp:rsid wsp:val=&quot;008575AD&quot;/&gt;&lt;wsp:rsid wsp:val=&quot;0086079F&quot;/&gt;&lt;wsp:rsid wsp:val=&quot;008621C4&quot;/&gt;&lt;wsp:rsid wsp:val=&quot;00863863&quot;/&gt;&lt;wsp:rsid wsp:val=&quot;00865397&quot;/&gt;&lt;wsp:rsid wsp:val=&quot;00865EAC&quot;/&gt;&lt;wsp:rsid wsp:val=&quot;00866B08&quot;/&gt;&lt;wsp:rsid wsp:val=&quot;008677FD&quot;/&gt;&lt;wsp:rsid wsp:val=&quot;00870034&quot;/&gt;&lt;wsp:rsid wsp:val=&quot;008706D4&quot;/&gt;&lt;wsp:rsid wsp:val=&quot;00870F8A&quot;/&gt;&lt;wsp:rsid wsp:val=&quot;008715D0&quot;/&gt;&lt;wsp:rsid wsp:val=&quot;008719A4&quot;/&gt;&lt;wsp:rsid wsp:val=&quot;00871D23&quot;/&gt;&lt;wsp:rsid wsp:val=&quot;00871F18&quot;/&gt;&lt;wsp:rsid wsp:val=&quot;00872391&quot;/&gt;&lt;wsp:rsid wsp:val=&quot;008729BC&quot;/&gt;&lt;wsp:rsid wsp:val=&quot;008740CC&quot;/&gt;&lt;wsp:rsid wsp:val=&quot;00874312&quot;/&gt;&lt;wsp:rsid wsp:val=&quot;0087437C&quot;/&gt;&lt;wsp:rsid wsp:val=&quot;00874437&quot;/&gt;&lt;wsp:rsid wsp:val=&quot;008759C6&quot;/&gt;&lt;wsp:rsid wsp:val=&quot;00875AD6&quot;/&gt;&lt;wsp:rsid wsp:val=&quot;00875CD7&quot;/&gt;&lt;wsp:rsid wsp:val=&quot;00876517&quot;/&gt;&lt;wsp:rsid wsp:val=&quot;00876756&quot;/&gt;&lt;wsp:rsid wsp:val=&quot;00876B4D&quot;/&gt;&lt;wsp:rsid wsp:val=&quot;00877960&quot;/&gt;&lt;wsp:rsid wsp:val=&quot;00877B8D&quot;/&gt;&lt;wsp:rsid wsp:val=&quot;00877F18&quot;/&gt;&lt;wsp:rsid wsp:val=&quot;00882674&quot;/&gt;&lt;wsp:rsid wsp:val=&quot;00882863&quot;/&gt;&lt;wsp:rsid wsp:val=&quot;00882E09&quot;/&gt;&lt;wsp:rsid wsp:val=&quot;00883A23&quot;/&gt;&lt;wsp:rsid wsp:val=&quot;00884021&quot;/&gt;&lt;wsp:rsid wsp:val=&quot;00884772&quot;/&gt;&lt;wsp:rsid wsp:val=&quot;00884BB3&quot;/&gt;&lt;wsp:rsid wsp:val=&quot;0088566B&quot;/&gt;&lt;wsp:rsid wsp:val=&quot;00887F9A&quot;/&gt;&lt;wsp:rsid wsp:val=&quot;00890403&quot;/&gt;&lt;wsp:rsid wsp:val=&quot;00893720&quot;/&gt;&lt;wsp:rsid wsp:val=&quot;00893A03&quot;/&gt;&lt;wsp:rsid wsp:val=&quot;00893A13&quot;/&gt;&lt;wsp:rsid wsp:val=&quot;008949D2&quot;/&gt;&lt;wsp:rsid wsp:val=&quot;00894A88&quot;/&gt;&lt;wsp:rsid wsp:val=&quot;00895386&quot;/&gt;&lt;wsp:rsid wsp:val=&quot;00895A93&quot;/&gt;&lt;wsp:rsid wsp:val=&quot;008963CE&quot;/&gt;&lt;wsp:rsid wsp:val=&quot;00896419&quot;/&gt;&lt;wsp:rsid wsp:val=&quot;008970F3&quot;/&gt;&lt;wsp:rsid wsp:val=&quot;008972E4&quot;/&gt;&lt;wsp:rsid wsp:val=&quot;008973F4&quot;/&gt;&lt;wsp:rsid wsp:val=&quot;008A00B3&quot;/&gt;&lt;wsp:rsid wsp:val=&quot;008A0418&quot;/&gt;&lt;wsp:rsid wsp:val=&quot;008A058D&quot;/&gt;&lt;wsp:rsid wsp:val=&quot;008A0FDB&quot;/&gt;&lt;wsp:rsid wsp:val=&quot;008A213E&quot;/&gt;&lt;wsp:rsid wsp:val=&quot;008A21FF&quot;/&gt;&lt;wsp:rsid wsp:val=&quot;008A2CE2&quot;/&gt;&lt;wsp:rsid wsp:val=&quot;008A2EA5&quot;/&gt;&lt;wsp:rsid wsp:val=&quot;008A30AC&quot;/&gt;&lt;wsp:rsid wsp:val=&quot;008A3798&quot;/&gt;&lt;wsp:rsid wsp:val=&quot;008A44B8&quot;/&gt;&lt;wsp:rsid wsp:val=&quot;008A4D2B&quot;/&gt;&lt;wsp:rsid wsp:val=&quot;008A51A8&quot;/&gt;&lt;wsp:rsid wsp:val=&quot;008A54C7&quot;/&gt;&lt;wsp:rsid wsp:val=&quot;008A6324&quot;/&gt;&lt;wsp:rsid wsp:val=&quot;008A77D8&quot;/&gt;&lt;wsp:rsid wsp:val=&quot;008B0483&quot;/&gt;&lt;wsp:rsid wsp:val=&quot;008B120C&quot;/&gt;&lt;wsp:rsid wsp:val=&quot;008B22F6&quot;/&gt;&lt;wsp:rsid wsp:val=&quot;008B2713&quot;/&gt;&lt;wsp:rsid wsp:val=&quot;008B4063&quot;/&gt;&lt;wsp:rsid wsp:val=&quot;008B43B5&quot;/&gt;&lt;wsp:rsid wsp:val=&quot;008B51A0&quot;/&gt;&lt;wsp:rsid wsp:val=&quot;008B592A&quot;/&gt;&lt;wsp:rsid wsp:val=&quot;008B5D1E&quot;/&gt;&lt;wsp:rsid wsp:val=&quot;008B5DCD&quot;/&gt;&lt;wsp:rsid wsp:val=&quot;008B6058&quot;/&gt;&lt;wsp:rsid wsp:val=&quot;008B6509&quot;/&gt;&lt;wsp:rsid wsp:val=&quot;008B6EEA&quot;/&gt;&lt;wsp:rsid wsp:val=&quot;008B7B5C&quot;/&gt;&lt;wsp:rsid wsp:val=&quot;008C0C06&quot;/&gt;&lt;wsp:rsid wsp:val=&quot;008C0C99&quot;/&gt;&lt;wsp:rsid wsp:val=&quot;008C12B8&quot;/&gt;&lt;wsp:rsid wsp:val=&quot;008C18AA&quot;/&gt;&lt;wsp:rsid wsp:val=&quot;008C18CE&quot;/&gt;&lt;wsp:rsid wsp:val=&quot;008C1DD7&quot;/&gt;&lt;wsp:rsid wsp:val=&quot;008C2017&quot;/&gt;&lt;wsp:rsid wsp:val=&quot;008C4341&quot;/&gt;&lt;wsp:rsid wsp:val=&quot;008C44DA&quot;/&gt;&lt;wsp:rsid wsp:val=&quot;008C4958&quot;/&gt;&lt;wsp:rsid wsp:val=&quot;008C4BAA&quot;/&gt;&lt;wsp:rsid wsp:val=&quot;008C53D2&quot;/&gt;&lt;wsp:rsid wsp:val=&quot;008C5F40&quot;/&gt;&lt;wsp:rsid wsp:val=&quot;008C6AE8&quot;/&gt;&lt;wsp:rsid wsp:val=&quot;008C7573&quot;/&gt;&lt;wsp:rsid wsp:val=&quot;008D02ED&quot;/&gt;&lt;wsp:rsid wsp:val=&quot;008D05BC&quot;/&gt;&lt;wsp:rsid wsp:val=&quot;008D1229&quot;/&gt;&lt;wsp:rsid wsp:val=&quot;008D191C&quot;/&gt;&lt;wsp:rsid wsp:val=&quot;008D34F1&quot;/&gt;&lt;wsp:rsid wsp:val=&quot;008D386B&quot;/&gt;&lt;wsp:rsid wsp:val=&quot;008D39D8&quot;/&gt;&lt;wsp:rsid wsp:val=&quot;008D47E3&quot;/&gt;&lt;wsp:rsid wsp:val=&quot;008D50D8&quot;/&gt;&lt;wsp:rsid wsp:val=&quot;008D5516&quot;/&gt;&lt;wsp:rsid wsp:val=&quot;008D5B73&quot;/&gt;&lt;wsp:rsid wsp:val=&quot;008D6D1A&quot;/&gt;&lt;wsp:rsid wsp:val=&quot;008D74B4&quot;/&gt;&lt;wsp:rsid wsp:val=&quot;008E0211&quot;/&gt;&lt;wsp:rsid wsp:val=&quot;008E065E&quot;/&gt;&lt;wsp:rsid wsp:val=&quot;008E0927&quot;/&gt;&lt;wsp:rsid wsp:val=&quot;008E153D&quot;/&gt;&lt;wsp:rsid wsp:val=&quot;008E1909&quot;/&gt;&lt;wsp:rsid wsp:val=&quot;008E1D5E&quot;/&gt;&lt;wsp:rsid wsp:val=&quot;008E2E84&quot;/&gt;&lt;wsp:rsid wsp:val=&quot;008E3B84&quot;/&gt;&lt;wsp:rsid wsp:val=&quot;008E5D53&quot;/&gt;&lt;wsp:rsid wsp:val=&quot;008E5E0D&quot;/&gt;&lt;wsp:rsid wsp:val=&quot;008E66DA&quot;/&gt;&lt;wsp:rsid wsp:val=&quot;008E6EFC&quot;/&gt;&lt;wsp:rsid wsp:val=&quot;008F0496&quot;/&gt;&lt;wsp:rsid wsp:val=&quot;008F130D&quot;/&gt;&lt;wsp:rsid wsp:val=&quot;008F1EAB&quot;/&gt;&lt;wsp:rsid wsp:val=&quot;008F22E5&quot;/&gt;&lt;wsp:rsid wsp:val=&quot;008F33DC&quot;/&gt;&lt;wsp:rsid wsp:val=&quot;008F35FC&quot;/&gt;&lt;wsp:rsid wsp:val=&quot;008F36A6&quot;/&gt;&lt;wsp:rsid wsp:val=&quot;008F40D6&quot;/&gt;&lt;wsp:rsid wsp:val=&quot;008F40DE&quot;/&gt;&lt;wsp:rsid wsp:val=&quot;008F477F&quot;/&gt;&lt;wsp:rsid wsp:val=&quot;008F523A&quot;/&gt;&lt;wsp:rsid wsp:val=&quot;008F5648&quot;/&gt;&lt;wsp:rsid wsp:val=&quot;008F620C&quot;/&gt;&lt;wsp:rsid wsp:val=&quot;008F6232&quot;/&gt;&lt;wsp:rsid wsp:val=&quot;008F699A&quot;/&gt;&lt;wsp:rsid wsp:val=&quot;008F7805&quot;/&gt;&lt;wsp:rsid wsp:val=&quot;00900B03&quot;/&gt;&lt;wsp:rsid wsp:val=&quot;00900F39&quot;/&gt;&lt;wsp:rsid wsp:val=&quot;009018FD&quot;/&gt;&lt;wsp:rsid wsp:val=&quot;00902350&quot;/&gt;&lt;wsp:rsid wsp:val=&quot;0090331A&quot;/&gt;&lt;wsp:rsid wsp:val=&quot;0090336B&quot;/&gt;&lt;wsp:rsid wsp:val=&quot;009041DF&quot;/&gt;&lt;wsp:rsid wsp:val=&quot;009053AA&quot;/&gt;&lt;wsp:rsid wsp:val=&quot;0090581D&quot;/&gt;&lt;wsp:rsid wsp:val=&quot;00905B95&quot;/&gt;&lt;wsp:rsid wsp:val=&quot;00906939&quot;/&gt;&lt;wsp:rsid wsp:val=&quot;00906D2F&quot;/&gt;&lt;wsp:rsid wsp:val=&quot;009105E8&quot;/&gt;&lt;wsp:rsid wsp:val=&quot;00910A5A&quot;/&gt;&lt;wsp:rsid wsp:val=&quot;00910B7D&quot;/&gt;&lt;wsp:rsid wsp:val=&quot;0091162E&quot;/&gt;&lt;wsp:rsid wsp:val=&quot;00911DFB&quot;/&gt;&lt;wsp:rsid wsp:val=&quot;00911F36&quot;/&gt;&lt;wsp:rsid wsp:val=&quot;009120D3&quot;/&gt;&lt;wsp:rsid wsp:val=&quot;00912D2D&quot;/&gt;&lt;wsp:rsid wsp:val=&quot;009139D9&quot;/&gt;&lt;wsp:rsid wsp:val=&quot;00913E7C&quot;/&gt;&lt;wsp:rsid wsp:val=&quot;00914AD8&quot;/&gt;&lt;wsp:rsid wsp:val=&quot;00914C56&quot;/&gt;&lt;wsp:rsid wsp:val=&quot;009157DD&quot;/&gt;&lt;wsp:rsid wsp:val=&quot;00915D61&quot;/&gt;&lt;wsp:rsid wsp:val=&quot;00916046&quot;/&gt;&lt;wsp:rsid wsp:val=&quot;00916079&quot;/&gt;&lt;wsp:rsid wsp:val=&quot;0091643F&quot;/&gt;&lt;wsp:rsid wsp:val=&quot;00916E71&quot;/&gt;&lt;wsp:rsid wsp:val=&quot;0091759B&quot;/&gt;&lt;wsp:rsid wsp:val=&quot;00917CE9&quot;/&gt;&lt;wsp:rsid wsp:val=&quot;00917DE5&quot;/&gt;&lt;wsp:rsid wsp:val=&quot;00920BF2&quot;/&gt;&lt;wsp:rsid wsp:val=&quot;00920D5E&quot;/&gt;&lt;wsp:rsid wsp:val=&quot;00921FA6&quot;/&gt;&lt;wsp:rsid wsp:val=&quot;00922010&quot;/&gt;&lt;wsp:rsid wsp:val=&quot;00922E42&quot;/&gt;&lt;wsp:rsid wsp:val=&quot;00925C42&quot;/&gt;&lt;wsp:rsid wsp:val=&quot;009266BA&quot;/&gt;&lt;wsp:rsid wsp:val=&quot;0092761C&quot;/&gt;&lt;wsp:rsid wsp:val=&quot;00927915&quot;/&gt;&lt;wsp:rsid wsp:val=&quot;0092795E&quot;/&gt;&lt;wsp:rsid wsp:val=&quot;00931BD9&quot;/&gt;&lt;wsp:rsid wsp:val=&quot;00933E19&quot;/&gt;&lt;wsp:rsid wsp:val=&quot;0093523B&quot;/&gt;&lt;wsp:rsid wsp:val=&quot;00936403&quot;/&gt;&lt;wsp:rsid wsp:val=&quot;009368F3&quot;/&gt;&lt;wsp:rsid wsp:val=&quot;00937755&quot;/&gt;&lt;wsp:rsid wsp:val=&quot;00937B5A&quot;/&gt;&lt;wsp:rsid wsp:val=&quot;00941203&quot;/&gt;&lt;wsp:rsid wsp:val=&quot;00941636&quot;/&gt;&lt;wsp:rsid wsp:val=&quot;00942CF1&quot;/&gt;&lt;wsp:rsid wsp:val=&quot;00943742&quot;/&gt;&lt;wsp:rsid wsp:val=&quot;00945C05&quot;/&gt;&lt;wsp:rsid wsp:val=&quot;00946238&quot;/&gt;&lt;wsp:rsid wsp:val=&quot;0094628C&quot;/&gt;&lt;wsp:rsid wsp:val=&quot;00946945&quot;/&gt;&lt;wsp:rsid wsp:val=&quot;009470ED&quot;/&gt;&lt;wsp:rsid wsp:val=&quot;00947713&quot;/&gt;&lt;wsp:rsid wsp:val=&quot;00950DE7&quot;/&gt;&lt;wsp:rsid wsp:val=&quot;00951559&quot;/&gt;&lt;wsp:rsid wsp:val=&quot;00953920&quot;/&gt;&lt;wsp:rsid wsp:val=&quot;00953D47&quot;/&gt;&lt;wsp:rsid wsp:val=&quot;009540B8&quot;/&gt;&lt;wsp:rsid wsp:val=&quot;009546C1&quot;/&gt;&lt;wsp:rsid wsp:val=&quot;00954AD0&quot;/&gt;&lt;wsp:rsid wsp:val=&quot;0095681E&quot;/&gt;&lt;wsp:rsid wsp:val=&quot;0095708D&quot;/&gt;&lt;wsp:rsid wsp:val=&quot;009572D4&quot;/&gt;&lt;wsp:rsid wsp:val=&quot;00957571&quot;/&gt;&lt;wsp:rsid wsp:val=&quot;00957641&quot;/&gt;&lt;wsp:rsid wsp:val=&quot;00960E1D&quot;/&gt;&lt;wsp:rsid wsp:val=&quot;00961921&quot;/&gt;&lt;wsp:rsid wsp:val=&quot;009639C4&quot;/&gt;&lt;wsp:rsid wsp:val=&quot;00963CAF&quot;/&gt;&lt;wsp:rsid wsp:val=&quot;0096430A&quot;/&gt;&lt;wsp:rsid wsp:val=&quot;009653C6&quot;/&gt;&lt;wsp:rsid wsp:val=&quot;0096554B&quot;/&gt;&lt;wsp:rsid wsp:val=&quot;0096584A&quot;/&gt;&lt;wsp:rsid wsp:val=&quot;009659BA&quot;/&gt;&lt;wsp:rsid wsp:val=&quot;009666CE&quot;/&gt;&lt;wsp:rsid wsp:val=&quot;009666D0&quot;/&gt;&lt;wsp:rsid wsp:val=&quot;009669BD&quot;/&gt;&lt;wsp:rsid wsp:val=&quot;00966D79&quot;/&gt;&lt;wsp:rsid wsp:val=&quot;00967210&quot;/&gt;&lt;wsp:rsid wsp:val=&quot;009675AA&quot;/&gt;&lt;wsp:rsid wsp:val=&quot;009678B0&quot;/&gt;&lt;wsp:rsid wsp:val=&quot;009709C0&quot;/&gt;&lt;wsp:rsid wsp:val=&quot;009716C1&quot;/&gt;&lt;wsp:rsid wsp:val=&quot;00971E93&quot;/&gt;&lt;wsp:rsid wsp:val=&quot;00971F08&quot;/&gt;&lt;wsp:rsid wsp:val=&quot;0097202A&quot;/&gt;&lt;wsp:rsid wsp:val=&quot;00972F2F&quot;/&gt;&lt;wsp:rsid wsp:val=&quot;00973274&quot;/&gt;&lt;wsp:rsid wsp:val=&quot;00973B20&quot;/&gt;&lt;wsp:rsid wsp:val=&quot;00973E35&quot;/&gt;&lt;wsp:rsid wsp:val=&quot;009740A9&quot;/&gt;&lt;wsp:rsid wsp:val=&quot;00974DF7&quot;/&gt;&lt;wsp:rsid wsp:val=&quot;00975610&quot;/&gt;&lt;wsp:rsid wsp:val=&quot;0097603D&quot;/&gt;&lt;wsp:rsid wsp:val=&quot;009767C5&quot;/&gt;&lt;wsp:rsid wsp:val=&quot;00976949&quot;/&gt;&lt;wsp:rsid wsp:val=&quot;00976B4A&quot;/&gt;&lt;wsp:rsid wsp:val=&quot;00976CCA&quot;/&gt;&lt;wsp:rsid wsp:val=&quot;00980477&quot;/&gt;&lt;wsp:rsid wsp:val=&quot;00980580&quot;/&gt;&lt;wsp:rsid wsp:val=&quot;00980F2B&quot;/&gt;&lt;wsp:rsid wsp:val=&quot;00981E4C&quot;/&gt;&lt;wsp:rsid wsp:val=&quot;0098302D&quot;/&gt;&lt;wsp:rsid wsp:val=&quot;00983C3C&quot;/&gt;&lt;wsp:rsid wsp:val=&quot;00984174&quot;/&gt;&lt;wsp:rsid wsp:val=&quot;00984953&quot;/&gt;&lt;wsp:rsid wsp:val=&quot;00984ACF&quot;/&gt;&lt;wsp:rsid wsp:val=&quot;00985253&quot;/&gt;&lt;wsp:rsid wsp:val=&quot;009853B3&quot;/&gt;&lt;wsp:rsid wsp:val=&quot;009860D2&quot;/&gt;&lt;wsp:rsid wsp:val=&quot;00986D25&quot;/&gt;&lt;wsp:rsid wsp:val=&quot;009874B6&quot;/&gt;&lt;wsp:rsid wsp:val=&quot;00987773&quot;/&gt;&lt;wsp:rsid wsp:val=&quot;00990630&quot;/&gt;&lt;wsp:rsid wsp:val=&quot;00990A8B&quot;/&gt;&lt;wsp:rsid wsp:val=&quot;00990E53&quot;/&gt;&lt;wsp:rsid wsp:val=&quot;00991761&quot;/&gt;&lt;wsp:rsid wsp:val=&quot;00991B53&quot;/&gt;&lt;wsp:rsid wsp:val=&quot;00991EBE&quot;/&gt;&lt;wsp:rsid wsp:val=&quot;009940CF&quot;/&gt;&lt;wsp:rsid wsp:val=&quot;00994DCA&quot;/&gt;&lt;wsp:rsid wsp:val=&quot;009951B5&quot;/&gt;&lt;wsp:rsid wsp:val=&quot;009960EC&quot;/&gt;&lt;wsp:rsid wsp:val=&quot;00996124&quot;/&gt;&lt;wsp:rsid wsp:val=&quot;00996722&quot;/&gt;&lt;wsp:rsid wsp:val=&quot;00996B43&quot;/&gt;&lt;wsp:rsid wsp:val=&quot;009970DD&quot;/&gt;&lt;wsp:rsid wsp:val=&quot;00997997&quot;/&gt;&lt;wsp:rsid wsp:val=&quot;009A0948&quot;/&gt;&lt;wsp:rsid wsp:val=&quot;009A0952&quot;/&gt;&lt;wsp:rsid wsp:val=&quot;009A0C31&quot;/&gt;&lt;wsp:rsid wsp:val=&quot;009A0DA8&quot;/&gt;&lt;wsp:rsid wsp:val=&quot;009A0FB8&quot;/&gt;&lt;wsp:rsid wsp:val=&quot;009A0FBA&quot;/&gt;&lt;wsp:rsid wsp:val=&quot;009A1601&quot;/&gt;&lt;wsp:rsid wsp:val=&quot;009A1ED0&quot;/&gt;&lt;wsp:rsid wsp:val=&quot;009A2BD6&quot;/&gt;&lt;wsp:rsid wsp:val=&quot;009A35D6&quot;/&gt;&lt;wsp:rsid wsp:val=&quot;009A3CA6&quot;/&gt;&lt;wsp:rsid wsp:val=&quot;009A3E0D&quot;/&gt;&lt;wsp:rsid wsp:val=&quot;009A462D&quot;/&gt;&lt;wsp:rsid wsp:val=&quot;009A4CF2&quot;/&gt;&lt;wsp:rsid wsp:val=&quot;009A5A8D&quot;/&gt;&lt;wsp:rsid wsp:val=&quot;009A5CBA&quot;/&gt;&lt;wsp:rsid wsp:val=&quot;009A5D98&quot;/&gt;&lt;wsp:rsid wsp:val=&quot;009A6476&quot;/&gt;&lt;wsp:rsid wsp:val=&quot;009A70CC&quot;/&gt;&lt;wsp:rsid wsp:val=&quot;009A7145&quot;/&gt;&lt;wsp:rsid wsp:val=&quot;009A7298&quot;/&gt;&lt;wsp:rsid wsp:val=&quot;009A742D&quot;/&gt;&lt;wsp:rsid wsp:val=&quot;009A7566&quot;/&gt;&lt;wsp:rsid wsp:val=&quot;009A7879&quot;/&gt;&lt;wsp:rsid wsp:val=&quot;009A7E78&quot;/&gt;&lt;wsp:rsid wsp:val=&quot;009B0DA0&quot;/&gt;&lt;wsp:rsid wsp:val=&quot;009B1F30&quot;/&gt;&lt;wsp:rsid wsp:val=&quot;009B2B15&quot;/&gt;&lt;wsp:rsid wsp:val=&quot;009B2D0C&quot;/&gt;&lt;wsp:rsid wsp:val=&quot;009B3AC2&quot;/&gt;&lt;wsp:rsid wsp:val=&quot;009B465F&quot;/&gt;&lt;wsp:rsid wsp:val=&quot;009B4DF4&quot;/&gt;&lt;wsp:rsid wsp:val=&quot;009B509A&quot;/&gt;&lt;wsp:rsid wsp:val=&quot;009B564E&quot;/&gt;&lt;wsp:rsid wsp:val=&quot;009B57BB&quot;/&gt;&lt;wsp:rsid wsp:val=&quot;009B59AD&quot;/&gt;&lt;wsp:rsid wsp:val=&quot;009B621F&quot;/&gt;&lt;wsp:rsid wsp:val=&quot;009B74DD&quot;/&gt;&lt;wsp:rsid wsp:val=&quot;009B77FD&quot;/&gt;&lt;wsp:rsid wsp:val=&quot;009B7E87&quot;/&gt;&lt;wsp:rsid wsp:val=&quot;009C0FF2&quot;/&gt;&lt;wsp:rsid wsp:val=&quot;009C403E&quot;/&gt;&lt;wsp:rsid wsp:val=&quot;009C4DD5&quot;/&gt;&lt;wsp:rsid wsp:val=&quot;009C5221&quot;/&gt;&lt;wsp:rsid wsp:val=&quot;009C5543&quot;/&gt;&lt;wsp:rsid wsp:val=&quot;009C5919&quot;/&gt;&lt;wsp:rsid wsp:val=&quot;009C5BF9&quot;/&gt;&lt;wsp:rsid wsp:val=&quot;009C5D9A&quot;/&gt;&lt;wsp:rsid wsp:val=&quot;009C6B2E&quot;/&gt;&lt;wsp:rsid wsp:val=&quot;009C723B&quot;/&gt;&lt;wsp:rsid wsp:val=&quot;009C75C9&quot;/&gt;&lt;wsp:rsid wsp:val=&quot;009C7B6B&quot;/&gt;&lt;wsp:rsid wsp:val=&quot;009D0218&quot;/&gt;&lt;wsp:rsid wsp:val=&quot;009D048B&quot;/&gt;&lt;wsp:rsid wsp:val=&quot;009D228B&quot;/&gt;&lt;wsp:rsid wsp:val=&quot;009D28AD&quot;/&gt;&lt;wsp:rsid wsp:val=&quot;009D2B43&quot;/&gt;&lt;wsp:rsid wsp:val=&quot;009D4364&quot;/&gt;&lt;wsp:rsid wsp:val=&quot;009D484C&quot;/&gt;&lt;wsp:rsid wsp:val=&quot;009D4FF0&quot;/&gt;&lt;wsp:rsid wsp:val=&quot;009D5929&quot;/&gt;&lt;wsp:rsid wsp:val=&quot;009D703C&quot;/&gt;&lt;wsp:rsid wsp:val=&quot;009D718F&quot;/&gt;&lt;wsp:rsid wsp:val=&quot;009D7394&quot;/&gt;&lt;wsp:rsid wsp:val=&quot;009E053B&quot;/&gt;&lt;wsp:rsid wsp:val=&quot;009E068F&quot;/&gt;&lt;wsp:rsid wsp:val=&quot;009E06B7&quot;/&gt;&lt;wsp:rsid wsp:val=&quot;009E1146&quot;/&gt;&lt;wsp:rsid wsp:val=&quot;009E14E0&quot;/&gt;&lt;wsp:rsid wsp:val=&quot;009E17A7&quot;/&gt;&lt;wsp:rsid wsp:val=&quot;009E254E&quot;/&gt;&lt;wsp:rsid wsp:val=&quot;009E2A0A&quot;/&gt;&lt;wsp:rsid wsp:val=&quot;009E2A13&quot;/&gt;&lt;wsp:rsid wsp:val=&quot;009E2DF3&quot;/&gt;&lt;wsp:rsid wsp:val=&quot;009E35DB&quot;/&gt;&lt;wsp:rsid wsp:val=&quot;009E3929&quot;/&gt;&lt;wsp:rsid wsp:val=&quot;009E3992&quot;/&gt;&lt;wsp:rsid wsp:val=&quot;009E437C&quot;/&gt;&lt;wsp:rsid wsp:val=&quot;009E47A3&quot;/&gt;&lt;wsp:rsid wsp:val=&quot;009E4E19&quot;/&gt;&lt;wsp:rsid wsp:val=&quot;009E5B6B&quot;/&gt;&lt;wsp:rsid wsp:val=&quot;009E5F9E&quot;/&gt;&lt;wsp:rsid wsp:val=&quot;009E7B23&quot;/&gt;&lt;wsp:rsid wsp:val=&quot;009F08F3&quot;/&gt;&lt;wsp:rsid wsp:val=&quot;009F1196&quot;/&gt;&lt;wsp:rsid wsp:val=&quot;009F1CC4&quot;/&gt;&lt;wsp:rsid wsp:val=&quot;009F2CF2&quot;/&gt;&lt;wsp:rsid wsp:val=&quot;009F344F&quot;/&gt;&lt;wsp:rsid wsp:val=&quot;009F3F6E&quot;/&gt;&lt;wsp:rsid wsp:val=&quot;009F5696&quot;/&gt;&lt;wsp:rsid wsp:val=&quot;009F61D7&quot;/&gt;&lt;wsp:rsid wsp:val=&quot;009F6544&quot;/&gt;&lt;wsp:rsid wsp:val=&quot;009F7BBB&quot;/&gt;&lt;wsp:rsid wsp:val=&quot;009F7EC6&quot;/&gt;&lt;wsp:rsid wsp:val=&quot;00A010C7&quot;/&gt;&lt;wsp:rsid wsp:val=&quot;00A01963&quot;/&gt;&lt;wsp:rsid wsp:val=&quot;00A01E44&quot;/&gt;&lt;wsp:rsid wsp:val=&quot;00A01E87&quot;/&gt;&lt;wsp:rsid wsp:val=&quot;00A02B18&quot;/&gt;&lt;wsp:rsid wsp:val=&quot;00A03B4E&quot;/&gt;&lt;wsp:rsid wsp:val=&quot;00A0439F&quot;/&gt;&lt;wsp:rsid wsp:val=&quot;00A048A8&quot;/&gt;&lt;wsp:rsid wsp:val=&quot;00A049D4&quot;/&gt;&lt;wsp:rsid wsp:val=&quot;00A04C24&quot;/&gt;&lt;wsp:rsid wsp:val=&quot;00A04C77&quot;/&gt;&lt;wsp:rsid wsp:val=&quot;00A04F49&quot;/&gt;&lt;wsp:rsid wsp:val=&quot;00A05231&quot;/&gt;&lt;wsp:rsid wsp:val=&quot;00A078AA&quot;/&gt;&lt;wsp:rsid wsp:val=&quot;00A07A3D&quot;/&gt;&lt;wsp:rsid wsp:val=&quot;00A07DDA&quot;/&gt;&lt;wsp:rsid wsp:val=&quot;00A1069A&quot;/&gt;&lt;wsp:rsid wsp:val=&quot;00A10D08&quot;/&gt;&lt;wsp:rsid wsp:val=&quot;00A11339&quot;/&gt;&lt;wsp:rsid wsp:val=&quot;00A11E51&quot;/&gt;&lt;wsp:rsid wsp:val=&quot;00A11F22&quot;/&gt;&lt;wsp:rsid wsp:val=&quot;00A121BB&quot;/&gt;&lt;wsp:rsid wsp:val=&quot;00A1220E&quot;/&gt;&lt;wsp:rsid wsp:val=&quot;00A123C1&quot;/&gt;&lt;wsp:rsid wsp:val=&quot;00A126D0&quot;/&gt;&lt;wsp:rsid wsp:val=&quot;00A13E54&quot;/&gt;&lt;wsp:rsid wsp:val=&quot;00A14603&quot;/&gt;&lt;wsp:rsid wsp:val=&quot;00A15040&quot;/&gt;&lt;wsp:rsid wsp:val=&quot;00A15B70&quot;/&gt;&lt;wsp:rsid wsp:val=&quot;00A17F63&quot;/&gt;&lt;wsp:rsid wsp:val=&quot;00A20529&quot;/&gt;&lt;wsp:rsid wsp:val=&quot;00A20E0C&quot;/&gt;&lt;wsp:rsid wsp:val=&quot;00A2193B&quot;/&gt;&lt;wsp:rsid wsp:val=&quot;00A21C36&quot;/&gt;&lt;wsp:rsid wsp:val=&quot;00A2351A&quot;/&gt;&lt;wsp:rsid wsp:val=&quot;00A23FAD&quot;/&gt;&lt;wsp:rsid wsp:val=&quot;00A24F70&quot;/&gt;&lt;wsp:rsid wsp:val=&quot;00A25F47&quot;/&gt;&lt;wsp:rsid wsp:val=&quot;00A264A9&quot;/&gt;&lt;wsp:rsid wsp:val=&quot;00A26C26&quot;/&gt;&lt;wsp:rsid wsp:val=&quot;00A27785&quot;/&gt;&lt;wsp:rsid wsp:val=&quot;00A30187&quot;/&gt;&lt;wsp:rsid wsp:val=&quot;00A30AB6&quot;/&gt;&lt;wsp:rsid wsp:val=&quot;00A31C10&quot;/&gt;&lt;wsp:rsid wsp:val=&quot;00A32510&quot;/&gt;&lt;wsp:rsid wsp:val=&quot;00A32EFC&quot;/&gt;&lt;wsp:rsid wsp:val=&quot;00A332AC&quot;/&gt;&lt;wsp:rsid wsp:val=&quot;00A3448A&quot;/&gt;&lt;wsp:rsid wsp:val=&quot;00A36297&quot;/&gt;&lt;wsp:rsid wsp:val=&quot;00A365EB&quot;/&gt;&lt;wsp:rsid wsp:val=&quot;00A37063&quot;/&gt;&lt;wsp:rsid wsp:val=&quot;00A37937&quot;/&gt;&lt;wsp:rsid wsp:val=&quot;00A3793A&quot;/&gt;&lt;wsp:rsid wsp:val=&quot;00A37B58&quot;/&gt;&lt;wsp:rsid wsp:val=&quot;00A403B2&quot;/&gt;&lt;wsp:rsid wsp:val=&quot;00A40DA1&quot;/&gt;&lt;wsp:rsid wsp:val=&quot;00A4180D&quot;/&gt;&lt;wsp:rsid wsp:val=&quot;00A41B3C&quot;/&gt;&lt;wsp:rsid wsp:val=&quot;00A41E2B&quot;/&gt;&lt;wsp:rsid wsp:val=&quot;00A422A9&quot;/&gt;&lt;wsp:rsid wsp:val=&quot;00A423AE&quot;/&gt;&lt;wsp:rsid wsp:val=&quot;00A42CD8&quot;/&gt;&lt;wsp:rsid wsp:val=&quot;00A43CC2&quot;/&gt;&lt;wsp:rsid wsp:val=&quot;00A444E5&quot;/&gt;&lt;wsp:rsid wsp:val=&quot;00A45A29&quot;/&gt;&lt;wsp:rsid wsp:val=&quot;00A45A9D&quot;/&gt;&lt;wsp:rsid wsp:val=&quot;00A45B0B&quot;/&gt;&lt;wsp:rsid wsp:val=&quot;00A45B74&quot;/&gt;&lt;wsp:rsid wsp:val=&quot;00A465FC&quot;/&gt;&lt;wsp:rsid wsp:val=&quot;00A47566&quot;/&gt;&lt;wsp:rsid wsp:val=&quot;00A47891&quot;/&gt;&lt;wsp:rsid wsp:val=&quot;00A47D3E&quot;/&gt;&lt;wsp:rsid wsp:val=&quot;00A5021C&quot;/&gt;&lt;wsp:rsid wsp:val=&quot;00A5102A&quot;/&gt;&lt;wsp:rsid wsp:val=&quot;00A51B80&quot;/&gt;&lt;wsp:rsid wsp:val=&quot;00A52E1D&quot;/&gt;&lt;wsp:rsid wsp:val=&quot;00A53653&quot;/&gt;&lt;wsp:rsid wsp:val=&quot;00A53CB2&quot;/&gt;&lt;wsp:rsid wsp:val=&quot;00A54027&quot;/&gt;&lt;wsp:rsid wsp:val=&quot;00A555D3&quot;/&gt;&lt;wsp:rsid wsp:val=&quot;00A55FD2&quot;/&gt;&lt;wsp:rsid wsp:val=&quot;00A56BB4&quot;/&gt;&lt;wsp:rsid wsp:val=&quot;00A61301&quot;/&gt;&lt;wsp:rsid wsp:val=&quot;00A61499&quot;/&gt;&lt;wsp:rsid wsp:val=&quot;00A62318&quot;/&gt;&lt;wsp:rsid wsp:val=&quot;00A62A77&quot;/&gt;&lt;wsp:rsid wsp:val=&quot;00A63483&quot;/&gt;&lt;wsp:rsid wsp:val=&quot;00A64268&quot;/&gt;&lt;wsp:rsid wsp:val=&quot;00A64E18&quot;/&gt;&lt;wsp:rsid wsp:val=&quot;00A64F7C&quot;/&gt;&lt;wsp:rsid wsp:val=&quot;00A654AB&quot;/&gt;&lt;wsp:rsid wsp:val=&quot;00A657D7&quot;/&gt;&lt;wsp:rsid wsp:val=&quot;00A6607A&quot;/&gt;&lt;wsp:rsid wsp:val=&quot;00A660AC&quot;/&gt;&lt;wsp:rsid wsp:val=&quot;00A67E6C&quot;/&gt;&lt;wsp:rsid wsp:val=&quot;00A67E79&quot;/&gt;&lt;wsp:rsid wsp:val=&quot;00A701EF&quot;/&gt;&lt;wsp:rsid wsp:val=&quot;00A7147C&quot;/&gt;&lt;wsp:rsid wsp:val=&quot;00A71B99&quot;/&gt;&lt;wsp:rsid wsp:val=&quot;00A71EAB&quot;/&gt;&lt;wsp:rsid wsp:val=&quot;00A72883&quot;/&gt;&lt;wsp:rsid wsp:val=&quot;00A73256&quot;/&gt;&lt;wsp:rsid wsp:val=&quot;00A739D0&quot;/&gt;&lt;wsp:rsid wsp:val=&quot;00A74012&quot;/&gt;&lt;wsp:rsid wsp:val=&quot;00A74B03&quot;/&gt;&lt;wsp:rsid wsp:val=&quot;00A761D4&quot;/&gt;&lt;wsp:rsid wsp:val=&quot;00A7740B&quot;/&gt;&lt;wsp:rsid wsp:val=&quot;00A7798A&quot;/&gt;&lt;wsp:rsid wsp:val=&quot;00A77DC3&quot;/&gt;&lt;wsp:rsid wsp:val=&quot;00A77DD6&quot;/&gt;&lt;wsp:rsid wsp:val=&quot;00A77EC4&quot;/&gt;&lt;wsp:rsid wsp:val=&quot;00A80760&quot;/&gt;&lt;wsp:rsid wsp:val=&quot;00A81BD6&quot;/&gt;&lt;wsp:rsid wsp:val=&quot;00A8213C&quot;/&gt;&lt;wsp:rsid wsp:val=&quot;00A84219&quot;/&gt;&lt;wsp:rsid wsp:val=&quot;00A868E1&quot;/&gt;&lt;wsp:rsid wsp:val=&quot;00A8701B&quot;/&gt;&lt;wsp:rsid wsp:val=&quot;00A91370&quot;/&gt;&lt;wsp:rsid wsp:val=&quot;00A924AB&quot;/&gt;&lt;wsp:rsid wsp:val=&quot;00A92879&quot;/&gt;&lt;wsp:rsid wsp:val=&quot;00A9350E&quot;/&gt;&lt;wsp:rsid wsp:val=&quot;00A937F3&quot;/&gt;&lt;wsp:rsid wsp:val=&quot;00A9442A&quot;/&gt;&lt;wsp:rsid wsp:val=&quot;00A948F0&quot;/&gt;&lt;wsp:rsid wsp:val=&quot;00A94DFC&quot;/&gt;&lt;wsp:rsid wsp:val=&quot;00A94EC5&quot;/&gt;&lt;wsp:rsid wsp:val=&quot;00A95184&quot;/&gt;&lt;wsp:rsid wsp:val=&quot;00A95E16&quot;/&gt;&lt;wsp:rsid wsp:val=&quot;00A95ED4&quot;/&gt;&lt;wsp:rsid wsp:val=&quot;00A9635E&quot;/&gt;&lt;wsp:rsid wsp:val=&quot;00A96508&quot;/&gt;&lt;wsp:rsid wsp:val=&quot;00AA016F&quot;/&gt;&lt;wsp:rsid wsp:val=&quot;00AA117C&quot;/&gt;&lt;wsp:rsid wsp:val=&quot;00AA1E89&quot;/&gt;&lt;wsp:rsid wsp:val=&quot;00AA1ED6&quot;/&gt;&lt;wsp:rsid wsp:val=&quot;00AA4091&quot;/&gt;&lt;wsp:rsid wsp:val=&quot;00AA40A0&quot;/&gt;&lt;wsp:rsid wsp:val=&quot;00AA45F0&quot;/&gt;&lt;wsp:rsid wsp:val=&quot;00AA497A&quot;/&gt;&lt;wsp:rsid wsp:val=&quot;00AA4F83&quot;/&gt;&lt;wsp:rsid wsp:val=&quot;00AA51D6&quot;/&gt;&lt;wsp:rsid wsp:val=&quot;00AA60EE&quot;/&gt;&lt;wsp:rsid wsp:val=&quot;00AA6F92&quot;/&gt;&lt;wsp:rsid wsp:val=&quot;00AA7466&quot;/&gt;&lt;wsp:rsid wsp:val=&quot;00AA7770&quot;/&gt;&lt;wsp:rsid wsp:val=&quot;00AB03DB&quot;/&gt;&lt;wsp:rsid wsp:val=&quot;00AB046E&quot;/&gt;&lt;wsp:rsid wsp:val=&quot;00AB0BC8&quot;/&gt;&lt;wsp:rsid wsp:val=&quot;00AB0D89&quot;/&gt;&lt;wsp:rsid wsp:val=&quot;00AB0E41&quot;/&gt;&lt;wsp:rsid wsp:val=&quot;00AB11CA&quot;/&gt;&lt;wsp:rsid wsp:val=&quot;00AB14D9&quot;/&gt;&lt;wsp:rsid wsp:val=&quot;00AB3A79&quot;/&gt;&lt;wsp:rsid wsp:val=&quot;00AB3FAC&quot;/&gt;&lt;wsp:rsid wsp:val=&quot;00AB4633&quot;/&gt;&lt;wsp:rsid wsp:val=&quot;00AB4AB8&quot;/&gt;&lt;wsp:rsid wsp:val=&quot;00AB5B4A&quot;/&gt;&lt;wsp:rsid wsp:val=&quot;00AB655E&quot;/&gt;&lt;wsp:rsid wsp:val=&quot;00AB7122&quot;/&gt;&lt;wsp:rsid wsp:val=&quot;00AB7AAD&quot;/&gt;&lt;wsp:rsid wsp:val=&quot;00AB7C4F&quot;/&gt;&lt;wsp:rsid wsp:val=&quot;00AC007F&quot;/&gt;&lt;wsp:rsid wsp:val=&quot;00AC065C&quot;/&gt;&lt;wsp:rsid wsp:val=&quot;00AC1419&quot;/&gt;&lt;wsp:rsid wsp:val=&quot;00AC1E0A&quot;/&gt;&lt;wsp:rsid wsp:val=&quot;00AC1FF4&quot;/&gt;&lt;wsp:rsid wsp:val=&quot;00AC2E1D&quot;/&gt;&lt;wsp:rsid wsp:val=&quot;00AC2ECD&quot;/&gt;&lt;wsp:rsid wsp:val=&quot;00AC3119&quot;/&gt;&lt;wsp:rsid wsp:val=&quot;00AC33A0&quot;/&gt;&lt;wsp:rsid wsp:val=&quot;00AC37AB&quot;/&gt;&lt;wsp:rsid wsp:val=&quot;00AC414C&quot;/&gt;&lt;wsp:rsid wsp:val=&quot;00AC49FB&quot;/&gt;&lt;wsp:rsid wsp:val=&quot;00AC4CBF&quot;/&gt;&lt;wsp:rsid wsp:val=&quot;00AC500C&quot;/&gt;&lt;wsp:rsid wsp:val=&quot;00AC506E&quot;/&gt;&lt;wsp:rsid wsp:val=&quot;00AC5A10&quot;/&gt;&lt;wsp:rsid wsp:val=&quot;00AC5DD1&quot;/&gt;&lt;wsp:rsid wsp:val=&quot;00AC66BE&quot;/&gt;&lt;wsp:rsid wsp:val=&quot;00AC734F&quot;/&gt;&lt;wsp:rsid wsp:val=&quot;00AC7D88&quot;/&gt;&lt;wsp:rsid wsp:val=&quot;00AD0905&quot;/&gt;&lt;wsp:rsid wsp:val=&quot;00AD0AA3&quot;/&gt;&lt;wsp:rsid wsp:val=&quot;00AD0F45&quot;/&gt;&lt;wsp:rsid wsp:val=&quot;00AD109B&quot;/&gt;&lt;wsp:rsid wsp:val=&quot;00AD10A8&quot;/&gt;&lt;wsp:rsid wsp:val=&quot;00AD1D0F&quot;/&gt;&lt;wsp:rsid wsp:val=&quot;00AD1D66&quot;/&gt;&lt;wsp:rsid wsp:val=&quot;00AD22A7&quot;/&gt;&lt;wsp:rsid wsp:val=&quot;00AD3222&quot;/&gt;&lt;wsp:rsid wsp:val=&quot;00AD3F94&quot;/&gt;&lt;wsp:rsid wsp:val=&quot;00AD4A5A&quot;/&gt;&lt;wsp:rsid wsp:val=&quot;00AD5681&quot;/&gt;&lt;wsp:rsid wsp:val=&quot;00AD5947&quot;/&gt;&lt;wsp:rsid wsp:val=&quot;00AD6998&quot;/&gt;&lt;wsp:rsid wsp:val=&quot;00AE1541&quot;/&gt;&lt;wsp:rsid wsp:val=&quot;00AE27AC&quot;/&gt;&lt;wsp:rsid wsp:val=&quot;00AE2F7E&quot;/&gt;&lt;wsp:rsid wsp:val=&quot;00AE40E0&quot;/&gt;&lt;wsp:rsid wsp:val=&quot;00AE4136&quot;/&gt;&lt;wsp:rsid wsp:val=&quot;00AE43A0&quot;/&gt;&lt;wsp:rsid wsp:val=&quot;00AE4DBA&quot;/&gt;&lt;wsp:rsid wsp:val=&quot;00AE4F07&quot;/&gt;&lt;wsp:rsid wsp:val=&quot;00AE4F92&quot;/&gt;&lt;wsp:rsid wsp:val=&quot;00AE5B45&quot;/&gt;&lt;wsp:rsid wsp:val=&quot;00AE6EFC&quot;/&gt;&lt;wsp:rsid wsp:val=&quot;00AE7BD1&quot;/&gt;&lt;wsp:rsid wsp:val=&quot;00AE7C50&quot;/&gt;&lt;wsp:rsid wsp:val=&quot;00AF168D&quot;/&gt;&lt;wsp:rsid wsp:val=&quot;00AF1C5D&quot;/&gt;&lt;wsp:rsid wsp:val=&quot;00AF2608&quot;/&gt;&lt;wsp:rsid wsp:val=&quot;00AF2B46&quot;/&gt;&lt;wsp:rsid wsp:val=&quot;00AF2D03&quot;/&gt;&lt;wsp:rsid wsp:val=&quot;00AF3358&quot;/&gt;&lt;wsp:rsid wsp:val=&quot;00AF3D63&quot;/&gt;&lt;wsp:rsid wsp:val=&quot;00AF42D7&quot;/&gt;&lt;wsp:rsid wsp:val=&quot;00AF5F6B&quot;/&gt;&lt;wsp:rsid wsp:val=&quot;00AF658A&quot;/&gt;&lt;wsp:rsid wsp:val=&quot;00AF6AB8&quot;/&gt;&lt;wsp:rsid wsp:val=&quot;00AF70B2&quot;/&gt;&lt;wsp:rsid wsp:val=&quot;00AF7982&quot;/&gt;&lt;wsp:rsid wsp:val=&quot;00B00067&quot;/&gt;&lt;wsp:rsid wsp:val=&quot;00B006FE&quot;/&gt;&lt;wsp:rsid wsp:val=&quot;00B007CB&quot;/&gt;&lt;wsp:rsid wsp:val=&quot;00B00C0C&quot;/&gt;&lt;wsp:rsid wsp:val=&quot;00B02AA9&quot;/&gt;&lt;wsp:rsid wsp:val=&quot;00B02FA3&quot;/&gt;&lt;wsp:rsid wsp:val=&quot;00B03A18&quot;/&gt;&lt;wsp:rsid wsp:val=&quot;00B05084&quot;/&gt;&lt;wsp:rsid wsp:val=&quot;00B069E1&quot;/&gt;&lt;wsp:rsid wsp:val=&quot;00B069F1&quot;/&gt;&lt;wsp:rsid wsp:val=&quot;00B06E54&quot;/&gt;&lt;wsp:rsid wsp:val=&quot;00B11E1B&quot;/&gt;&lt;wsp:rsid wsp:val=&quot;00B11F39&quot;/&gt;&lt;wsp:rsid wsp:val=&quot;00B127B3&quot;/&gt;&lt;wsp:rsid wsp:val=&quot;00B157F9&quot;/&gt;&lt;wsp:rsid wsp:val=&quot;00B17DF8&quot;/&gt;&lt;wsp:rsid wsp:val=&quot;00B20256&quot;/&gt;&lt;wsp:rsid wsp:val=&quot;00B20672&quot;/&gt;&lt;wsp:rsid wsp:val=&quot;00B20D09&quot;/&gt;&lt;wsp:rsid wsp:val=&quot;00B21264&quot;/&gt;&lt;wsp:rsid wsp:val=&quot;00B22452&quot;/&gt;&lt;wsp:rsid wsp:val=&quot;00B225A5&quot;/&gt;&lt;wsp:rsid wsp:val=&quot;00B23120&quot;/&gt;&lt;wsp:rsid wsp:val=&quot;00B23206&quot;/&gt;&lt;wsp:rsid wsp:val=&quot;00B23E28&quot;/&gt;&lt;wsp:rsid wsp:val=&quot;00B248C4&quot;/&gt;&lt;wsp:rsid wsp:val=&quot;00B252F9&quot;/&gt;&lt;wsp:rsid wsp:val=&quot;00B25849&quot;/&gt;&lt;wsp:rsid wsp:val=&quot;00B2686F&quot;/&gt;&lt;wsp:rsid wsp:val=&quot;00B273F9&quot;/&gt;&lt;wsp:rsid wsp:val=&quot;00B2763F&quot;/&gt;&lt;wsp:rsid wsp:val=&quot;00B27AAC&quot;/&gt;&lt;wsp:rsid wsp:val=&quot;00B303B7&quot;/&gt;&lt;wsp:rsid wsp:val=&quot;00B30431&quot;/&gt;&lt;wsp:rsid wsp:val=&quot;00B3057C&quot;/&gt;&lt;wsp:rsid wsp:val=&quot;00B30929&quot;/&gt;&lt;wsp:rsid wsp:val=&quot;00B3114E&quot;/&gt;&lt;wsp:rsid wsp:val=&quot;00B3166A&quot;/&gt;&lt;wsp:rsid wsp:val=&quot;00B3242A&quot;/&gt;&lt;wsp:rsid wsp:val=&quot;00B3328B&quot;/&gt;&lt;wsp:rsid wsp:val=&quot;00B33D37&quot;/&gt;&lt;wsp:rsid wsp:val=&quot;00B33F95&quot;/&gt;&lt;wsp:rsid wsp:val=&quot;00B34A10&quot;/&gt;&lt;wsp:rsid wsp:val=&quot;00B34D55&quot;/&gt;&lt;wsp:rsid wsp:val=&quot;00B35CA3&quot;/&gt;&lt;wsp:rsid wsp:val=&quot;00B35D65&quot;/&gt;&lt;wsp:rsid wsp:val=&quot;00B370FB&quot;/&gt;&lt;wsp:rsid wsp:val=&quot;00B372AA&quot;/&gt;&lt;wsp:rsid wsp:val=&quot;00B373FD&quot;/&gt;&lt;wsp:rsid wsp:val=&quot;00B37748&quot;/&gt;&lt;wsp:rsid wsp:val=&quot;00B40445&quot;/&gt;&lt;wsp:rsid wsp:val=&quot;00B404AA&quot;/&gt;&lt;wsp:rsid wsp:val=&quot;00B40622&quot;/&gt;&lt;wsp:rsid wsp:val=&quot;00B40A5E&quot;/&gt;&lt;wsp:rsid wsp:val=&quot;00B410DE&quot;/&gt;&lt;wsp:rsid wsp:val=&quot;00B41888&quot;/&gt;&lt;wsp:rsid wsp:val=&quot;00B423F2&quot;/&gt;&lt;wsp:rsid wsp:val=&quot;00B45A52&quot;/&gt;&lt;wsp:rsid wsp:val=&quot;00B46175&quot;/&gt;&lt;wsp:rsid wsp:val=&quot;00B503A6&quot;/&gt;&lt;wsp:rsid wsp:val=&quot;00B5100C&quot;/&gt;&lt;wsp:rsid wsp:val=&quot;00B53384&quot;/&gt;&lt;wsp:rsid wsp:val=&quot;00B5418C&quot;/&gt;&lt;wsp:rsid wsp:val=&quot;00B55392&quot;/&gt;&lt;wsp:rsid wsp:val=&quot;00B55537&quot;/&gt;&lt;wsp:rsid wsp:val=&quot;00B56E43&quot;/&gt;&lt;wsp:rsid wsp:val=&quot;00B570D4&quot;/&gt;&lt;wsp:rsid wsp:val=&quot;00B579D7&quot;/&gt;&lt;wsp:rsid wsp:val=&quot;00B57F89&quot;/&gt;&lt;wsp:rsid wsp:val=&quot;00B61D8B&quot;/&gt;&lt;wsp:rsid wsp:val=&quot;00B61F93&quot;/&gt;&lt;wsp:rsid wsp:val=&quot;00B621FC&quot;/&gt;&lt;wsp:rsid wsp:val=&quot;00B62CC2&quot;/&gt;&lt;wsp:rsid wsp:val=&quot;00B63280&quot;/&gt;&lt;wsp:rsid wsp:val=&quot;00B635FA&quot;/&gt;&lt;wsp:rsid wsp:val=&quot;00B64ABA&quot;/&gt;&lt;wsp:rsid wsp:val=&quot;00B64CE0&quot;/&gt;&lt;wsp:rsid wsp:val=&quot;00B64D8F&quot;/&gt;&lt;wsp:rsid wsp:val=&quot;00B65131&quot;/&gt;&lt;wsp:rsid wsp:val=&quot;00B6566A&quot;/&gt;&lt;wsp:rsid wsp:val=&quot;00B66262&quot;/&gt;&lt;wsp:rsid wsp:val=&quot;00B664C7&quot;/&gt;&lt;wsp:rsid wsp:val=&quot;00B66A36&quot;/&gt;&lt;wsp:rsid wsp:val=&quot;00B67627&quot;/&gt;&lt;wsp:rsid wsp:val=&quot;00B70074&quot;/&gt;&lt;wsp:rsid wsp:val=&quot;00B739F6&quot;/&gt;&lt;wsp:rsid wsp:val=&quot;00B75EBA&quot;/&gt;&lt;wsp:rsid wsp:val=&quot;00B7618F&quot;/&gt;&lt;wsp:rsid wsp:val=&quot;00B7693E&quot;/&gt;&lt;wsp:rsid wsp:val=&quot;00B7735D&quot;/&gt;&lt;wsp:rsid wsp:val=&quot;00B8088E&quot;/&gt;&lt;wsp:rsid wsp:val=&quot;00B815C4&quot;/&gt;&lt;wsp:rsid wsp:val=&quot;00B816EA&quot;/&gt;&lt;wsp:rsid wsp:val=&quot;00B81A6C&quot;/&gt;&lt;wsp:rsid wsp:val=&quot;00B81B0D&quot;/&gt;&lt;wsp:rsid wsp:val=&quot;00B82B98&quot;/&gt;&lt;wsp:rsid wsp:val=&quot;00B82C37&quot;/&gt;&lt;wsp:rsid wsp:val=&quot;00B832F1&quot;/&gt;&lt;wsp:rsid wsp:val=&quot;00B836EC&quot;/&gt;&lt;wsp:rsid wsp:val=&quot;00B83BC0&quot;/&gt;&lt;wsp:rsid wsp:val=&quot;00B856E1&quot;/&gt;&lt;wsp:rsid wsp:val=&quot;00B85B7E&quot;/&gt;&lt;wsp:rsid wsp:val=&quot;00B85DE5&quot;/&gt;&lt;wsp:rsid wsp:val=&quot;00B85EB0&quot;/&gt;&lt;wsp:rsid wsp:val=&quot;00B860A0&quot;/&gt;&lt;wsp:rsid wsp:val=&quot;00B87391&quot;/&gt;&lt;wsp:rsid wsp:val=&quot;00B90301&quot;/&gt;&lt;wsp:rsid wsp:val=&quot;00B9077F&quot;/&gt;&lt;wsp:rsid wsp:val=&quot;00B90F73&quot;/&gt;&lt;wsp:rsid wsp:val=&quot;00B9234A&quot;/&gt;&lt;wsp:rsid wsp:val=&quot;00B92AFD&quot;/&gt;&lt;wsp:rsid wsp:val=&quot;00B92EA3&quot;/&gt;&lt;wsp:rsid wsp:val=&quot;00B93B59&quot;/&gt;&lt;wsp:rsid wsp:val=&quot;00B93EE0&quot;/&gt;&lt;wsp:rsid wsp:val=&quot;00B9406A&quot;/&gt;&lt;wsp:rsid wsp:val=&quot;00B95277&quot;/&gt;&lt;wsp:rsid wsp:val=&quot;00B978E9&quot;/&gt;&lt;wsp:rsid wsp:val=&quot;00BA07BA&quot;/&gt;&lt;wsp:rsid wsp:val=&quot;00BA2280&quot;/&gt;&lt;wsp:rsid wsp:val=&quot;00BA2864&quot;/&gt;&lt;wsp:rsid wsp:val=&quot;00BA2A08&quot;/&gt;&lt;wsp:rsid wsp:val=&quot;00BA5319&quot;/&gt;&lt;wsp:rsid wsp:val=&quot;00BA5421&quot;/&gt;&lt;wsp:rsid wsp:val=&quot;00BA56D2&quot;/&gt;&lt;wsp:rsid wsp:val=&quot;00BA76E0&quot;/&gt;&lt;wsp:rsid wsp:val=&quot;00BA7AA4&quot;/&gt;&lt;wsp:rsid wsp:val=&quot;00BB1371&quot;/&gt;&lt;wsp:rsid wsp:val=&quot;00BB19ED&quot;/&gt;&lt;wsp:rsid wsp:val=&quot;00BB1C39&quot;/&gt;&lt;wsp:rsid wsp:val=&quot;00BB246D&quot;/&gt;&lt;wsp:rsid wsp:val=&quot;00BB2551&quot;/&gt;&lt;wsp:rsid wsp:val=&quot;00BB2A25&quot;/&gt;&lt;wsp:rsid wsp:val=&quot;00BB51E9&quot;/&gt;&lt;wsp:rsid wsp:val=&quot;00BB52C3&quot;/&gt;&lt;wsp:rsid wsp:val=&quot;00BB59A7&quot;/&gt;&lt;wsp:rsid wsp:val=&quot;00BB5C8F&quot;/&gt;&lt;wsp:rsid wsp:val=&quot;00BB601E&quot;/&gt;&lt;wsp:rsid wsp:val=&quot;00BB62F3&quot;/&gt;&lt;wsp:rsid wsp:val=&quot;00BB7AFF&quot;/&gt;&lt;wsp:rsid wsp:val=&quot;00BC00E8&quot;/&gt;&lt;wsp:rsid wsp:val=&quot;00BC0881&quot;/&gt;&lt;wsp:rsid wsp:val=&quot;00BC0FDC&quot;/&gt;&lt;wsp:rsid wsp:val=&quot;00BC128B&quot;/&gt;&lt;wsp:rsid wsp:val=&quot;00BC15A2&quot;/&gt;&lt;wsp:rsid wsp:val=&quot;00BC3053&quot;/&gt;&lt;wsp:rsid wsp:val=&quot;00BC34D2&quot;/&gt;&lt;wsp:rsid wsp:val=&quot;00BC3B15&quot;/&gt;&lt;wsp:rsid wsp:val=&quot;00BC4D2E&quot;/&gt;&lt;wsp:rsid wsp:val=&quot;00BC4DB2&quot;/&gt;&lt;wsp:rsid wsp:val=&quot;00BC704D&quot;/&gt;&lt;wsp:rsid wsp:val=&quot;00BC7A33&quot;/&gt;&lt;wsp:rsid wsp:val=&quot;00BC7E05&quot;/&gt;&lt;wsp:rsid wsp:val=&quot;00BD0057&quot;/&gt;&lt;wsp:rsid wsp:val=&quot;00BD06A1&quot;/&gt;&lt;wsp:rsid wsp:val=&quot;00BD09F7&quot;/&gt;&lt;wsp:rsid wsp:val=&quot;00BD0E47&quot;/&gt;&lt;wsp:rsid wsp:val=&quot;00BD1804&quot;/&gt;&lt;wsp:rsid wsp:val=&quot;00BD184A&quot;/&gt;&lt;wsp:rsid wsp:val=&quot;00BD1D00&quot;/&gt;&lt;wsp:rsid wsp:val=&quot;00BD227E&quot;/&gt;&lt;wsp:rsid wsp:val=&quot;00BD42D4&quot;/&gt;&lt;wsp:rsid wsp:val=&quot;00BD48AC&quot;/&gt;&lt;wsp:rsid wsp:val=&quot;00BD54DE&quot;/&gt;&lt;wsp:rsid wsp:val=&quot;00BD5F1A&quot;/&gt;&lt;wsp:rsid wsp:val=&quot;00BD6117&quot;/&gt;&lt;wsp:rsid wsp:val=&quot;00BD6A78&quot;/&gt;&lt;wsp:rsid wsp:val=&quot;00BD7E37&quot;/&gt;&lt;wsp:rsid wsp:val=&quot;00BE05C2&quot;/&gt;&lt;wsp:rsid wsp:val=&quot;00BE0BB9&quot;/&gt;&lt;wsp:rsid wsp:val=&quot;00BE1234&quot;/&gt;&lt;wsp:rsid wsp:val=&quot;00BE19D0&quot;/&gt;&lt;wsp:rsid wsp:val=&quot;00BE2F7C&quot;/&gt;&lt;wsp:rsid wsp:val=&quot;00BE2FA6&quot;/&gt;&lt;wsp:rsid wsp:val=&quot;00BE333F&quot;/&gt;&lt;wsp:rsid wsp:val=&quot;00BE449F&quot;/&gt;&lt;wsp:rsid wsp:val=&quot;00BE7406&quot;/&gt;&lt;wsp:rsid wsp:val=&quot;00BE7603&quot;/&gt;&lt;wsp:rsid wsp:val=&quot;00BE7E1B&quot;/&gt;&lt;wsp:rsid wsp:val=&quot;00BF190E&quot;/&gt;&lt;wsp:rsid wsp:val=&quot;00BF1C90&quot;/&gt;&lt;wsp:rsid wsp:val=&quot;00BF2431&quot;/&gt;&lt;wsp:rsid wsp:val=&quot;00BF288F&quot;/&gt;&lt;wsp:rsid wsp:val=&quot;00BF2E38&quot;/&gt;&lt;wsp:rsid wsp:val=&quot;00BF3279&quot;/&gt;&lt;wsp:rsid wsp:val=&quot;00BF41C5&quot;/&gt;&lt;wsp:rsid wsp:val=&quot;00BF4B60&quot;/&gt;&lt;wsp:rsid wsp:val=&quot;00BF4CF0&quot;/&gt;&lt;wsp:rsid wsp:val=&quot;00BF4ECF&quot;/&gt;&lt;wsp:rsid wsp:val=&quot;00BF5070&quot;/&gt;&lt;wsp:rsid wsp:val=&quot;00BF74C7&quot;/&gt;&lt;wsp:rsid wsp:val=&quot;00BF7FAD&quot;/&gt;&lt;wsp:rsid wsp:val=&quot;00C015F1&quot;/&gt;&lt;wsp:rsid wsp:val=&quot;00C01F33&quot;/&gt;&lt;wsp:rsid wsp:val=&quot;00C01F59&quot;/&gt;&lt;wsp:rsid wsp:val=&quot;00C02CC6&quot;/&gt;&lt;wsp:rsid wsp:val=&quot;00C03BBC&quot;/&gt;&lt;wsp:rsid wsp:val=&quot;00C040F7&quot;/&gt;&lt;wsp:rsid wsp:val=&quot;00C044AB&quot;/&gt;&lt;wsp:rsid wsp:val=&quot;00C04824&quot;/&gt;&lt;wsp:rsid wsp:val=&quot;00C04DD2&quot;/&gt;&lt;wsp:rsid wsp:val=&quot;00C04F22&quot;/&gt;&lt;wsp:rsid wsp:val=&quot;00C05199&quot;/&gt;&lt;wsp:rsid wsp:val=&quot;00C053BC&quot;/&gt;&lt;wsp:rsid wsp:val=&quot;00C05706&quot;/&gt;&lt;wsp:rsid wsp:val=&quot;00C0624B&quot;/&gt;&lt;wsp:rsid wsp:val=&quot;00C063C0&quot;/&gt;&lt;wsp:rsid wsp:val=&quot;00C0690A&quot;/&gt;&lt;wsp:rsid wsp:val=&quot;00C07377&quot;/&gt;&lt;wsp:rsid wsp:val=&quot;00C079E8&quot;/&gt;&lt;wsp:rsid wsp:val=&quot;00C10478&quot;/&gt;&lt;wsp:rsid wsp:val=&quot;00C10F3D&quot;/&gt;&lt;wsp:rsid wsp:val=&quot;00C112C4&quot;/&gt;&lt;wsp:rsid wsp:val=&quot;00C12107&quot;/&gt;&lt;wsp:rsid wsp:val=&quot;00C1236B&quot;/&gt;&lt;wsp:rsid wsp:val=&quot;00C12473&quot;/&gt;&lt;wsp:rsid wsp:val=&quot;00C12EDF&quot;/&gt;&lt;wsp:rsid wsp:val=&quot;00C138D1&quot;/&gt;&lt;wsp:rsid wsp:val=&quot;00C13E3D&quot;/&gt;&lt;wsp:rsid wsp:val=&quot;00C13F62&quot;/&gt;&lt;wsp:rsid wsp:val=&quot;00C14AEC&quot;/&gt;&lt;wsp:rsid wsp:val=&quot;00C14B2C&quot;/&gt;&lt;wsp:rsid wsp:val=&quot;00C14D4B&quot;/&gt;&lt;wsp:rsid wsp:val=&quot;00C15485&quot;/&gt;&lt;wsp:rsid wsp:val=&quot;00C154BB&quot;/&gt;&lt;wsp:rsid wsp:val=&quot;00C15EA1&quot;/&gt;&lt;wsp:rsid wsp:val=&quot;00C17B3E&quot;/&gt;&lt;wsp:rsid wsp:val=&quot;00C17D05&quot;/&gt;&lt;wsp:rsid wsp:val=&quot;00C20923&quot;/&gt;&lt;wsp:rsid wsp:val=&quot;00C20B11&quot;/&gt;&lt;wsp:rsid wsp:val=&quot;00C22738&quot;/&gt;&lt;wsp:rsid wsp:val=&quot;00C23FE3&quot;/&gt;&lt;wsp:rsid wsp:val=&quot;00C25A1F&quot;/&gt;&lt;wsp:rsid wsp:val=&quot;00C25B67&quot;/&gt;&lt;wsp:rsid wsp:val=&quot;00C26B19&quot;/&gt;&lt;wsp:rsid wsp:val=&quot;00C279B5&quot;/&gt;&lt;wsp:rsid wsp:val=&quot;00C27C45&quot;/&gt;&lt;wsp:rsid wsp:val=&quot;00C30827&quot;/&gt;&lt;wsp:rsid wsp:val=&quot;00C3253D&quot;/&gt;&lt;wsp:rsid wsp:val=&quot;00C3347C&quot;/&gt;&lt;wsp:rsid wsp:val=&quot;00C33836&quot;/&gt;&lt;wsp:rsid wsp:val=&quot;00C35CC8&quot;/&gt;&lt;wsp:rsid wsp:val=&quot;00C36612&quot;/&gt;&lt;wsp:rsid wsp:val=&quot;00C36C34&quot;/&gt;&lt;wsp:rsid wsp:val=&quot;00C3719D&quot;/&gt;&lt;wsp:rsid wsp:val=&quot;00C428CF&quot;/&gt;&lt;wsp:rsid wsp:val=&quot;00C43902&quot;/&gt;&lt;wsp:rsid wsp:val=&quot;00C44187&quot;/&gt;&lt;wsp:rsid wsp:val=&quot;00C45571&quot;/&gt;&lt;wsp:rsid wsp:val=&quot;00C4642B&quot;/&gt;&lt;wsp:rsid wsp:val=&quot;00C465CE&quot;/&gt;&lt;wsp:rsid wsp:val=&quot;00C4713E&quot;/&gt;&lt;wsp:rsid wsp:val=&quot;00C4771A&quot;/&gt;&lt;wsp:rsid wsp:val=&quot;00C477D1&quot;/&gt;&lt;wsp:rsid wsp:val=&quot;00C47A08&quot;/&gt;&lt;wsp:rsid wsp:val=&quot;00C47A41&quot;/&gt;&lt;wsp:rsid wsp:val=&quot;00C5181E&quot;/&gt;&lt;wsp:rsid wsp:val=&quot;00C51E22&quot;/&gt;&lt;wsp:rsid wsp:val=&quot;00C521A1&quot;/&gt;&lt;wsp:rsid wsp:val=&quot;00C54094&quot;/&gt;&lt;wsp:rsid wsp:val=&quot;00C54995&quot;/&gt;&lt;wsp:rsid wsp:val=&quot;00C54D41&quot;/&gt;&lt;wsp:rsid wsp:val=&quot;00C54E55&quot;/&gt;&lt;wsp:rsid wsp:val=&quot;00C55E52&quot;/&gt;&lt;wsp:rsid wsp:val=&quot;00C5754D&quot;/&gt;&lt;wsp:rsid wsp:val=&quot;00C57D20&quot;/&gt;&lt;wsp:rsid wsp:val=&quot;00C57EDD&quot;/&gt;&lt;wsp:rsid wsp:val=&quot;00C6030C&quot;/&gt;&lt;wsp:rsid wsp:val=&quot;00C60783&quot;/&gt;&lt;wsp:rsid wsp:val=&quot;00C60C16&quot;/&gt;&lt;wsp:rsid wsp:val=&quot;00C60D03&quot;/&gt;&lt;wsp:rsid wsp:val=&quot;00C612F8&quot;/&gt;&lt;wsp:rsid wsp:val=&quot;00C61FD4&quot;/&gt;&lt;wsp:rsid wsp:val=&quot;00C6255D&quot;/&gt;&lt;wsp:rsid wsp:val=&quot;00C6320F&quot;/&gt;&lt;wsp:rsid wsp:val=&quot;00C63680&quot;/&gt;&lt;wsp:rsid wsp:val=&quot;00C63BA2&quot;/&gt;&lt;wsp:rsid wsp:val=&quot;00C643FC&quot;/&gt;&lt;wsp:rsid wsp:val=&quot;00C64672&quot;/&gt;&lt;wsp:rsid wsp:val=&quot;00C65A22&quot;/&gt;&lt;wsp:rsid wsp:val=&quot;00C6636F&quot;/&gt;&lt;wsp:rsid wsp:val=&quot;00C66D2D&quot;/&gt;&lt;wsp:rsid wsp:val=&quot;00C67765&quot;/&gt;&lt;wsp:rsid wsp:val=&quot;00C67DD1&quot;/&gt;&lt;wsp:rsid wsp:val=&quot;00C70697&quot;/&gt;&lt;wsp:rsid wsp:val=&quot;00C70803&quot;/&gt;&lt;wsp:rsid wsp:val=&quot;00C71AD0&quot;/&gt;&lt;wsp:rsid wsp:val=&quot;00C72EF4&quot;/&gt;&lt;wsp:rsid wsp:val=&quot;00C73395&quot;/&gt;&lt;wsp:rsid wsp:val=&quot;00C74071&quot;/&gt;&lt;wsp:rsid wsp:val=&quot;00C75741&quot;/&gt;&lt;wsp:rsid wsp:val=&quot;00C75D2F&quot;/&gt;&lt;wsp:rsid wsp:val=&quot;00C76164&quot;/&gt;&lt;wsp:rsid wsp:val=&quot;00C7617B&quot;/&gt;&lt;wsp:rsid wsp:val=&quot;00C767BE&quot;/&gt;&lt;wsp:rsid wsp:val=&quot;00C76E3C&quot;/&gt;&lt;wsp:rsid wsp:val=&quot;00C770DA&quot;/&gt;&lt;wsp:rsid wsp:val=&quot;00C8004C&quot;/&gt;&lt;wsp:rsid wsp:val=&quot;00C8063A&quot;/&gt;&lt;wsp:rsid wsp:val=&quot;00C81214&quot;/&gt;&lt;wsp:rsid wsp:val=&quot;00C814EB&quot;/&gt;&lt;wsp:rsid wsp:val=&quot;00C81568&quot;/&gt;&lt;wsp:rsid wsp:val=&quot;00C815C7&quot;/&gt;&lt;wsp:rsid wsp:val=&quot;00C81938&quot;/&gt;&lt;wsp:rsid wsp:val=&quot;00C8398A&quot;/&gt;&lt;wsp:rsid wsp:val=&quot;00C8452F&quot;/&gt;&lt;wsp:rsid wsp:val=&quot;00C851B1&quot;/&gt;&lt;wsp:rsid wsp:val=&quot;00C8588B&quot;/&gt;&lt;wsp:rsid wsp:val=&quot;00C861AD&quot;/&gt;&lt;wsp:rsid wsp:val=&quot;00C86690&quot;/&gt;&lt;wsp:rsid wsp:val=&quot;00C8725C&quot;/&gt;&lt;wsp:rsid wsp:val=&quot;00C8739A&quot;/&gt;&lt;wsp:rsid wsp:val=&quot;00C9027A&quot;/&gt;&lt;wsp:rsid wsp:val=&quot;00C9055F&quot;/&gt;&lt;wsp:rsid wsp:val=&quot;00C9068E&quot;/&gt;&lt;wsp:rsid wsp:val=&quot;00C909B3&quot;/&gt;&lt;wsp:rsid wsp:val=&quot;00C91C62&quot;/&gt;&lt;wsp:rsid wsp:val=&quot;00C92664&quot;/&gt;&lt;wsp:rsid wsp:val=&quot;00C93599&quot;/&gt;&lt;wsp:rsid wsp:val=&quot;00C93C4B&quot;/&gt;&lt;wsp:rsid wsp:val=&quot;00C94308&quot;/&gt;&lt;wsp:rsid wsp:val=&quot;00C944AB&quot;/&gt;&lt;wsp:rsid wsp:val=&quot;00C949D6&quot;/&gt;&lt;wsp:rsid wsp:val=&quot;00C9581F&quot;/&gt;&lt;wsp:rsid wsp:val=&quot;00C95B40&quot;/&gt;&lt;wsp:rsid wsp:val=&quot;00C97E6C&quot;/&gt;&lt;wsp:rsid wsp:val=&quot;00CA0282&quot;/&gt;&lt;wsp:rsid wsp:val=&quot;00CA0740&quot;/&gt;&lt;wsp:rsid wsp:val=&quot;00CA0EF9&quot;/&gt;&lt;wsp:rsid wsp:val=&quot;00CA1ED8&quot;/&gt;&lt;wsp:rsid wsp:val=&quot;00CA2A88&quot;/&gt;&lt;wsp:rsid wsp:val=&quot;00CA2F98&quot;/&gt;&lt;wsp:rsid wsp:val=&quot;00CA3A9D&quot;/&gt;&lt;wsp:rsid wsp:val=&quot;00CA3C03&quot;/&gt;&lt;wsp:rsid wsp:val=&quot;00CA59EF&quot;/&gt;&lt;wsp:rsid wsp:val=&quot;00CA5C94&quot;/&gt;&lt;wsp:rsid wsp:val=&quot;00CA6E13&quot;/&gt;&lt;wsp:rsid wsp:val=&quot;00CA70A8&quot;/&gt;&lt;wsp:rsid wsp:val=&quot;00CA7968&quot;/&gt;&lt;wsp:rsid wsp:val=&quot;00CA7C25&quot;/&gt;&lt;wsp:rsid wsp:val=&quot;00CB17C0&quot;/&gt;&lt;wsp:rsid wsp:val=&quot;00CB1F63&quot;/&gt;&lt;wsp:rsid wsp:val=&quot;00CB27BD&quot;/&gt;&lt;wsp:rsid wsp:val=&quot;00CB36F0&quot;/&gt;&lt;wsp:rsid wsp:val=&quot;00CB4D7F&quot;/&gt;&lt;wsp:rsid wsp:val=&quot;00CB5069&quot;/&gt;&lt;wsp:rsid wsp:val=&quot;00CB5153&quot;/&gt;&lt;wsp:rsid wsp:val=&quot;00CB5C17&quot;/&gt;&lt;wsp:rsid wsp:val=&quot;00CB687E&quot;/&gt;&lt;wsp:rsid wsp:val=&quot;00CB6BF9&quot;/&gt;&lt;wsp:rsid wsp:val=&quot;00CB7170&quot;/&gt;&lt;wsp:rsid wsp:val=&quot;00CB745E&quot;/&gt;&lt;wsp:rsid wsp:val=&quot;00CC040E&quot;/&gt;&lt;wsp:rsid wsp:val=&quot;00CC0977&quot;/&gt;&lt;wsp:rsid wsp:val=&quot;00CC0A4E&quot;/&gt;&lt;wsp:rsid wsp:val=&quot;00CC0FCA&quot;/&gt;&lt;wsp:rsid wsp:val=&quot;00CC111F&quot;/&gt;&lt;wsp:rsid wsp:val=&quot;00CC1C88&quot;/&gt;&lt;wsp:rsid wsp:val=&quot;00CC2011&quot;/&gt;&lt;wsp:rsid wsp:val=&quot;00CC3C7F&quot;/&gt;&lt;wsp:rsid wsp:val=&quot;00CC3EA0&quot;/&gt;&lt;wsp:rsid wsp:val=&quot;00CC4A6D&quot;/&gt;&lt;wsp:rsid wsp:val=&quot;00CC7B45&quot;/&gt;&lt;wsp:rsid wsp:val=&quot;00CD0931&quot;/&gt;&lt;wsp:rsid wsp:val=&quot;00CD1188&quot;/&gt;&lt;wsp:rsid wsp:val=&quot;00CD159A&quot;/&gt;&lt;wsp:rsid wsp:val=&quot;00CD1BCB&quot;/&gt;&lt;wsp:rsid wsp:val=&quot;00CD1EB4&quot;/&gt;&lt;wsp:rsid wsp:val=&quot;00CD2109&quot;/&gt;&lt;wsp:rsid wsp:val=&quot;00CD2D4B&quot;/&gt;&lt;wsp:rsid wsp:val=&quot;00CD2ED1&quot;/&gt;&lt;wsp:rsid wsp:val=&quot;00CD31BF&quot;/&gt;&lt;wsp:rsid wsp:val=&quot;00CD337B&quot;/&gt;&lt;wsp:rsid wsp:val=&quot;00CD3BE8&quot;/&gt;&lt;wsp:rsid wsp:val=&quot;00CD6EB6&quot;/&gt;&lt;wsp:rsid wsp:val=&quot;00CD6F0C&quot;/&gt;&lt;wsp:rsid wsp:val=&quot;00CD7B07&quot;/&gt;&lt;wsp:rsid wsp:val=&quot;00CD7C62&quot;/&gt;&lt;wsp:rsid wsp:val=&quot;00CE0424&quot;/&gt;&lt;wsp:rsid wsp:val=&quot;00CE5075&quot;/&gt;&lt;wsp:rsid wsp:val=&quot;00CE51CD&quot;/&gt;&lt;wsp:rsid wsp:val=&quot;00CE521A&quot;/&gt;&lt;wsp:rsid wsp:val=&quot;00CE5B35&quot;/&gt;&lt;wsp:rsid wsp:val=&quot;00CE6894&quot;/&gt;&lt;wsp:rsid wsp:val=&quot;00CE704C&quot;/&gt;&lt;wsp:rsid wsp:val=&quot;00CE7371&quot;/&gt;&lt;wsp:rsid wsp:val=&quot;00CE7561&quot;/&gt;&lt;wsp:rsid wsp:val=&quot;00CE7D5C&quot;/&gt;&lt;wsp:rsid wsp:val=&quot;00CF0715&quot;/&gt;&lt;wsp:rsid wsp:val=&quot;00CF08EC&quot;/&gt;&lt;wsp:rsid wsp:val=&quot;00CF11A7&quot;/&gt;&lt;wsp:rsid wsp:val=&quot;00CF1354&quot;/&gt;&lt;wsp:rsid wsp:val=&quot;00CF19C2&quot;/&gt;&lt;wsp:rsid wsp:val=&quot;00CF2186&quot;/&gt;&lt;wsp:rsid wsp:val=&quot;00CF3369&quot;/&gt;&lt;wsp:rsid wsp:val=&quot;00CF3A10&quot;/&gt;&lt;wsp:rsid wsp:val=&quot;00CF3B1F&quot;/&gt;&lt;wsp:rsid wsp:val=&quot;00CF3BF6&quot;/&gt;&lt;wsp:rsid wsp:val=&quot;00CF5233&quot;/&gt;&lt;wsp:rsid wsp:val=&quot;00CF5292&quot;/&gt;&lt;wsp:rsid wsp:val=&quot;00CF625B&quot;/&gt;&lt;wsp:rsid wsp:val=&quot;00CF687E&quot;/&gt;&lt;wsp:rsid wsp:val=&quot;00CF6A7B&quot;/&gt;&lt;wsp:rsid wsp:val=&quot;00CF75C3&quot;/&gt;&lt;wsp:rsid wsp:val=&quot;00CF79A9&quot;/&gt;&lt;wsp:rsid wsp:val=&quot;00CF7A61&quot;/&gt;&lt;wsp:rsid wsp:val=&quot;00D00AE7&quot;/&gt;&lt;wsp:rsid wsp:val=&quot;00D017DC&quot;/&gt;&lt;wsp:rsid wsp:val=&quot;00D01957&quot;/&gt;&lt;wsp:rsid wsp:val=&quot;00D01CFC&quot;/&gt;&lt;wsp:rsid wsp:val=&quot;00D020CB&quot;/&gt;&lt;wsp:rsid wsp:val=&quot;00D0349B&quot;/&gt;&lt;wsp:rsid wsp:val=&quot;00D068D4&quot;/&gt;&lt;wsp:rsid wsp:val=&quot;00D06D76&quot;/&gt;&lt;wsp:rsid wsp:val=&quot;00D07DC9&quot;/&gt;&lt;wsp:rsid wsp:val=&quot;00D10249&quot;/&gt;&lt;wsp:rsid wsp:val=&quot;00D10327&quot;/&gt;&lt;wsp:rsid wsp:val=&quot;00D115B6&quot;/&gt;&lt;wsp:rsid wsp:val=&quot;00D115C3&quot;/&gt;&lt;wsp:rsid wsp:val=&quot;00D11897&quot;/&gt;&lt;wsp:rsid wsp:val=&quot;00D13135&quot;/&gt;&lt;wsp:rsid wsp:val=&quot;00D13E4E&quot;/&gt;&lt;wsp:rsid wsp:val=&quot;00D1403B&quot;/&gt;&lt;wsp:rsid wsp:val=&quot;00D140E7&quot;/&gt;&lt;wsp:rsid wsp:val=&quot;00D1437F&quot;/&gt;&lt;wsp:rsid wsp:val=&quot;00D1450F&quot;/&gt;&lt;wsp:rsid wsp:val=&quot;00D14CF7&quot;/&gt;&lt;wsp:rsid wsp:val=&quot;00D155EC&quot;/&gt;&lt;wsp:rsid wsp:val=&quot;00D15DB0&quot;/&gt;&lt;wsp:rsid wsp:val=&quot;00D16335&quot;/&gt;&lt;wsp:rsid wsp:val=&quot;00D16A19&quot;/&gt;&lt;wsp:rsid wsp:val=&quot;00D17EC9&quot;/&gt;&lt;wsp:rsid wsp:val=&quot;00D20319&quot;/&gt;&lt;wsp:rsid wsp:val=&quot;00D22EDC&quot;/&gt;&lt;wsp:rsid wsp:val=&quot;00D23636&quot;/&gt;&lt;wsp:rsid wsp:val=&quot;00D239A7&quot;/&gt;&lt;wsp:rsid wsp:val=&quot;00D23B65&quot;/&gt;&lt;wsp:rsid wsp:val=&quot;00D23F47&quot;/&gt;&lt;wsp:rsid wsp:val=&quot;00D24230&quot;/&gt;&lt;wsp:rsid wsp:val=&quot;00D252CD&quot;/&gt;&lt;wsp:rsid wsp:val=&quot;00D25712&quot;/&gt;&lt;wsp:rsid wsp:val=&quot;00D25792&quot;/&gt;&lt;wsp:rsid wsp:val=&quot;00D25942&quot;/&gt;&lt;wsp:rsid wsp:val=&quot;00D26362&quot;/&gt;&lt;wsp:rsid wsp:val=&quot;00D31491&quot;/&gt;&lt;wsp:rsid wsp:val=&quot;00D31649&quot;/&gt;&lt;wsp:rsid wsp:val=&quot;00D319A3&quot;/&gt;&lt;wsp:rsid wsp:val=&quot;00D31F65&quot;/&gt;&lt;wsp:rsid wsp:val=&quot;00D323FD&quot;/&gt;&lt;wsp:rsid wsp:val=&quot;00D32A9B&quot;/&gt;&lt;wsp:rsid wsp:val=&quot;00D32B9E&quot;/&gt;&lt;wsp:rsid wsp:val=&quot;00D348DB&quot;/&gt;&lt;wsp:rsid wsp:val=&quot;00D34E9D&quot;/&gt;&lt;wsp:rsid wsp:val=&quot;00D36E71&quot;/&gt;&lt;wsp:rsid wsp:val=&quot;00D3710F&quot;/&gt;&lt;wsp:rsid wsp:val=&quot;00D37987&quot;/&gt;&lt;wsp:rsid wsp:val=&quot;00D37CE5&quot;/&gt;&lt;wsp:rsid wsp:val=&quot;00D37D87&quot;/&gt;&lt;wsp:rsid wsp:val=&quot;00D40A3B&quot;/&gt;&lt;wsp:rsid wsp:val=&quot;00D40B33&quot;/&gt;&lt;wsp:rsid wsp:val=&quot;00D42A80&quot;/&gt;&lt;wsp:rsid wsp:val=&quot;00D4318F&quot;/&gt;&lt;wsp:rsid wsp:val=&quot;00D436CD&quot;/&gt;&lt;wsp:rsid wsp:val=&quot;00D438BF&quot;/&gt;&lt;wsp:rsid wsp:val=&quot;00D440F8&quot;/&gt;&lt;wsp:rsid wsp:val=&quot;00D4474F&quot;/&gt;&lt;wsp:rsid wsp:val=&quot;00D4483C&quot;/&gt;&lt;wsp:rsid wsp:val=&quot;00D44A1E&quot;/&gt;&lt;wsp:rsid wsp:val=&quot;00D44B86&quot;/&gt;&lt;wsp:rsid wsp:val=&quot;00D4506A&quot;/&gt;&lt;wsp:rsid wsp:val=&quot;00D457FF&quot;/&gt;&lt;wsp:rsid wsp:val=&quot;00D46D11&quot;/&gt;&lt;wsp:rsid wsp:val=&quot;00D52945&quot;/&gt;&lt;wsp:rsid wsp:val=&quot;00D53467&quot;/&gt;&lt;wsp:rsid wsp:val=&quot;00D53E60&quot;/&gt;&lt;wsp:rsid wsp:val=&quot;00D53EA1&quot;/&gt;&lt;wsp:rsid wsp:val=&quot;00D546C3&quot;/&gt;&lt;wsp:rsid wsp:val=&quot;00D546FF&quot;/&gt;&lt;wsp:rsid wsp:val=&quot;00D55422&quot;/&gt;&lt;wsp:rsid wsp:val=&quot;00D55AD5&quot;/&gt;&lt;wsp:rsid wsp:val=&quot;00D56E6F&quot;/&gt;&lt;wsp:rsid wsp:val=&quot;00D576CA&quot;/&gt;&lt;wsp:rsid wsp:val=&quot;00D57F21&quot;/&gt;&lt;wsp:rsid wsp:val=&quot;00D61A0F&quot;/&gt;&lt;wsp:rsid wsp:val=&quot;00D61A4A&quot;/&gt;&lt;wsp:rsid wsp:val=&quot;00D61AF5&quot;/&gt;&lt;wsp:rsid wsp:val=&quot;00D62143&quot;/&gt;&lt;wsp:rsid wsp:val=&quot;00D62504&quot;/&gt;&lt;wsp:rsid wsp:val=&quot;00D63745&quot;/&gt;&lt;wsp:rsid wsp:val=&quot;00D64306&quot;/&gt;&lt;wsp:rsid wsp:val=&quot;00D64479&quot;/&gt;&lt;wsp:rsid wsp:val=&quot;00D652B5&quot;/&gt;&lt;wsp:rsid wsp:val=&quot;00D65D5B&quot;/&gt;&lt;wsp:rsid wsp:val=&quot;00D66155&quot;/&gt;&lt;wsp:rsid wsp:val=&quot;00D66719&quot;/&gt;&lt;wsp:rsid wsp:val=&quot;00D70075&quot;/&gt;&lt;wsp:rsid wsp:val=&quot;00D708B0&quot;/&gt;&lt;wsp:rsid wsp:val=&quot;00D746B5&quot;/&gt;&lt;wsp:rsid wsp:val=&quot;00D74F6A&quot;/&gt;&lt;wsp:rsid wsp:val=&quot;00D75535&quot;/&gt;&lt;wsp:rsid wsp:val=&quot;00D762BB&quot;/&gt;&lt;wsp:rsid wsp:val=&quot;00D76EB2&quot;/&gt;&lt;wsp:rsid wsp:val=&quot;00D77592&quot;/&gt;&lt;wsp:rsid wsp:val=&quot;00D77B1D&quot;/&gt;&lt;wsp:rsid wsp:val=&quot;00D8021F&quot;/&gt;&lt;wsp:rsid wsp:val=&quot;00D80383&quot;/&gt;&lt;wsp:rsid wsp:val=&quot;00D80AC8&quot;/&gt;&lt;wsp:rsid wsp:val=&quot;00D823C6&quot;/&gt;&lt;wsp:rsid wsp:val=&quot;00D831F1&quot;/&gt;&lt;wsp:rsid wsp:val=&quot;00D8348E&quot;/&gt;&lt;wsp:rsid wsp:val=&quot;00D83CB2&quot;/&gt;&lt;wsp:rsid wsp:val=&quot;00D860BF&quot;/&gt;&lt;wsp:rsid wsp:val=&quot;00D86CA3&quot;/&gt;&lt;wsp:rsid wsp:val=&quot;00D871CE&quot;/&gt;&lt;wsp:rsid wsp:val=&quot;00D875B9&quot;/&gt;&lt;wsp:rsid wsp:val=&quot;00D87CB9&quot;/&gt;&lt;wsp:rsid wsp:val=&quot;00D90038&quot;/&gt;&lt;wsp:rsid wsp:val=&quot;00D90091&quot;/&gt;&lt;wsp:rsid wsp:val=&quot;00D9019E&quot;/&gt;&lt;wsp:rsid wsp:val=&quot;00D910AB&quot;/&gt;&lt;wsp:rsid wsp:val=&quot;00D9196D&quot;/&gt;&lt;wsp:rsid wsp:val=&quot;00D91BC7&quot;/&gt;&lt;wsp:rsid wsp:val=&quot;00D925D1&quot;/&gt;&lt;wsp:rsid wsp:val=&quot;00D92982&quot;/&gt;&lt;wsp:rsid wsp:val=&quot;00D93087&quot;/&gt;&lt;wsp:rsid wsp:val=&quot;00D94A76&quot;/&gt;&lt;wsp:rsid wsp:val=&quot;00D95B58&quot;/&gt;&lt;wsp:rsid wsp:val=&quot;00D95B8F&quot;/&gt;&lt;wsp:rsid wsp:val=&quot;00D95DF5&quot;/&gt;&lt;wsp:rsid wsp:val=&quot;00D963D9&quot;/&gt;&lt;wsp:rsid wsp:val=&quot;00D968AB&quot;/&gt;&lt;wsp:rsid wsp:val=&quot;00D9717B&quot;/&gt;&lt;wsp:rsid wsp:val=&quot;00D9764F&quot;/&gt;&lt;wsp:rsid wsp:val=&quot;00D9793E&quot;/&gt;&lt;wsp:rsid wsp:val=&quot;00DA02AF&quot;/&gt;&lt;wsp:rsid wsp:val=&quot;00DA0DC6&quot;/&gt;&lt;wsp:rsid wsp:val=&quot;00DA0F41&quot;/&gt;&lt;wsp:rsid wsp:val=&quot;00DA17F0&quot;/&gt;&lt;wsp:rsid wsp:val=&quot;00DA305E&quot;/&gt;&lt;wsp:rsid wsp:val=&quot;00DA4152&quot;/&gt;&lt;wsp:rsid wsp:val=&quot;00DA459F&quot;/&gt;&lt;wsp:rsid wsp:val=&quot;00DA5417&quot;/&gt;&lt;wsp:rsid wsp:val=&quot;00DA56E8&quot;/&gt;&lt;wsp:rsid wsp:val=&quot;00DA76B4&quot;/&gt;&lt;wsp:rsid wsp:val=&quot;00DB0A9F&quot;/&gt;&lt;wsp:rsid wsp:val=&quot;00DB0CC2&quot;/&gt;&lt;wsp:rsid wsp:val=&quot;00DB1EAD&quot;/&gt;&lt;wsp:rsid wsp:val=&quot;00DB1EC6&quot;/&gt;&lt;wsp:rsid wsp:val=&quot;00DB1F8B&quot;/&gt;&lt;wsp:rsid wsp:val=&quot;00DB2B16&quot;/&gt;&lt;wsp:rsid wsp:val=&quot;00DB35DA&quot;/&gt;&lt;wsp:rsid wsp:val=&quot;00DB377D&quot;/&gt;&lt;wsp:rsid wsp:val=&quot;00DB4BEC&quot;/&gt;&lt;wsp:rsid wsp:val=&quot;00DB4FC3&quot;/&gt;&lt;wsp:rsid wsp:val=&quot;00DB5FED&quot;/&gt;&lt;wsp:rsid wsp:val=&quot;00DB68E8&quot;/&gt;&lt;wsp:rsid wsp:val=&quot;00DB72B7&quot;/&gt;&lt;wsp:rsid wsp:val=&quot;00DC037E&quot;/&gt;&lt;wsp:rsid wsp:val=&quot;00DC0937&quot;/&gt;&lt;wsp:rsid wsp:val=&quot;00DC0D8C&quot;/&gt;&lt;wsp:rsid wsp:val=&quot;00DC1C50&quot;/&gt;&lt;wsp:rsid wsp:val=&quot;00DC1C7E&quot;/&gt;&lt;wsp:rsid wsp:val=&quot;00DC236E&quot;/&gt;&lt;wsp:rsid wsp:val=&quot;00DC2D36&quot;/&gt;&lt;wsp:rsid wsp:val=&quot;00DC3247&quot;/&gt;&lt;wsp:rsid wsp:val=&quot;00DC3A1C&quot;/&gt;&lt;wsp:rsid wsp:val=&quot;00DC431C&quot;/&gt;&lt;wsp:rsid wsp:val=&quot;00DC4C7D&quot;/&gt;&lt;wsp:rsid wsp:val=&quot;00DC53EF&quot;/&gt;&lt;wsp:rsid wsp:val=&quot;00DC5465&quot;/&gt;&lt;wsp:rsid wsp:val=&quot;00DC5477&quot;/&gt;&lt;wsp:rsid wsp:val=&quot;00DC7AAB&quot;/&gt;&lt;wsp:rsid wsp:val=&quot;00DD03DC&quot;/&gt;&lt;wsp:rsid wsp:val=&quot;00DD2334&quot;/&gt;&lt;wsp:rsid wsp:val=&quot;00DD269E&quot;/&gt;&lt;wsp:rsid wsp:val=&quot;00DD2D90&quot;/&gt;&lt;wsp:rsid wsp:val=&quot;00DD543E&quot;/&gt;&lt;wsp:rsid wsp:val=&quot;00DD6051&quot;/&gt;&lt;wsp:rsid wsp:val=&quot;00DD68A2&quot;/&gt;&lt;wsp:rsid wsp:val=&quot;00DD6BE3&quot;/&gt;&lt;wsp:rsid wsp:val=&quot;00DD6CA7&quot;/&gt;&lt;wsp:rsid wsp:val=&quot;00DD766F&quot;/&gt;&lt;wsp:rsid wsp:val=&quot;00DE1106&quot;/&gt;&lt;wsp:rsid wsp:val=&quot;00DE1653&quot;/&gt;&lt;wsp:rsid wsp:val=&quot;00DE2293&quot;/&gt;&lt;wsp:rsid wsp:val=&quot;00DE2AB7&quot;/&gt;&lt;wsp:rsid wsp:val=&quot;00DE3326&quot;/&gt;&lt;wsp:rsid wsp:val=&quot;00DE33E5&quot;/&gt;&lt;wsp:rsid wsp:val=&quot;00DE36E2&quot;/&gt;&lt;wsp:rsid wsp:val=&quot;00DE3BDC&quot;/&gt;&lt;wsp:rsid wsp:val=&quot;00DE4B72&quot;/&gt;&lt;wsp:rsid wsp:val=&quot;00DE5608&quot;/&gt;&lt;wsp:rsid wsp:val=&quot;00DE58D0&quot;/&gt;&lt;wsp:rsid wsp:val=&quot;00DE654F&quot;/&gt;&lt;wsp:rsid wsp:val=&quot;00DE6C7B&quot;/&gt;&lt;wsp:rsid wsp:val=&quot;00DE7704&quot;/&gt;&lt;wsp:rsid wsp:val=&quot;00DF0B45&quot;/&gt;&lt;wsp:rsid wsp:val=&quot;00DF0B6E&quot;/&gt;&lt;wsp:rsid wsp:val=&quot;00DF0F93&quot;/&gt;&lt;wsp:rsid wsp:val=&quot;00DF15E0&quot;/&gt;&lt;wsp:rsid wsp:val=&quot;00DF3642&quot;/&gt;&lt;wsp:rsid wsp:val=&quot;00DF37A0&quot;/&gt;&lt;wsp:rsid wsp:val=&quot;00DF39B3&quot;/&gt;&lt;wsp:rsid wsp:val=&quot;00DF39EA&quot;/&gt;&lt;wsp:rsid wsp:val=&quot;00DF40E1&quot;/&gt;&lt;wsp:rsid wsp:val=&quot;00DF440D&quot;/&gt;&lt;wsp:rsid wsp:val=&quot;00DF49D4&quot;/&gt;&lt;wsp:rsid wsp:val=&quot;00DF502E&quot;/&gt;&lt;wsp:rsid wsp:val=&quot;00DF51CE&quot;/&gt;&lt;wsp:rsid wsp:val=&quot;00DF5401&quot;/&gt;&lt;wsp:rsid wsp:val=&quot;00DF5521&quot;/&gt;&lt;wsp:rsid wsp:val=&quot;00DF58FF&quot;/&gt;&lt;wsp:rsid wsp:val=&quot;00DF59AB&quot;/&gt;&lt;wsp:rsid wsp:val=&quot;00DF5FDD&quot;/&gt;&lt;wsp:rsid wsp:val=&quot;00DF5FF5&quot;/&gt;&lt;wsp:rsid wsp:val=&quot;00DF6B2C&quot;/&gt;&lt;wsp:rsid wsp:val=&quot;00DF7229&quot;/&gt;&lt;wsp:rsid wsp:val=&quot;00DF7467&quot;/&gt;&lt;wsp:rsid wsp:val=&quot;00DF7ABB&quot;/&gt;&lt;wsp:rsid wsp:val=&quot;00E00600&quot;/&gt;&lt;wsp:rsid wsp:val=&quot;00E00660&quot;/&gt;&lt;wsp:rsid wsp:val=&quot;00E00748&quot;/&gt;&lt;wsp:rsid wsp:val=&quot;00E00BE1&quot;/&gt;&lt;wsp:rsid wsp:val=&quot;00E00DC4&quot;/&gt;&lt;wsp:rsid wsp:val=&quot;00E0110B&quot;/&gt;&lt;wsp:rsid wsp:val=&quot;00E027AC&quot;/&gt;&lt;wsp:rsid wsp:val=&quot;00E0352E&quot;/&gt;&lt;wsp:rsid wsp:val=&quot;00E035F1&quot;/&gt;&lt;wsp:rsid wsp:val=&quot;00E03FE9&quot;/&gt;&lt;wsp:rsid wsp:val=&quot;00E0431F&quot;/&gt;&lt;wsp:rsid wsp:val=&quot;00E04772&quot;/&gt;&lt;wsp:rsid wsp:val=&quot;00E05356&quot;/&gt;&lt;wsp:rsid wsp:val=&quot;00E058B8&quot;/&gt;&lt;wsp:rsid wsp:val=&quot;00E069DE&quot;/&gt;&lt;wsp:rsid wsp:val=&quot;00E0780B&quot;/&gt;&lt;wsp:rsid wsp:val=&quot;00E07842&quot;/&gt;&lt;wsp:rsid wsp:val=&quot;00E10804&quot;/&gt;&lt;wsp:rsid wsp:val=&quot;00E110E7&quot;/&gt;&lt;wsp:rsid wsp:val=&quot;00E11B20&quot;/&gt;&lt;wsp:rsid wsp:val=&quot;00E12BA4&quot;/&gt;&lt;wsp:rsid wsp:val=&quot;00E1315E&quot;/&gt;&lt;wsp:rsid wsp:val=&quot;00E138BB&quot;/&gt;&lt;wsp:rsid wsp:val=&quot;00E1426A&quot;/&gt;&lt;wsp:rsid wsp:val=&quot;00E1444A&quot;/&gt;&lt;wsp:rsid wsp:val=&quot;00E14AAB&quot;/&gt;&lt;wsp:rsid wsp:val=&quot;00E14C07&quot;/&gt;&lt;wsp:rsid wsp:val=&quot;00E161E8&quot;/&gt;&lt;wsp:rsid wsp:val=&quot;00E16AF4&quot;/&gt;&lt;wsp:rsid wsp:val=&quot;00E16F84&quot;/&gt;&lt;wsp:rsid wsp:val=&quot;00E177A7&quot;/&gt;&lt;wsp:rsid wsp:val=&quot;00E17FA2&quot;/&gt;&lt;wsp:rsid wsp:val=&quot;00E20C14&quot;/&gt;&lt;wsp:rsid wsp:val=&quot;00E22330&quot;/&gt;&lt;wsp:rsid wsp:val=&quot;00E22393&quot;/&gt;&lt;wsp:rsid wsp:val=&quot;00E24340&quot;/&gt;&lt;wsp:rsid wsp:val=&quot;00E24725&quot;/&gt;&lt;wsp:rsid wsp:val=&quot;00E24B25&quot;/&gt;&lt;wsp:rsid wsp:val=&quot;00E24C13&quot;/&gt;&lt;wsp:rsid wsp:val=&quot;00E26713&quot;/&gt;&lt;wsp:rsid wsp:val=&quot;00E2747D&quot;/&gt;&lt;wsp:rsid wsp:val=&quot;00E27869&quot;/&gt;&lt;wsp:rsid wsp:val=&quot;00E27BED&quot;/&gt;&lt;wsp:rsid wsp:val=&quot;00E30B5A&quot;/&gt;&lt;wsp:rsid wsp:val=&quot;00E30EB6&quot;/&gt;&lt;wsp:rsid wsp:val=&quot;00E30FCA&quot;/&gt;&lt;wsp:rsid wsp:val=&quot;00E31178&quot;/&gt;&lt;wsp:rsid wsp:val=&quot;00E3123D&quot;/&gt;&lt;wsp:rsid wsp:val=&quot;00E31461&quot;/&gt;&lt;wsp:rsid wsp:val=&quot;00E31D43&quot;/&gt;&lt;wsp:rsid wsp:val=&quot;00E324A0&quot;/&gt;&lt;wsp:rsid wsp:val=&quot;00E32608&quot;/&gt;&lt;wsp:rsid wsp:val=&quot;00E34188&quot;/&gt;&lt;wsp:rsid wsp:val=&quot;00E34B6E&quot;/&gt;&lt;wsp:rsid wsp:val=&quot;00E35559&quot;/&gt;&lt;wsp:rsid wsp:val=&quot;00E35B4E&quot;/&gt;&lt;wsp:rsid wsp:val=&quot;00E36B64&quot;/&gt;&lt;wsp:rsid wsp:val=&quot;00E36C78&quot;/&gt;&lt;wsp:rsid wsp:val=&quot;00E3723A&quot;/&gt;&lt;wsp:rsid wsp:val=&quot;00E37860&quot;/&gt;&lt;wsp:rsid wsp:val=&quot;00E4177D&quot;/&gt;&lt;wsp:rsid wsp:val=&quot;00E41846&quot;/&gt;&lt;wsp:rsid wsp:val=&quot;00E41ACE&quot;/&gt;&lt;wsp:rsid wsp:val=&quot;00E42357&quot;/&gt;&lt;wsp:rsid wsp:val=&quot;00E42FFE&quot;/&gt;&lt;wsp:rsid wsp:val=&quot;00E431F1&quot;/&gt;&lt;wsp:rsid wsp:val=&quot;00E446F1&quot;/&gt;&lt;wsp:rsid wsp:val=&quot;00E45F91&quot;/&gt;&lt;wsp:rsid wsp:val=&quot;00E46070&quot;/&gt;&lt;wsp:rsid wsp:val=&quot;00E467B4&quot;/&gt;&lt;wsp:rsid wsp:val=&quot;00E46886&quot;/&gt;&lt;wsp:rsid wsp:val=&quot;00E4712A&quot;/&gt;&lt;wsp:rsid wsp:val=&quot;00E47AEF&quot;/&gt;&lt;wsp:rsid wsp:val=&quot;00E500F6&quot;/&gt;&lt;wsp:rsid wsp:val=&quot;00E5204A&quot;/&gt;&lt;wsp:rsid wsp:val=&quot;00E52A05&quot;/&gt;&lt;wsp:rsid wsp:val=&quot;00E53B75&quot;/&gt;&lt;wsp:rsid wsp:val=&quot;00E54D45&quot;/&gt;&lt;wsp:rsid wsp:val=&quot;00E54E3B&quot;/&gt;&lt;wsp:rsid wsp:val=&quot;00E55AA9&quot;/&gt;&lt;wsp:rsid wsp:val=&quot;00E55EC8&quot;/&gt;&lt;wsp:rsid wsp:val=&quot;00E56AF8&quot;/&gt;&lt;wsp:rsid wsp:val=&quot;00E57565&quot;/&gt;&lt;wsp:rsid wsp:val=&quot;00E57AFA&quot;/&gt;&lt;wsp:rsid wsp:val=&quot;00E61CFF&quot;/&gt;&lt;wsp:rsid wsp:val=&quot;00E6200A&quot;/&gt;&lt;wsp:rsid wsp:val=&quot;00E62F33&quot;/&gt;&lt;wsp:rsid wsp:val=&quot;00E63838&quot;/&gt;&lt;wsp:rsid wsp:val=&quot;00E63995&quot;/&gt;&lt;wsp:rsid wsp:val=&quot;00E64434&quot;/&gt;&lt;wsp:rsid wsp:val=&quot;00E661E8&quot;/&gt;&lt;wsp:rsid wsp:val=&quot;00E66C38&quot;/&gt;&lt;wsp:rsid wsp:val=&quot;00E66FF6&quot;/&gt;&lt;wsp:rsid wsp:val=&quot;00E67C51&quot;/&gt;&lt;wsp:rsid wsp:val=&quot;00E708CF&quot;/&gt;&lt;wsp:rsid wsp:val=&quot;00E716A1&quot;/&gt;&lt;wsp:rsid wsp:val=&quot;00E71996&quot;/&gt;&lt;wsp:rsid wsp:val=&quot;00E71AF2&quot;/&gt;&lt;wsp:rsid wsp:val=&quot;00E7252F&quot;/&gt;&lt;wsp:rsid wsp:val=&quot;00E72630&quot;/&gt;&lt;wsp:rsid wsp:val=&quot;00E7280F&quot;/&gt;&lt;wsp:rsid wsp:val=&quot;00E72EFC&quot;/&gt;&lt;wsp:rsid wsp:val=&quot;00E73781&quot;/&gt;&lt;wsp:rsid wsp:val=&quot;00E7489C&quot;/&gt;&lt;wsp:rsid wsp:val=&quot;00E74AA3&quot;/&gt;&lt;wsp:rsid wsp:val=&quot;00E758EC&quot;/&gt;&lt;wsp:rsid wsp:val=&quot;00E76E1C&quot;/&gt;&lt;wsp:rsid wsp:val=&quot;00E773D8&quot;/&gt;&lt;wsp:rsid wsp:val=&quot;00E81481&quot;/&gt;&lt;wsp:rsid wsp:val=&quot;00E81A8D&quot;/&gt;&lt;wsp:rsid wsp:val=&quot;00E8234C&quot;/&gt;&lt;wsp:rsid wsp:val=&quot;00E83AA9&quot;/&gt;&lt;wsp:rsid wsp:val=&quot;00E83CCB&quot;/&gt;&lt;wsp:rsid wsp:val=&quot;00E8436F&quot;/&gt;&lt;wsp:rsid wsp:val=&quot;00E84825&quot;/&gt;&lt;wsp:rsid wsp:val=&quot;00E84ADB&quot;/&gt;&lt;wsp:rsid wsp:val=&quot;00E85928&quot;/&gt;&lt;wsp:rsid wsp:val=&quot;00E85FD0&quot;/&gt;&lt;wsp:rsid wsp:val=&quot;00E861DA&quot;/&gt;&lt;wsp:rsid wsp:val=&quot;00E863D0&quot;/&gt;&lt;wsp:rsid wsp:val=&quot;00E87822&quot;/&gt;&lt;wsp:rsid wsp:val=&quot;00E87B84&quot;/&gt;&lt;wsp:rsid wsp:val=&quot;00E87E5D&quot;/&gt;&lt;wsp:rsid wsp:val=&quot;00E90395&quot;/&gt;&lt;wsp:rsid wsp:val=&quot;00E90E49&quot;/&gt;&lt;wsp:rsid wsp:val=&quot;00E91004&quot;/&gt;&lt;wsp:rsid wsp:val=&quot;00E91005&quot;/&gt;&lt;wsp:rsid wsp:val=&quot;00E917F9&quot;/&gt;&lt;wsp:rsid wsp:val=&quot;00E9291C&quot;/&gt;&lt;wsp:rsid wsp:val=&quot;00E92E3F&quot;/&gt;&lt;wsp:rsid wsp:val=&quot;00E9312E&quot;/&gt;&lt;wsp:rsid wsp:val=&quot;00E93FFE&quot;/&gt;&lt;wsp:rsid wsp:val=&quot;00E94A0E&quot;/&gt;&lt;wsp:rsid wsp:val=&quot;00E94F8A&quot;/&gt;&lt;wsp:rsid wsp:val=&quot;00E951EC&quot;/&gt;&lt;wsp:rsid wsp:val=&quot;00E95714&quot;/&gt;&lt;wsp:rsid wsp:val=&quot;00E95B06&quot;/&gt;&lt;wsp:rsid wsp:val=&quot;00E95F33&quot;/&gt;&lt;wsp:rsid wsp:val=&quot;00E9702A&quot;/&gt;&lt;wsp:rsid wsp:val=&quot;00E970DB&quot;/&gt;&lt;wsp:rsid wsp:val=&quot;00E9752B&quot;/&gt;&lt;wsp:rsid wsp:val=&quot;00EA0245&quot;/&gt;&lt;wsp:rsid wsp:val=&quot;00EA0AE8&quot;/&gt;&lt;wsp:rsid wsp:val=&quot;00EA225B&quot;/&gt;&lt;wsp:rsid wsp:val=&quot;00EA2D48&quot;/&gt;&lt;wsp:rsid wsp:val=&quot;00EA324B&quot;/&gt;&lt;wsp:rsid wsp:val=&quot;00EA3CF0&quot;/&gt;&lt;wsp:rsid wsp:val=&quot;00EA3E45&quot;/&gt;&lt;wsp:rsid wsp:val=&quot;00EA4C57&quot;/&gt;&lt;wsp:rsid wsp:val=&quot;00EA6612&quot;/&gt;&lt;wsp:rsid wsp:val=&quot;00EA6851&quot;/&gt;&lt;wsp:rsid wsp:val=&quot;00EA707E&quot;/&gt;&lt;wsp:rsid wsp:val=&quot;00EA7A41&quot;/&gt;&lt;wsp:rsid wsp:val=&quot;00EB031C&quot;/&gt;&lt;wsp:rsid wsp:val=&quot;00EB06E8&quot;/&gt;&lt;wsp:rsid wsp:val=&quot;00EB077B&quot;/&gt;&lt;wsp:rsid wsp:val=&quot;00EB1031&quot;/&gt;&lt;wsp:rsid wsp:val=&quot;00EB1829&quot;/&gt;&lt;wsp:rsid wsp:val=&quot;00EB287A&quot;/&gt;&lt;wsp:rsid wsp:val=&quot;00EB2889&quot;/&gt;&lt;wsp:rsid wsp:val=&quot;00EB4EA2&quot;/&gt;&lt;wsp:rsid wsp:val=&quot;00EB6249&quot;/&gt;&lt;wsp:rsid wsp:val=&quot;00EB7BAE&quot;/&gt;&lt;wsp:rsid wsp:val=&quot;00EC0A28&quot;/&gt;&lt;wsp:rsid wsp:val=&quot;00EC0BFD&quot;/&gt;&lt;wsp:rsid wsp:val=&quot;00EC1720&quot;/&gt;&lt;wsp:rsid wsp:val=&quot;00EC1E56&quot;/&gt;&lt;wsp:rsid wsp:val=&quot;00EC1E6C&quot;/&gt;&lt;wsp:rsid wsp:val=&quot;00EC27C6&quot;/&gt;&lt;wsp:rsid wsp:val=&quot;00EC4207&quot;/&gt;&lt;wsp:rsid wsp:val=&quot;00EC43E2&quot;/&gt;&lt;wsp:rsid wsp:val=&quot;00EC4851&quot;/&gt;&lt;wsp:rsid wsp:val=&quot;00EC5653&quot;/&gt;&lt;wsp:rsid wsp:val=&quot;00EC5BF9&quot;/&gt;&lt;wsp:rsid wsp:val=&quot;00EC71CE&quot;/&gt;&lt;wsp:rsid wsp:val=&quot;00EC7A4A&quot;/&gt;&lt;wsp:rsid wsp:val=&quot;00ED0573&quot;/&gt;&lt;wsp:rsid wsp:val=&quot;00ED1006&quot;/&gt;&lt;wsp:rsid wsp:val=&quot;00ED2AAD&quot;/&gt;&lt;wsp:rsid wsp:val=&quot;00ED2EE6&quot;/&gt;&lt;wsp:rsid wsp:val=&quot;00ED3A5F&quot;/&gt;&lt;wsp:rsid wsp:val=&quot;00ED3B74&quot;/&gt;&lt;wsp:rsid wsp:val=&quot;00ED4733&quot;/&gt;&lt;wsp:rsid wsp:val=&quot;00ED47DC&quot;/&gt;&lt;wsp:rsid wsp:val=&quot;00ED6BC9&quot;/&gt;&lt;wsp:rsid wsp:val=&quot;00EE0177&quot;/&gt;&lt;wsp:rsid wsp:val=&quot;00EE0239&quot;/&gt;&lt;wsp:rsid wsp:val=&quot;00EE1001&quot;/&gt;&lt;wsp:rsid wsp:val=&quot;00EE16C0&quot;/&gt;&lt;wsp:rsid wsp:val=&quot;00EE3010&quot;/&gt;&lt;wsp:rsid wsp:val=&quot;00EE303E&quot;/&gt;&lt;wsp:rsid wsp:val=&quot;00EE3318&quot;/&gt;&lt;wsp:rsid wsp:val=&quot;00EE4B0C&quot;/&gt;&lt;wsp:rsid wsp:val=&quot;00EE531A&quot;/&gt;&lt;wsp:rsid wsp:val=&quot;00EF00DC&quot;/&gt;&lt;wsp:rsid wsp:val=&quot;00EF0D2C&quot;/&gt;&lt;wsp:rsid wsp:val=&quot;00EF16EC&quot;/&gt;&lt;wsp:rsid wsp:val=&quot;00EF18FE&quot;/&gt;&lt;wsp:rsid wsp:val=&quot;00EF22D6&quot;/&gt;&lt;wsp:rsid wsp:val=&quot;00EF2505&quot;/&gt;&lt;wsp:rsid wsp:val=&quot;00EF268B&quot;/&gt;&lt;wsp:rsid wsp:val=&quot;00EF3C81&quot;/&gt;&lt;wsp:rsid wsp:val=&quot;00EF4221&quot;/&gt;&lt;wsp:rsid wsp:val=&quot;00EF4C30&quot;/&gt;&lt;wsp:rsid wsp:val=&quot;00EF4C70&quot;/&gt;&lt;wsp:rsid wsp:val=&quot;00EF5738&quot;/&gt;&lt;wsp:rsid wsp:val=&quot;00EF5787&quot;/&gt;&lt;wsp:rsid wsp:val=&quot;00EF60D0&quot;/&gt;&lt;wsp:rsid wsp:val=&quot;00EF6B2F&quot;/&gt;&lt;wsp:rsid wsp:val=&quot;00EF7114&quot;/&gt;&lt;wsp:rsid wsp:val=&quot;00EF7AE6&quot;/&gt;&lt;wsp:rsid wsp:val=&quot;00F0237D&quot;/&gt;&lt;wsp:rsid wsp:val=&quot;00F02C8C&quot;/&gt;&lt;wsp:rsid wsp:val=&quot;00F03448&quot;/&gt;&lt;wsp:rsid wsp:val=&quot;00F0528D&quot;/&gt;&lt;wsp:rsid wsp:val=&quot;00F06253&quot;/&gt;&lt;wsp:rsid wsp:val=&quot;00F06C67&quot;/&gt;&lt;wsp:rsid wsp:val=&quot;00F06DFD&quot;/&gt;&lt;wsp:rsid wsp:val=&quot;00F071D1&quot;/&gt;&lt;wsp:rsid wsp:val=&quot;00F07533&quot;/&gt;&lt;wsp:rsid wsp:val=&quot;00F079AD&quot;/&gt;&lt;wsp:rsid wsp:val=&quot;00F10595&quot;/&gt;&lt;wsp:rsid wsp:val=&quot;00F10629&quot;/&gt;&lt;wsp:rsid wsp:val=&quot;00F10A03&quot;/&gt;&lt;wsp:rsid wsp:val=&quot;00F10E11&quot;/&gt;&lt;wsp:rsid wsp:val=&quot;00F1236C&quot;/&gt;&lt;wsp:rsid wsp:val=&quot;00F12A51&quot;/&gt;&lt;wsp:rsid wsp:val=&quot;00F131A6&quot;/&gt;&lt;wsp:rsid wsp:val=&quot;00F1382D&quot;/&gt;&lt;wsp:rsid wsp:val=&quot;00F13AB6&quot;/&gt;&lt;wsp:rsid wsp:val=&quot;00F15CA4&quot;/&gt;&lt;wsp:rsid wsp:val=&quot;00F15FA5&quot;/&gt;&lt;wsp:rsid wsp:val=&quot;00F16310&quot;/&gt;&lt;wsp:rsid wsp:val=&quot;00F16445&quot;/&gt;&lt;wsp:rsid wsp:val=&quot;00F16628&quot;/&gt;&lt;wsp:rsid wsp:val=&quot;00F16FE2&quot;/&gt;&lt;wsp:rsid wsp:val=&quot;00F17E36&quot;/&gt;&lt;wsp:rsid wsp:val=&quot;00F209B7&quot;/&gt;&lt;wsp:rsid wsp:val=&quot;00F209E8&quot;/&gt;&lt;wsp:rsid wsp:val=&quot;00F21488&quot;/&gt;&lt;wsp:rsid wsp:val=&quot;00F21D7A&quot;/&gt;&lt;wsp:rsid wsp:val=&quot;00F22D70&quot;/&gt;&lt;wsp:rsid wsp:val=&quot;00F2376F&quot;/&gt;&lt;wsp:rsid wsp:val=&quot;00F243D8&quot;/&gt;&lt;wsp:rsid wsp:val=&quot;00F24E22&quot;/&gt;&lt;wsp:rsid wsp:val=&quot;00F25796&quot;/&gt;&lt;wsp:rsid wsp:val=&quot;00F25DC6&quot;/&gt;&lt;wsp:rsid wsp:val=&quot;00F261D5&quot;/&gt;&lt;wsp:rsid wsp:val=&quot;00F26260&quot;/&gt;&lt;wsp:rsid wsp:val=&quot;00F269B7&quot;/&gt;&lt;wsp:rsid wsp:val=&quot;00F26A44&quot;/&gt;&lt;wsp:rsid wsp:val=&quot;00F26CCE&quot;/&gt;&lt;wsp:rsid wsp:val=&quot;00F303D2&quot;/&gt;&lt;wsp:rsid wsp:val=&quot;00F304D7&quot;/&gt;&lt;wsp:rsid wsp:val=&quot;00F30828&quot;/&gt;&lt;wsp:rsid wsp:val=&quot;00F30BD6&quot;/&gt;&lt;wsp:rsid wsp:val=&quot;00F313D6&quot;/&gt;&lt;wsp:rsid wsp:val=&quot;00F36E17&quot;/&gt;&lt;wsp:rsid wsp:val=&quot;00F37024&quot;/&gt;&lt;wsp:rsid wsp:val=&quot;00F37087&quot;/&gt;&lt;wsp:rsid wsp:val=&quot;00F40F0C&quot;/&gt;&lt;wsp:rsid wsp:val=&quot;00F41206&quot;/&gt;&lt;wsp:rsid wsp:val=&quot;00F42239&quot;/&gt;&lt;wsp:rsid wsp:val=&quot;00F42841&quot;/&gt;&lt;wsp:rsid wsp:val=&quot;00F4337C&quot;/&gt;&lt;wsp:rsid wsp:val=&quot;00F433D8&quot;/&gt;&lt;wsp:rsid wsp:val=&quot;00F43995&quot;/&gt;&lt;wsp:rsid wsp:val=&quot;00F43DF9&quot;/&gt;&lt;wsp:rsid wsp:val=&quot;00F44216&quot;/&gt;&lt;wsp:rsid wsp:val=&quot;00F44EFA&quot;/&gt;&lt;wsp:rsid wsp:val=&quot;00F45221&quot;/&gt;&lt;wsp:rsid wsp:val=&quot;00F45B75&quot;/&gt;&lt;wsp:rsid wsp:val=&quot;00F4660E&quot;/&gt;&lt;wsp:rsid wsp:val=&quot;00F46DAE&quot;/&gt;&lt;wsp:rsid wsp:val=&quot;00F47306&quot;/&gt;&lt;wsp:rsid wsp:val=&quot;00F4766C&quot;/&gt;&lt;wsp:rsid wsp:val=&quot;00F50548&quot;/&gt;&lt;wsp:rsid wsp:val=&quot;00F507D1&quot;/&gt;&lt;wsp:rsid wsp:val=&quot;00F50C04&quot;/&gt;&lt;wsp:rsid wsp:val=&quot;00F519CE&quot;/&gt;&lt;wsp:rsid wsp:val=&quot;00F51ADA&quot;/&gt;&lt;wsp:rsid wsp:val=&quot;00F522EF&quot;/&gt;&lt;wsp:rsid wsp:val=&quot;00F53BFB&quot;/&gt;&lt;wsp:rsid wsp:val=&quot;00F53F15&quot;/&gt;&lt;wsp:rsid wsp:val=&quot;00F544F2&quot;/&gt;&lt;wsp:rsid wsp:val=&quot;00F54E69&quot;/&gt;&lt;wsp:rsid wsp:val=&quot;00F55398&quot;/&gt;&lt;wsp:rsid wsp:val=&quot;00F55E28&quot;/&gt;&lt;wsp:rsid wsp:val=&quot;00F56091&quot;/&gt;&lt;wsp:rsid wsp:val=&quot;00F568CA&quot;/&gt;&lt;wsp:rsid wsp:val=&quot;00F60107&quot;/&gt;&lt;wsp:rsid wsp:val=&quot;00F60490&quot;/&gt;&lt;wsp:rsid wsp:val=&quot;00F607C5&quot;/&gt;&lt;wsp:rsid wsp:val=&quot;00F60B74&quot;/&gt;&lt;wsp:rsid wsp:val=&quot;00F60DEA&quot;/&gt;&lt;wsp:rsid wsp:val=&quot;00F615AB&quot;/&gt;&lt;wsp:rsid wsp:val=&quot;00F62AAF&quot;/&gt;&lt;wsp:rsid wsp:val=&quot;00F6302A&quot;/&gt;&lt;wsp:rsid wsp:val=&quot;00F63647&quot;/&gt;&lt;wsp:rsid wsp:val=&quot;00F639E4&quot;/&gt;&lt;wsp:rsid wsp:val=&quot;00F6491F&quot;/&gt;&lt;wsp:rsid wsp:val=&quot;00F64C2B&quot;/&gt;&lt;wsp:rsid wsp:val=&quot;00F651BE&quot;/&gt;&lt;wsp:rsid wsp:val=&quot;00F6538E&quot;/&gt;&lt;wsp:rsid wsp:val=&quot;00F65A8B&quot;/&gt;&lt;wsp:rsid wsp:val=&quot;00F65EBB&quot;/&gt;&lt;wsp:rsid wsp:val=&quot;00F66910&quot;/&gt;&lt;wsp:rsid wsp:val=&quot;00F67B8E&quot;/&gt;&lt;wsp:rsid wsp:val=&quot;00F67F53&quot;/&gt;&lt;wsp:rsid wsp:val=&quot;00F703BE&quot;/&gt;&lt;wsp:rsid wsp:val=&quot;00F70B93&quot;/&gt;&lt;wsp:rsid wsp:val=&quot;00F71316&quot;/&gt;&lt;wsp:rsid wsp:val=&quot;00F71F69&quot;/&gt;&lt;wsp:rsid wsp:val=&quot;00F72B72&quot;/&gt;&lt;wsp:rsid wsp:val=&quot;00F7418E&quot;/&gt;&lt;wsp:rsid wsp:val=&quot;00F74BB9&quot;/&gt;&lt;wsp:rsid wsp:val=&quot;00F74D41&quot;/&gt;&lt;wsp:rsid wsp:val=&quot;00F75582&quot;/&gt;&lt;wsp:rsid wsp:val=&quot;00F76EFA&quot;/&gt;&lt;wsp:rsid wsp:val=&quot;00F8033E&quot;/&gt;&lt;wsp:rsid wsp:val=&quot;00F804BE&quot;/&gt;&lt;wsp:rsid wsp:val=&quot;00F817CE&quot;/&gt;&lt;wsp:rsid wsp:val=&quot;00F81AF6&quot;/&gt;&lt;wsp:rsid wsp:val=&quot;00F82812&quot;/&gt;&lt;wsp:rsid wsp:val=&quot;00F835D4&quot;/&gt;&lt;wsp:rsid wsp:val=&quot;00F835FC&quot;/&gt;&lt;wsp:rsid wsp:val=&quot;00F83D6D&quot;/&gt;&lt;wsp:rsid wsp:val=&quot;00F8456C&quot;/&gt;&lt;wsp:rsid wsp:val=&quot;00F848DD&quot;/&gt;&lt;wsp:rsid wsp:val=&quot;00F84C9C&quot;/&gt;&lt;wsp:rsid wsp:val=&quot;00F8542C&quot;/&gt;&lt;wsp:rsid wsp:val=&quot;00F859D8&quot;/&gt;&lt;wsp:rsid wsp:val=&quot;00F85A8D&quot;/&gt;&lt;wsp:rsid wsp:val=&quot;00F85CDA&quot;/&gt;&lt;wsp:rsid wsp:val=&quot;00F868F5&quot;/&gt;&lt;wsp:rsid wsp:val=&quot;00F879E8&quot;/&gt;&lt;wsp:rsid wsp:val=&quot;00F87AB5&quot;/&gt;&lt;wsp:rsid wsp:val=&quot;00F87D83&quot;/&gt;&lt;wsp:rsid wsp:val=&quot;00F9056A&quot;/&gt;&lt;wsp:rsid wsp:val=&quot;00F90A97&quot;/&gt;&lt;wsp:rsid wsp:val=&quot;00F90AC0&quot;/&gt;&lt;wsp:rsid wsp:val=&quot;00F90EA9&quot;/&gt;&lt;wsp:rsid wsp:val=&quot;00F90F8D&quot;/&gt;&lt;wsp:rsid wsp:val=&quot;00F91D40&quot;/&gt;&lt;wsp:rsid wsp:val=&quot;00F92782&quot;/&gt;&lt;wsp:rsid wsp:val=&quot;00F92AE3&quot;/&gt;&lt;wsp:rsid wsp:val=&quot;00F92D04&quot;/&gt;&lt;wsp:rsid wsp:val=&quot;00F93A82&quot;/&gt;&lt;wsp:rsid wsp:val=&quot;00F93AA9&quot;/&gt;&lt;wsp:rsid wsp:val=&quot;00F96985&quot;/&gt;&lt;wsp:rsid wsp:val=&quot;00F969C0&quot;/&gt;&lt;wsp:rsid wsp:val=&quot;00F974D0&quot;/&gt;&lt;wsp:rsid wsp:val=&quot;00F97838&quot;/&gt;&lt;wsp:rsid wsp:val=&quot;00FA0162&quot;/&gt;&lt;wsp:rsid wsp:val=&quot;00FA0CDC&quot;/&gt;&lt;wsp:rsid wsp:val=&quot;00FA1FEF&quot;/&gt;&lt;wsp:rsid wsp:val=&quot;00FA2BB3&quot;/&gt;&lt;wsp:rsid wsp:val=&quot;00FA3545&quot;/&gt;&lt;wsp:rsid wsp:val=&quot;00FA46D9&quot;/&gt;&lt;wsp:rsid wsp:val=&quot;00FA5085&quot;/&gt;&lt;wsp:rsid wsp:val=&quot;00FA5137&quot;/&gt;&lt;wsp:rsid wsp:val=&quot;00FA5E93&quot;/&gt;&lt;wsp:rsid wsp:val=&quot;00FB0C15&quot;/&gt;&lt;wsp:rsid wsp:val=&quot;00FB0E70&quot;/&gt;&lt;wsp:rsid wsp:val=&quot;00FB0F06&quot;/&gt;&lt;wsp:rsid wsp:val=&quot;00FB1944&quot;/&gt;&lt;wsp:rsid wsp:val=&quot;00FB2039&quot;/&gt;&lt;wsp:rsid wsp:val=&quot;00FB216B&quot;/&gt;&lt;wsp:rsid wsp:val=&quot;00FB368B&quot;/&gt;&lt;wsp:rsid wsp:val=&quot;00FB3B05&quot;/&gt;&lt;wsp:rsid wsp:val=&quot;00FB3F9E&quot;/&gt;&lt;wsp:rsid wsp:val=&quot;00FB4C80&quot;/&gt;&lt;wsp:rsid wsp:val=&quot;00FB5317&quot;/&gt;&lt;wsp:rsid wsp:val=&quot;00FB64DC&quot;/&gt;&lt;wsp:rsid wsp:val=&quot;00FB6A6A&quot;/&gt;&lt;wsp:rsid wsp:val=&quot;00FB7F1D&quot;/&gt;&lt;wsp:rsid wsp:val=&quot;00FC188E&quot;/&gt;&lt;wsp:rsid wsp:val=&quot;00FC1B60&quot;/&gt;&lt;wsp:rsid wsp:val=&quot;00FC4236&quot;/&gt;&lt;wsp:rsid wsp:val=&quot;00FC4CA0&quot;/&gt;&lt;wsp:rsid wsp:val=&quot;00FC4E33&quot;/&gt;&lt;wsp:rsid wsp:val=&quot;00FC5417&quot;/&gt;&lt;wsp:rsid wsp:val=&quot;00FC5706&quot;/&gt;&lt;wsp:rsid wsp:val=&quot;00FC7429&quot;/&gt;&lt;wsp:rsid wsp:val=&quot;00FC7493&quot;/&gt;&lt;wsp:rsid wsp:val=&quot;00FD07F6&quot;/&gt;&lt;wsp:rsid wsp:val=&quot;00FD0EE5&quot;/&gt;&lt;wsp:rsid wsp:val=&quot;00FD1588&quot;/&gt;&lt;wsp:rsid wsp:val=&quot;00FD1EC8&quot;/&gt;&lt;wsp:rsid wsp:val=&quot;00FD2354&quot;/&gt;&lt;wsp:rsid wsp:val=&quot;00FD295B&quot;/&gt;&lt;wsp:rsid wsp:val=&quot;00FD40D3&quot;/&gt;&lt;wsp:rsid wsp:val=&quot;00FD47ED&quot;/&gt;&lt;wsp:rsid wsp:val=&quot;00FD4AEC&quot;/&gt;&lt;wsp:rsid wsp:val=&quot;00FD4D8E&quot;/&gt;&lt;wsp:rsid wsp:val=&quot;00FD577E&quot;/&gt;&lt;wsp:rsid wsp:val=&quot;00FD6C3D&quot;/&gt;&lt;wsp:rsid wsp:val=&quot;00FD7263&quot;/&gt;&lt;wsp:rsid wsp:val=&quot;00FD74DB&quot;/&gt;&lt;wsp:rsid wsp:val=&quot;00FD7660&quot;/&gt;&lt;wsp:rsid wsp:val=&quot;00FE0655&quot;/&gt;&lt;wsp:rsid wsp:val=&quot;00FE1816&quot;/&gt;&lt;wsp:rsid wsp:val=&quot;00FE1D6D&quot;/&gt;&lt;wsp:rsid wsp:val=&quot;00FE1E40&quot;/&gt;&lt;wsp:rsid wsp:val=&quot;00FE1E49&quot;/&gt;&lt;wsp:rsid wsp:val=&quot;00FE2365&quot;/&gt;&lt;wsp:rsid wsp:val=&quot;00FE253A&quot;/&gt;&lt;wsp:rsid wsp:val=&quot;00FE2ABC&quot;/&gt;&lt;wsp:rsid wsp:val=&quot;00FE2CC1&quot;/&gt;&lt;wsp:rsid wsp:val=&quot;00FE44B3&quot;/&gt;&lt;wsp:rsid wsp:val=&quot;00FE4BE5&quot;/&gt;&lt;wsp:rsid wsp:val=&quot;00FE4C7B&quot;/&gt;&lt;wsp:rsid wsp:val=&quot;00FE7336&quot;/&gt;&lt;wsp:rsid wsp:val=&quot;00FE787C&quot;/&gt;&lt;wsp:rsid wsp:val=&quot;00FE7BEC&quot;/&gt;&lt;wsp:rsid wsp:val=&quot;00FF1E79&quot;/&gt;&lt;wsp:rsid wsp:val=&quot;00FF44FC&quot;/&gt;&lt;wsp:rsid wsp:val=&quot;00FF45A5&quot;/&gt;&lt;wsp:rsid wsp:val=&quot;00FF4FA1&quot;/&gt;&lt;wsp:rsid wsp:val=&quot;00FF5C91&quot;/&gt;&lt;wsp:rsid wsp:val=&quot;00FF71DE&quot;/&gt;&lt;wsp:rsid wsp:val=&quot;013541E7&quot;/&gt;&lt;wsp:rsid wsp:val=&quot;013806E4&quot;/&gt;&lt;wsp:rsid wsp:val=&quot;01461C76&quot;/&gt;&lt;wsp:rsid wsp:val=&quot;01561D45&quot;/&gt;&lt;wsp:rsid wsp:val=&quot;015657F1&quot;/&gt;&lt;wsp:rsid wsp:val=&quot;01AC5475&quot;/&gt;&lt;wsp:rsid wsp:val=&quot;01D32756&quot;/&gt;&lt;wsp:rsid wsp:val=&quot;01DA25C1&quot;/&gt;&lt;wsp:rsid wsp:val=&quot;02145E12&quot;/&gt;&lt;wsp:rsid wsp:val=&quot;02180553&quot;/&gt;&lt;wsp:rsid wsp:val=&quot;0219309B&quot;/&gt;&lt;wsp:rsid wsp:val=&quot;0231289C&quot;/&gt;&lt;wsp:rsid wsp:val=&quot;023E41A6&quot;/&gt;&lt;wsp:rsid wsp:val=&quot;024E19D4&quot;/&gt;&lt;wsp:rsid wsp:val=&quot;025B0489&quot;/&gt;&lt;wsp:rsid wsp:val=&quot;026443DB&quot;/&gt;&lt;wsp:rsid wsp:val=&quot;026A4912&quot;/&gt;&lt;wsp:rsid wsp:val=&quot;026B3AB7&quot;/&gt;&lt;wsp:rsid wsp:val=&quot;02967534&quot;/&gt;&lt;wsp:rsid wsp:val=&quot;02B05570&quot;/&gt;&lt;wsp:rsid wsp:val=&quot;02B3575D&quot;/&gt;&lt;wsp:rsid wsp:val=&quot;02CB08C5&quot;/&gt;&lt;wsp:rsid wsp:val=&quot;02F83CF3&quot;/&gt;&lt;wsp:rsid wsp:val=&quot;02FA1C63&quot;/&gt;&lt;wsp:rsid wsp:val=&quot;031D2E8B&quot;/&gt;&lt;wsp:rsid wsp:val=&quot;032378EB&quot;/&gt;&lt;wsp:rsid wsp:val=&quot;03587AFD&quot;/&gt;&lt;wsp:rsid wsp:val=&quot;035D43EA&quot;/&gt;&lt;wsp:rsid wsp:val=&quot;036822DF&quot;/&gt;&lt;wsp:rsid wsp:val=&quot;037A7565&quot;/&gt;&lt;wsp:rsid wsp:val=&quot;037C37B6&quot;/&gt;&lt;wsp:rsid wsp:val=&quot;03985759&quot;/&gt;&lt;wsp:rsid wsp:val=&quot;03A57FDD&quot;/&gt;&lt;wsp:rsid wsp:val=&quot;03B46949&quot;/&gt;&lt;wsp:rsid wsp:val=&quot;03B601CC&quot;/&gt;&lt;wsp:rsid wsp:val=&quot;03B86D13&quot;/&gt;&lt;wsp:rsid wsp:val=&quot;03BE152A&quot;/&gt;&lt;wsp:rsid wsp:val=&quot;03CB31F5&quot;/&gt;&lt;wsp:rsid wsp:val=&quot;03D81ECC&quot;/&gt;&lt;wsp:rsid wsp:val=&quot;03E8020D&quot;/&gt;&lt;wsp:rsid wsp:val=&quot;03EB4421&quot;/&gt;&lt;wsp:rsid wsp:val=&quot;03F30C98&quot;/&gt;&lt;wsp:rsid wsp:val=&quot;043428F5&quot;/&gt;&lt;wsp:rsid wsp:val=&quot;043E3ECA&quot;/&gt;&lt;wsp:rsid wsp:val=&quot;04715444&quot;/&gt;&lt;wsp:rsid wsp:val=&quot;04864EF6&quot;/&gt;&lt;wsp:rsid wsp:val=&quot;049A6C7F&quot;/&gt;&lt;wsp:rsid wsp:val=&quot;04A81473&quot;/&gt;&lt;wsp:rsid wsp:val=&quot;04B664A0&quot;/&gt;&lt;wsp:rsid wsp:val=&quot;04C305D0&quot;/&gt;&lt;wsp:rsid wsp:val=&quot;04D307EF&quot;/&gt;&lt;wsp:rsid wsp:val=&quot;04F642A2&quot;/&gt;&lt;wsp:rsid wsp:val=&quot;04FC1B32&quot;/&gt;&lt;wsp:rsid wsp:val=&quot;05101CB6&quot;/&gt;&lt;wsp:rsid wsp:val=&quot;052C10F7&quot;/&gt;&lt;wsp:rsid wsp:val=&quot;054F208C&quot;/&gt;&lt;wsp:rsid wsp:val=&quot;055512A6&quot;/&gt;&lt;wsp:rsid wsp:val=&quot;05670527&quot;/&gt;&lt;wsp:rsid wsp:val=&quot;05712F2F&quot;/&gt;&lt;wsp:rsid wsp:val=&quot;05741A01&quot;/&gt;&lt;wsp:rsid wsp:val=&quot;05821442&quot;/&gt;&lt;wsp:rsid wsp:val=&quot;05853CC9&quot;/&gt;&lt;wsp:rsid wsp:val=&quot;05881FAA&quot;/&gt;&lt;wsp:rsid wsp:val=&quot;058A75AB&quot;/&gt;&lt;wsp:rsid wsp:val=&quot;05A101AC&quot;/&gt;&lt;wsp:rsid wsp:val=&quot;05B955E3&quot;/&gt;&lt;wsp:rsid wsp:val=&quot;05BC4CD0&quot;/&gt;&lt;wsp:rsid wsp:val=&quot;05D52902&quot;/&gt;&lt;wsp:rsid wsp:val=&quot;05DC6704&quot;/&gt;&lt;wsp:rsid wsp:val=&quot;063C2B68&quot;/&gt;&lt;wsp:rsid wsp:val=&quot;065108BA&quot;/&gt;&lt;wsp:rsid wsp:val=&quot;06785C79&quot;/&gt;&lt;wsp:rsid wsp:val=&quot;069A2A17&quot;/&gt;&lt;wsp:rsid wsp:val=&quot;06A35961&quot;/&gt;&lt;wsp:rsid wsp:val=&quot;06C80FE2&quot;/&gt;&lt;wsp:rsid wsp:val=&quot;06F647E4&quot;/&gt;&lt;wsp:rsid wsp:val=&quot;07041C42&quot;/&gt;&lt;wsp:rsid wsp:val=&quot;071E3178&quot;/&gt;&lt;wsp:rsid wsp:val=&quot;0746040F&quot;/&gt;&lt;wsp:rsid wsp:val=&quot;07550736&quot;/&gt;&lt;wsp:rsid wsp:val=&quot;076624AB&quot;/&gt;&lt;wsp:rsid wsp:val=&quot;077475A6&quot;/&gt;&lt;wsp:rsid wsp:val=&quot;077A1AD3&quot;/&gt;&lt;wsp:rsid wsp:val=&quot;0783258B&quot;/&gt;&lt;wsp:rsid wsp:val=&quot;07BC5ECC&quot;/&gt;&lt;wsp:rsid wsp:val=&quot;07E45595&quot;/&gt;&lt;wsp:rsid wsp:val=&quot;08110D4B&quot;/&gt;&lt;wsp:rsid wsp:val=&quot;08153BBB&quot;/&gt;&lt;wsp:rsid wsp:val=&quot;08271EE0&quot;/&gt;&lt;wsp:rsid wsp:val=&quot;08317C80&quot;/&gt;&lt;wsp:rsid wsp:val=&quot;08463407&quot;/&gt;&lt;wsp:rsid wsp:val=&quot;087010AC&quot;/&gt;&lt;wsp:rsid wsp:val=&quot;08731BC4&quot;/&gt;&lt;wsp:rsid wsp:val=&quot;087468C8&quot;/&gt;&lt;wsp:rsid wsp:val=&quot;0885251F&quot;/&gt;&lt;wsp:rsid wsp:val=&quot;088E12B0&quot;/&gt;&lt;wsp:rsid wsp:val=&quot;08AF6658&quot;/&gt;&lt;wsp:rsid wsp:val=&quot;08B719D4&quot;/&gt;&lt;wsp:rsid wsp:val=&quot;08E033B1&quot;/&gt;&lt;wsp:rsid wsp:val=&quot;08FD3143&quot;/&gt;&lt;wsp:rsid wsp:val=&quot;09020445&quot;/&gt;&lt;wsp:rsid wsp:val=&quot;090617B9&quot;/&gt;&lt;wsp:rsid wsp:val=&quot;090E3DB5&quot;/&gt;&lt;wsp:rsid wsp:val=&quot;09380EFC&quot;/&gt;&lt;wsp:rsid wsp:val=&quot;095F3EC4&quot;/&gt;&lt;wsp:rsid wsp:val=&quot;096D5EBA&quot;/&gt;&lt;wsp:rsid wsp:val=&quot;09717D75&quot;/&gt;&lt;wsp:rsid wsp:val=&quot;09A050BA&quot;/&gt;&lt;wsp:rsid wsp:val=&quot;09AA6E0E&quot;/&gt;&lt;wsp:rsid wsp:val=&quot;09AB6F1C&quot;/&gt;&lt;wsp:rsid wsp:val=&quot;09BA1875&quot;/&gt;&lt;wsp:rsid wsp:val=&quot;09D24F84&quot;/&gt;&lt;wsp:rsid wsp:val=&quot;09E03B9A&quot;/&gt;&lt;wsp:rsid wsp:val=&quot;09E838C4&quot;/&gt;&lt;wsp:rsid wsp:val=&quot;09F75B31&quot;/&gt;&lt;wsp:rsid wsp:val=&quot;09FB30FA&quot;/&gt;&lt;wsp:rsid wsp:val=&quot;09FD58A2&quot;/&gt;&lt;wsp:rsid wsp:val=&quot;0A026632&quot;/&gt;&lt;wsp:rsid wsp:val=&quot;0A273218&quot;/&gt;&lt;wsp:rsid wsp:val=&quot;0A604117&quot;/&gt;&lt;wsp:rsid wsp:val=&quot;0A705545&quot;/&gt;&lt;wsp:rsid wsp:val=&quot;0A8165AA&quot;/&gt;&lt;wsp:rsid wsp:val=&quot;0A8B7334&quot;/&gt;&lt;wsp:rsid wsp:val=&quot;0A9C0145&quot;/&gt;&lt;wsp:rsid wsp:val=&quot;0AA766E3&quot;/&gt;&lt;wsp:rsid wsp:val=&quot;0AAF4BA1&quot;/&gt;&lt;wsp:rsid wsp:val=&quot;0ACB7008&quot;/&gt;&lt;wsp:rsid wsp:val=&quot;0AD21CFD&quot;/&gt;&lt;wsp:rsid wsp:val=&quot;0AD878F9&quot;/&gt;&lt;wsp:rsid wsp:val=&quot;0AD93EE0&quot;/&gt;&lt;wsp:rsid wsp:val=&quot;0AF339CE&quot;/&gt;&lt;wsp:rsid wsp:val=&quot;0AFB3398&quot;/&gt;&lt;wsp:rsid wsp:val=&quot;0AFF2DB1&quot;/&gt;&lt;wsp:rsid wsp:val=&quot;0B253616&quot;/&gt;&lt;wsp:rsid wsp:val=&quot;0B2C4D65&quot;/&gt;&lt;wsp:rsid wsp:val=&quot;0B2D6220&quot;/&gt;&lt;wsp:rsid wsp:val=&quot;0B402297&quot;/&gt;&lt;wsp:rsid wsp:val=&quot;0B5D6CA0&quot;/&gt;&lt;wsp:rsid wsp:val=&quot;0B676E89&quot;/&gt;&lt;wsp:rsid wsp:val=&quot;0B6C05A1&quot;/&gt;&lt;wsp:rsid wsp:val=&quot;0B810497&quot;/&gt;&lt;wsp:rsid wsp:val=&quot;0B815A74&quot;/&gt;&lt;wsp:rsid wsp:val=&quot;0B980DF9&quot;/&gt;&lt;wsp:rsid wsp:val=&quot;0BA81461&quot;/&gt;&lt;wsp:rsid wsp:val=&quot;0BC45FF7&quot;/&gt;&lt;wsp:rsid wsp:val=&quot;0BC74B65&quot;/&gt;&lt;wsp:rsid wsp:val=&quot;0BD32A25&quot;/&gt;&lt;wsp:rsid wsp:val=&quot;0BDA1356&quot;/&gt;&lt;wsp:rsid wsp:val=&quot;0BDB3C5E&quot;/&gt;&lt;wsp:rsid wsp:val=&quot;0BDF5C98&quot;/&gt;&lt;wsp:rsid wsp:val=&quot;0BE468E8&quot;/&gt;&lt;wsp:rsid wsp:val=&quot;0BF24728&quot;/&gt;&lt;wsp:rsid wsp:val=&quot;0BFE2F75&quot;/&gt;&lt;wsp:rsid wsp:val=&quot;0C1366BE&quot;/&gt;&lt;wsp:rsid wsp:val=&quot;0C291679&quot;/&gt;&lt;wsp:rsid wsp:val=&quot;0C2B3515&quot;/&gt;&lt;wsp:rsid wsp:val=&quot;0C4B3872&quot;/&gt;&lt;wsp:rsid wsp:val=&quot;0C7901E6&quot;/&gt;&lt;wsp:rsid wsp:val=&quot;0C874E31&quot;/&gt;&lt;wsp:rsid wsp:val=&quot;0C8D1B83&quot;/&gt;&lt;wsp:rsid wsp:val=&quot;0C96103A&quot;/&gt;&lt;wsp:rsid wsp:val=&quot;0CA46BE1&quot;/&gt;&lt;wsp:rsid wsp:val=&quot;0CA46C1F&quot;/&gt;&lt;wsp:rsid wsp:val=&quot;0CC65349&quot;/&gt;&lt;wsp:rsid wsp:val=&quot;0CD37188&quot;/&gt;&lt;wsp:rsid wsp:val=&quot;0CE27273&quot;/&gt;&lt;wsp:rsid wsp:val=&quot;0CF56A1F&quot;/&gt;&lt;wsp:rsid wsp:val=&quot;0D0D0C60&quot;/&gt;&lt;wsp:rsid wsp:val=&quot;0D2F29AB&quot;/&gt;&lt;wsp:rsid wsp:val=&quot;0D5E2E35&quot;/&gt;&lt;wsp:rsid wsp:val=&quot;0D8415A0&quot;/&gt;&lt;wsp:rsid wsp:val=&quot;0D893220&quot;/&gt;&lt;wsp:rsid wsp:val=&quot;0D8D0E80&quot;/&gt;&lt;wsp:rsid wsp:val=&quot;0DB4550B&quot;/&gt;&lt;wsp:rsid wsp:val=&quot;0DC172C9&quot;/&gt;&lt;wsp:rsid wsp:val=&quot;0DD50D48&quot;/&gt;&lt;wsp:rsid wsp:val=&quot;0DDC679D&quot;/&gt;&lt;wsp:rsid wsp:val=&quot;0E2E2735&quot;/&gt;&lt;wsp:rsid wsp:val=&quot;0E3E5687&quot;/&gt;&lt;wsp:rsid wsp:val=&quot;0E4B57A3&quot;/&gt;&lt;wsp:rsid wsp:val=&quot;0E5637A5&quot;/&gt;&lt;wsp:rsid wsp:val=&quot;0E5B1950&quot;/&gt;&lt;wsp:rsid wsp:val=&quot;0E6F07B9&quot;/&gt;&lt;wsp:rsid wsp:val=&quot;0E7200C4&quot;/&gt;&lt;wsp:rsid wsp:val=&quot;0EA00C2D&quot;/&gt;&lt;wsp:rsid wsp:val=&quot;0EB04406&quot;/&gt;&lt;wsp:rsid wsp:val=&quot;0EB2671A&quot;/&gt;&lt;wsp:rsid wsp:val=&quot;0EBC51B1&quot;/&gt;&lt;wsp:rsid wsp:val=&quot;0EC74083&quot;/&gt;&lt;wsp:rsid wsp:val=&quot;0ED26AFC&quot;/&gt;&lt;wsp:rsid wsp:val=&quot;0ED61D5A&quot;/&gt;&lt;wsp:rsid wsp:val=&quot;0EF70C36&quot;/&gt;&lt;wsp:rsid wsp:val=&quot;0EF86E8D&quot;/&gt;&lt;wsp:rsid wsp:val=&quot;0F043DCC&quot;/&gt;&lt;wsp:rsid wsp:val=&quot;0F130AD7&quot;/&gt;&lt;wsp:rsid wsp:val=&quot;0F5A0D44&quot;/&gt;&lt;wsp:rsid wsp:val=&quot;0F770058&quot;/&gt;&lt;wsp:rsid wsp:val=&quot;0F965A1B&quot;/&gt;&lt;wsp:rsid wsp:val=&quot;0FDD57A6&quot;/&gt;&lt;wsp:rsid wsp:val=&quot;0FFF0A44&quot;/&gt;&lt;wsp:rsid wsp:val=&quot;10122E9E&quot;/&gt;&lt;wsp:rsid wsp:val=&quot;10315193&quot;/&gt;&lt;wsp:rsid wsp:val=&quot;10355DD8&quot;/&gt;&lt;wsp:rsid wsp:val=&quot;103A33E6&quot;/&gt;&lt;wsp:rsid wsp:val=&quot;10410E8E&quot;/&gt;&lt;wsp:rsid wsp:val=&quot;10457338&quot;/&gt;&lt;wsp:rsid wsp:val=&quot;104A60E5&quot;/&gt;&lt;wsp:rsid wsp:val=&quot;104F6A33&quot;/&gt;&lt;wsp:rsid wsp:val=&quot;105503E6&quot;/&gt;&lt;wsp:rsid wsp:val=&quot;10631AA2&quot;/&gt;&lt;wsp:rsid wsp:val=&quot;108C0DF2&quot;/&gt;&lt;wsp:rsid wsp:val=&quot;108D5BC6&quot;/&gt;&lt;wsp:rsid wsp:val=&quot;10A55728&quot;/&gt;&lt;wsp:rsid wsp:val=&quot;10CD4ADF&quot;/&gt;&lt;wsp:rsid wsp:val=&quot;10E93D3A&quot;/&gt;&lt;wsp:rsid wsp:val=&quot;10F108BA&quot;/&gt;&lt;wsp:rsid wsp:val=&quot;10F9155B&quot;/&gt;&lt;wsp:rsid wsp:val=&quot;11274B35&quot;/&gt;&lt;wsp:rsid wsp:val=&quot;11327CE4&quot;/&gt;&lt;wsp:rsid wsp:val=&quot;113F04DF&quot;/&gt;&lt;wsp:rsid wsp:val=&quot;11482C18&quot;/&gt;&lt;wsp:rsid wsp:val=&quot;11544F30&quot;/&gt;&lt;wsp:rsid wsp:val=&quot;1169501C&quot;/&gt;&lt;wsp:rsid wsp:val=&quot;11767D5F&quot;/&gt;&lt;wsp:rsid wsp:val=&quot;119235EA&quot;/&gt;&lt;wsp:rsid wsp:val=&quot;11AB45A9&quot;/&gt;&lt;wsp:rsid wsp:val=&quot;11B233B6&quot;/&gt;&lt;wsp:rsid wsp:val=&quot;11D5628C&quot;/&gt;&lt;wsp:rsid wsp:val=&quot;12050491&quot;/&gt;&lt;wsp:rsid wsp:val=&quot;12105B25&quot;/&gt;&lt;wsp:rsid wsp:val=&quot;121325A0&quot;/&gt;&lt;wsp:rsid wsp:val=&quot;12136B6E&quot;/&gt;&lt;wsp:rsid wsp:val=&quot;121E7A3D&quot;/&gt;&lt;wsp:rsid wsp:val=&quot;122A24A9&quot;/&gt;&lt;wsp:rsid wsp:val=&quot;123D2FF3&quot;/&gt;&lt;wsp:rsid wsp:val=&quot;126636AE&quot;/&gt;&lt;wsp:rsid wsp:val=&quot;1269084A&quot;/&gt;&lt;wsp:rsid wsp:val=&quot;126B5F05&quot;/&gt;&lt;wsp:rsid wsp:val=&quot;12773057&quot;/&gt;&lt;wsp:rsid wsp:val=&quot;12865094&quot;/&gt;&lt;wsp:rsid wsp:val=&quot;128D5AFB&quot;/&gt;&lt;wsp:rsid wsp:val=&quot;12992C57&quot;/&gt;&lt;wsp:rsid wsp:val=&quot;12995FE4&quot;/&gt;&lt;wsp:rsid wsp:val=&quot;12A415F1&quot;/&gt;&lt;wsp:rsid wsp:val=&quot;12C123FA&quot;/&gt;&lt;wsp:rsid wsp:val=&quot;12C54973&quot;/&gt;&lt;wsp:rsid wsp:val=&quot;12C760B7&quot;/&gt;&lt;wsp:rsid wsp:val=&quot;12F3594C&quot;/&gt;&lt;wsp:rsid wsp:val=&quot;12FA3CDA&quot;/&gt;&lt;wsp:rsid wsp:val=&quot;12FF62B4&quot;/&gt;&lt;wsp:rsid wsp:val=&quot;13020CC3&quot;/&gt;&lt;wsp:rsid wsp:val=&quot;13143949&quot;/&gt;&lt;wsp:rsid wsp:val=&quot;133F359A&quot;/&gt;&lt;wsp:rsid wsp:val=&quot;133F4E2F&quot;/&gt;&lt;wsp:rsid wsp:val=&quot;135F45A9&quot;/&gt;&lt;wsp:rsid wsp:val=&quot;13634902&quot;/&gt;&lt;wsp:rsid wsp:val=&quot;1367610C&quot;/&gt;&lt;wsp:rsid wsp:val=&quot;136853C2&quot;/&gt;&lt;wsp:rsid wsp:val=&quot;136B2A57&quot;/&gt;&lt;wsp:rsid wsp:val=&quot;137E6553&quot;/&gt;&lt;wsp:rsid wsp:val=&quot;139B14DE&quot;/&gt;&lt;wsp:rsid wsp:val=&quot;13BD3353&quot;/&gt;&lt;wsp:rsid wsp:val=&quot;13BE5C75&quot;/&gt;&lt;wsp:rsid wsp:val=&quot;13C72FD8&quot;/&gt;&lt;wsp:rsid wsp:val=&quot;13C75798&quot;/&gt;&lt;wsp:rsid wsp:val=&quot;13E10C57&quot;/&gt;&lt;wsp:rsid wsp:val=&quot;13E731F1&quot;/&gt;&lt;wsp:rsid wsp:val=&quot;13ED34B2&quot;/&gt;&lt;wsp:rsid wsp:val=&quot;13FA55A5&quot;/&gt;&lt;wsp:rsid wsp:val=&quot;14060CF9&quot;/&gt;&lt;wsp:rsid wsp:val=&quot;14134D07&quot;/&gt;&lt;wsp:rsid wsp:val=&quot;142206F2&quot;/&gt;&lt;wsp:rsid wsp:val=&quot;14237A47&quot;/&gt;&lt;wsp:rsid wsp:val=&quot;142545B4&quot;/&gt;&lt;wsp:rsid wsp:val=&quot;142A6D85&quot;/&gt;&lt;wsp:rsid wsp:val=&quot;14317C39&quot;/&gt;&lt;wsp:rsid wsp:val=&quot;14324B43&quot;/&gt;&lt;wsp:rsid wsp:val=&quot;14342983&quot;/&gt;&lt;wsp:rsid wsp:val=&quot;143B4A0B&quot;/&gt;&lt;wsp:rsid wsp:val=&quot;14776288&quot;/&gt;&lt;wsp:rsid wsp:val=&quot;14803A99&quot;/&gt;&lt;wsp:rsid wsp:val=&quot;14A52837&quot;/&gt;&lt;wsp:rsid wsp:val=&quot;14A96297&quot;/&gt;&lt;wsp:rsid wsp:val=&quot;14C34B8B&quot;/&gt;&lt;wsp:rsid wsp:val=&quot;14C7408C&quot;/&gt;&lt;wsp:rsid wsp:val=&quot;14F52558&quot;/&gt;&lt;wsp:rsid wsp:val=&quot;150C6EB1&quot;/&gt;&lt;wsp:rsid wsp:val=&quot;157C6BEC&quot;/&gt;&lt;wsp:rsid wsp:val=&quot;158372F5&quot;/&gt;&lt;wsp:rsid wsp:val=&quot;15860CA6&quot;/&gt;&lt;wsp:rsid wsp:val=&quot;158A6A26&quot;/&gt;&lt;wsp:rsid wsp:val=&quot;15972D7F&quot;/&gt;&lt;wsp:rsid wsp:val=&quot;15A62D35&quot;/&gt;&lt;wsp:rsid wsp:val=&quot;15D216CA&quot;/&gt;&lt;wsp:rsid wsp:val=&quot;15E21BE0&quot;/&gt;&lt;wsp:rsid wsp:val=&quot;15E35FC4&quot;/&gt;&lt;wsp:rsid wsp:val=&quot;15E95798&quot;/&gt;&lt;wsp:rsid wsp:val=&quot;15EA0A61&quot;/&gt;&lt;wsp:rsid wsp:val=&quot;15F12924&quot;/&gt;&lt;wsp:rsid wsp:val=&quot;160740E5&quot;/&gt;&lt;wsp:rsid wsp:val=&quot;16116867&quot;/&gt;&lt;wsp:rsid wsp:val=&quot;16164225&quot;/&gt;&lt;wsp:rsid wsp:val=&quot;161D3C1B&quot;/&gt;&lt;wsp:rsid wsp:val=&quot;1623506F&quot;/&gt;&lt;wsp:rsid wsp:val=&quot;16321981&quot;/&gt;&lt;wsp:rsid wsp:val=&quot;1649742C&quot;/&gt;&lt;wsp:rsid wsp:val=&quot;164D7932&quot;/&gt;&lt;wsp:rsid wsp:val=&quot;16631A48&quot;/&gt;&lt;wsp:rsid wsp:val=&quot;16635A35&quot;/&gt;&lt;wsp:rsid wsp:val=&quot;16747E84&quot;/&gt;&lt;wsp:rsid wsp:val=&quot;16831196&quot;/&gt;&lt;wsp:rsid wsp:val=&quot;16982D0E&quot;/&gt;&lt;wsp:rsid wsp:val=&quot;16A04D8E&quot;/&gt;&lt;wsp:rsid wsp:val=&quot;16AE258A&quot;/&gt;&lt;wsp:rsid wsp:val=&quot;16C24DD6&quot;/&gt;&lt;wsp:rsid wsp:val=&quot;16D62F12&quot;/&gt;&lt;wsp:rsid wsp:val=&quot;171C6F6F&quot;/&gt;&lt;wsp:rsid wsp:val=&quot;172F5C6D&quot;/&gt;&lt;wsp:rsid wsp:val=&quot;17374334&quot;/&gt;&lt;wsp:rsid wsp:val=&quot;176D3891&quot;/&gt;&lt;wsp:rsid wsp:val=&quot;177975C0&quot;/&gt;&lt;wsp:rsid wsp:val=&quot;177B666D&quot;/&gt;&lt;wsp:rsid wsp:val=&quot;17851F25&quot;/&gt;&lt;wsp:rsid wsp:val=&quot;17952D6C&quot;/&gt;&lt;wsp:rsid wsp:val=&quot;17A40864&quot;/&gt;&lt;wsp:rsid wsp:val=&quot;17BE4EEA&quot;/&gt;&lt;wsp:rsid wsp:val=&quot;17C24AA1&quot;/&gt;&lt;wsp:rsid wsp:val=&quot;17E838FB&quot;/&gt;&lt;wsp:rsid wsp:val=&quot;17F813DC&quot;/&gt;&lt;wsp:rsid wsp:val=&quot;17FF6828&quot;/&gt;&lt;wsp:rsid wsp:val=&quot;18023748&quot;/&gt;&lt;wsp:rsid wsp:val=&quot;18064C44&quot;/&gt;&lt;wsp:rsid wsp:val=&quot;180B0A51&quot;/&gt;&lt;wsp:rsid wsp:val=&quot;182A74EA&quot;/&gt;&lt;wsp:rsid wsp:val=&quot;183743B9&quot;/&gt;&lt;wsp:rsid wsp:val=&quot;183E142E&quot;/&gt;&lt;wsp:rsid wsp:val=&quot;184A72C3&quot;/&gt;&lt;wsp:rsid wsp:val=&quot;18642C42&quot;/&gt;&lt;wsp:rsid wsp:val=&quot;187800D2&quot;/&gt;&lt;wsp:rsid wsp:val=&quot;18792D0F&quot;/&gt;&lt;wsp:rsid wsp:val=&quot;187F06A6&quot;/&gt;&lt;wsp:rsid wsp:val=&quot;188105F0&quot;/&gt;&lt;wsp:rsid wsp:val=&quot;188300BA&quot;/&gt;&lt;wsp:rsid wsp:val=&quot;18BD1F81&quot;/&gt;&lt;wsp:rsid wsp:val=&quot;18CF38E3&quot;/&gt;&lt;wsp:rsid wsp:val=&quot;18ED58D9&quot;/&gt;&lt;wsp:rsid wsp:val=&quot;18FC3382&quot;/&gt;&lt;wsp:rsid wsp:val=&quot;194508C9&quot;/&gt;&lt;wsp:rsid wsp:val=&quot;19465ADC&quot;/&gt;&lt;wsp:rsid wsp:val=&quot;19491560&quot;/&gt;&lt;wsp:rsid wsp:val=&quot;195B7DE8&quot;/&gt;&lt;wsp:rsid wsp:val=&quot;197077DA&quot;/&gt;&lt;wsp:rsid wsp:val=&quot;198772D1&quot;/&gt;&lt;wsp:rsid wsp:val=&quot;199046D3&quot;/&gt;&lt;wsp:rsid wsp:val=&quot;199F4ECE&quot;/&gt;&lt;wsp:rsid wsp:val=&quot;19B93B28&quot;/&gt;&lt;wsp:rsid wsp:val=&quot;19D144AB&quot;/&gt;&lt;wsp:rsid wsp:val=&quot;1A075AD8&quot;/&gt;&lt;wsp:rsid wsp:val=&quot;1A1D21BC&quot;/&gt;&lt;wsp:rsid wsp:val=&quot;1A1E46C8&quot;/&gt;&lt;wsp:rsid wsp:val=&quot;1A265A2E&quot;/&gt;&lt;wsp:rsid wsp:val=&quot;1A60773C&quot;/&gt;&lt;wsp:rsid wsp:val=&quot;1A6359C6&quot;/&gt;&lt;wsp:rsid wsp:val=&quot;1A676DEE&quot;/&gt;&lt;wsp:rsid wsp:val=&quot;1A775CB8&quot;/&gt;&lt;wsp:rsid wsp:val=&quot;1A901225&quot;/&gt;&lt;wsp:rsid wsp:val=&quot;1A9A42D8&quot;/&gt;&lt;wsp:rsid wsp:val=&quot;1AC87969&quot;/&gt;&lt;wsp:rsid wsp:val=&quot;1AD44A6B&quot;/&gt;&lt;wsp:rsid wsp:val=&quot;1ADC6F46&quot;/&gt;&lt;wsp:rsid wsp:val=&quot;1AE10E11&quot;/&gt;&lt;wsp:rsid wsp:val=&quot;1AEC0D75&quot;/&gt;&lt;wsp:rsid wsp:val=&quot;1AF6049B&quot;/&gt;&lt;wsp:rsid wsp:val=&quot;1B4263FF&quot;/&gt;&lt;wsp:rsid wsp:val=&quot;1B461204&quot;/&gt;&lt;wsp:rsid wsp:val=&quot;1B4C3739&quot;/&gt;&lt;wsp:rsid wsp:val=&quot;1B4E5C17&quot;/&gt;&lt;wsp:rsid wsp:val=&quot;1B645F8A&quot;/&gt;&lt;wsp:rsid wsp:val=&quot;1B670803&quot;/&gt;&lt;wsp:rsid wsp:val=&quot;1B684F7D&quot;/&gt;&lt;wsp:rsid wsp:val=&quot;1B756CA1&quot;/&gt;&lt;wsp:rsid wsp:val=&quot;1B945888&quot;/&gt;&lt;wsp:rsid wsp:val=&quot;1B98642F&quot;/&gt;&lt;wsp:rsid wsp:val=&quot;1BA3228F&quot;/&gt;&lt;wsp:rsid wsp:val=&quot;1BA414E7&quot;/&gt;&lt;wsp:rsid wsp:val=&quot;1BB86277&quot;/&gt;&lt;wsp:rsid wsp:val=&quot;1BC26C61&quot;/&gt;&lt;wsp:rsid wsp:val=&quot;1BD04603&quot;/&gt;&lt;wsp:rsid wsp:val=&quot;1BEB7A0B&quot;/&gt;&lt;wsp:rsid wsp:val=&quot;1BF17464&quot;/&gt;&lt;wsp:rsid wsp:val=&quot;1C034863&quot;/&gt;&lt;wsp:rsid wsp:val=&quot;1C0453EC&quot;/&gt;&lt;wsp:rsid wsp:val=&quot;1C132AFD&quot;/&gt;&lt;wsp:rsid wsp:val=&quot;1C351490&quot;/&gt;&lt;wsp:rsid wsp:val=&quot;1C6B61F1&quot;/&gt;&lt;wsp:rsid wsp:val=&quot;1C6E7A0F&quot;/&gt;&lt;wsp:rsid wsp:val=&quot;1C846076&quot;/&gt;&lt;wsp:rsid wsp:val=&quot;1C9F4105&quot;/&gt;&lt;wsp:rsid wsp:val=&quot;1CA95861&quot;/&gt;&lt;wsp:rsid wsp:val=&quot;1CB143D2&quot;/&gt;&lt;wsp:rsid wsp:val=&quot;1CF73EBE&quot;/&gt;&lt;wsp:rsid wsp:val=&quot;1D0578FE&quot;/&gt;&lt;wsp:rsid wsp:val=&quot;1D29148D&quot;/&gt;&lt;wsp:rsid wsp:val=&quot;1D432AB8&quot;/&gt;&lt;wsp:rsid wsp:val=&quot;1D51262C&quot;/&gt;&lt;wsp:rsid wsp:val=&quot;1D6255AA&quot;/&gt;&lt;wsp:rsid wsp:val=&quot;1D64011A&quot;/&gt;&lt;wsp:rsid wsp:val=&quot;1D9C6A2E&quot;/&gt;&lt;wsp:rsid wsp:val=&quot;1DA03B5E&quot;/&gt;&lt;wsp:rsid wsp:val=&quot;1DA27C9B&quot;/&gt;&lt;wsp:rsid wsp:val=&quot;1DAF5805&quot;/&gt;&lt;wsp:rsid wsp:val=&quot;1DAF684F&quot;/&gt;&lt;wsp:rsid wsp:val=&quot;1DB93717&quot;/&gt;&lt;wsp:rsid wsp:val=&quot;1DFE6B21&quot;/&gt;&lt;wsp:rsid wsp:val=&quot;1E043612&quot;/&gt;&lt;wsp:rsid wsp:val=&quot;1E10690F&quot;/&gt;&lt;wsp:rsid wsp:val=&quot;1E123265&quot;/&gt;&lt;wsp:rsid wsp:val=&quot;1E266785&quot;/&gt;&lt;wsp:rsid wsp:val=&quot;1E28741E&quot;/&gt;&lt;wsp:rsid wsp:val=&quot;1E29509B&quot;/&gt;&lt;wsp:rsid wsp:val=&quot;1E3E23A3&quot;/&gt;&lt;wsp:rsid wsp:val=&quot;1E472952&quot;/&gt;&lt;wsp:rsid wsp:val=&quot;1E5170B4&quot;/&gt;&lt;wsp:rsid wsp:val=&quot;1E700DAA&quot;/&gt;&lt;wsp:rsid wsp:val=&quot;1E8415C2&quot;/&gt;&lt;wsp:rsid wsp:val=&quot;1E87701D&quot;/&gt;&lt;wsp:rsid wsp:val=&quot;1EC31363&quot;/&gt;&lt;wsp:rsid wsp:val=&quot;1ECA143D&quot;/&gt;&lt;wsp:rsid wsp:val=&quot;1ECC23FB&quot;/&gt;&lt;wsp:rsid wsp:val=&quot;1ED413FF&quot;/&gt;&lt;wsp:rsid wsp:val=&quot;1EEA37F3&quot;/&gt;&lt;wsp:rsid wsp:val=&quot;1EEE032F&quot;/&gt;&lt;wsp:rsid wsp:val=&quot;1EF02400&quot;/&gt;&lt;wsp:rsid wsp:val=&quot;1EF05CF8&quot;/&gt;&lt;wsp:rsid wsp:val=&quot;1EF845D9&quot;/&gt;&lt;wsp:rsid wsp:val=&quot;1EFE2D80&quot;/&gt;&lt;wsp:rsid wsp:val=&quot;1F13667D&quot;/&gt;&lt;wsp:rsid wsp:val=&quot;1F190B46&quot;/&gt;&lt;wsp:rsid wsp:val=&quot;1F1D57F8&quot;/&gt;&lt;wsp:rsid wsp:val=&quot;1F2B799E&quot;/&gt;&lt;wsp:rsid wsp:val=&quot;1F3142A6&quot;/&gt;&lt;wsp:rsid wsp:val=&quot;1F4F4CB4&quot;/&gt;&lt;wsp:rsid wsp:val=&quot;1F616E86&quot;/&gt;&lt;wsp:rsid wsp:val=&quot;1F9411D2&quot;/&gt;&lt;wsp:rsid wsp:val=&quot;1FC71057&quot;/&gt;&lt;wsp:rsid wsp:val=&quot;1FD31F29&quot;/&gt;&lt;wsp:rsid wsp:val=&quot;1FE5495A&quot;/&gt;&lt;wsp:rsid wsp:val=&quot;20153765&quot;/&gt;&lt;wsp:rsid wsp:val=&quot;202D61A8&quot;/&gt;&lt;wsp:rsid wsp:val=&quot;20392F83&quot;/&gt;&lt;wsp:rsid wsp:val=&quot;204E59C2&quot;/&gt;&lt;wsp:rsid wsp:val=&quot;20530765&quot;/&gt;&lt;wsp:rsid wsp:val=&quot;207A0373&quot;/&gt;&lt;wsp:rsid wsp:val=&quot;208520A4&quot;/&gt;&lt;wsp:rsid wsp:val=&quot;208D263F&quot;/&gt;&lt;wsp:rsid wsp:val=&quot;208E2EEC&quot;/&gt;&lt;wsp:rsid wsp:val=&quot;209E30D7&quot;/&gt;&lt;wsp:rsid wsp:val=&quot;20B43C3B&quot;/&gt;&lt;wsp:rsid wsp:val=&quot;20D926EC&quot;/&gt;&lt;wsp:rsid wsp:val=&quot;20E25F0C&quot;/&gt;&lt;wsp:rsid wsp:val=&quot;211B0D73&quot;/&gt;&lt;wsp:rsid wsp:val=&quot;212A1AF5&quot;/&gt;&lt;wsp:rsid wsp:val=&quot;215A67DE&quot;/&gt;&lt;wsp:rsid wsp:val=&quot;2161064D&quot;/&gt;&lt;wsp:rsid wsp:val=&quot;21BA728B&quot;/&gt;&lt;wsp:rsid wsp:val=&quot;220D56F4&quot;/&gt;&lt;wsp:rsid wsp:val=&quot;22200DB1&quot;/&gt;&lt;wsp:rsid wsp:val=&quot;222D0307&quot;/&gt;&lt;wsp:rsid wsp:val=&quot;22313A83&quot;/&gt;&lt;wsp:rsid wsp:val=&quot;223647CB&quot;/&gt;&lt;wsp:rsid wsp:val=&quot;2263568D&quot;/&gt;&lt;wsp:rsid wsp:val=&quot;226B4413&quot;/&gt;&lt;wsp:rsid wsp:val=&quot;22870B8C&quot;/&gt;&lt;wsp:rsid wsp:val=&quot;228D7CD5&quot;/&gt;&lt;wsp:rsid wsp:val=&quot;229F0699&quot;/&gt;&lt;wsp:rsid wsp:val=&quot;22A56322&quot;/&gt;&lt;wsp:rsid wsp:val=&quot;22B73A52&quot;/&gt;&lt;wsp:rsid wsp:val=&quot;22B81003&quot;/&gt;&lt;wsp:rsid wsp:val=&quot;22BA7697&quot;/&gt;&lt;wsp:rsid wsp:val=&quot;22D34CEB&quot;/&gt;&lt;wsp:rsid wsp:val=&quot;22E8460D&quot;/&gt;&lt;wsp:rsid wsp:val=&quot;22EE59FD&quot;/&gt;&lt;wsp:rsid wsp:val=&quot;22F70528&quot;/&gt;&lt;wsp:rsid wsp:val=&quot;2301087E&quot;/&gt;&lt;wsp:rsid wsp:val=&quot;232156C3&quot;/&gt;&lt;wsp:rsid wsp:val=&quot;23236D1D&quot;/&gt;&lt;wsp:rsid wsp:val=&quot;23265F8F&quot;/&gt;&lt;wsp:rsid wsp:val=&quot;23340937&quot;/&gt;&lt;wsp:rsid wsp:val=&quot;23474162&quot;/&gt;&lt;wsp:rsid wsp:val=&quot;23491914&quot;/&gt;&lt;wsp:rsid wsp:val=&quot;2357670B&quot;/&gt;&lt;wsp:rsid wsp:val=&quot;2362342B&quot;/&gt;&lt;wsp:rsid wsp:val=&quot;23A67B90&quot;/&gt;&lt;wsp:rsid wsp:val=&quot;23BB21D7&quot;/&gt;&lt;wsp:rsid wsp:val=&quot;23CC73F4&quot;/&gt;&lt;wsp:rsid wsp:val=&quot;23DD68CA&quot;/&gt;&lt;wsp:rsid wsp:val=&quot;23E93260&quot;/&gt;&lt;wsp:rsid wsp:val=&quot;23FB18AB&quot;/&gt;&lt;wsp:rsid wsp:val=&quot;242155FE&quot;/&gt;&lt;wsp:rsid wsp:val=&quot;242E02D0&quot;/&gt;&lt;wsp:rsid wsp:val=&quot;244046EB&quot;/&gt;&lt;wsp:rsid wsp:val=&quot;245B79A0&quot;/&gt;&lt;wsp:rsid wsp:val=&quot;246B5529&quot;/&gt;&lt;wsp:rsid wsp:val=&quot;246C4A8D&quot;/&gt;&lt;wsp:rsid wsp:val=&quot;246F63A2&quot;/&gt;&lt;wsp:rsid wsp:val=&quot;24A727D1&quot;/&gt;&lt;wsp:rsid wsp:val=&quot;24A9026D&quot;/&gt;&lt;wsp:rsid wsp:val=&quot;24D434C7&quot;/&gt;&lt;wsp:rsid wsp:val=&quot;24DA4FB8&quot;/&gt;&lt;wsp:rsid wsp:val=&quot;24DE2E08&quot;/&gt;&lt;wsp:rsid wsp:val=&quot;24E21220&quot;/&gt;&lt;wsp:rsid wsp:val=&quot;250F75BE&quot;/&gt;&lt;wsp:rsid wsp:val=&quot;251B19B8&quot;/&gt;&lt;wsp:rsid wsp:val=&quot;254D3153&quot;/&gt;&lt;wsp:rsid wsp:val=&quot;25527670&quot;/&gt;&lt;wsp:rsid wsp:val=&quot;25561D2D&quot;/&gt;&lt;wsp:rsid wsp:val=&quot;257E0CE4&quot;/&gt;&lt;wsp:rsid wsp:val=&quot;257F4A75&quot;/&gt;&lt;wsp:rsid wsp:val=&quot;258810A3&quot;/&gt;&lt;wsp:rsid wsp:val=&quot;25904004&quot;/&gt;&lt;wsp:rsid wsp:val=&quot;25D45C01&quot;/&gt;&lt;wsp:rsid wsp:val=&quot;25D7573B&quot;/&gt;&lt;wsp:rsid wsp:val=&quot;25D80680&quot;/&gt;&lt;wsp:rsid wsp:val=&quot;25D86AFB&quot;/&gt;&lt;wsp:rsid wsp:val=&quot;25D97475&quot;/&gt;&lt;wsp:rsid wsp:val=&quot;25DE24C4&quot;/&gt;&lt;wsp:rsid wsp:val=&quot;25F63831&quot;/&gt;&lt;wsp:rsid wsp:val=&quot;26075C19&quot;/&gt;&lt;wsp:rsid wsp:val=&quot;2633647E&quot;/&gt;&lt;wsp:rsid wsp:val=&quot;267E1EAA&quot;/&gt;&lt;wsp:rsid wsp:val=&quot;26995062&quot;/&gt;&lt;wsp:rsid wsp:val=&quot;269F0239&quot;/&gt;&lt;wsp:rsid wsp:val=&quot;26B70872&quot;/&gt;&lt;wsp:rsid wsp:val=&quot;26C048D3&quot;/&gt;&lt;wsp:rsid wsp:val=&quot;26D76712&quot;/&gt;&lt;wsp:rsid wsp:val=&quot;26D86F40&quot;/&gt;&lt;wsp:rsid wsp:val=&quot;26E713D5&quot;/&gt;&lt;wsp:rsid wsp:val=&quot;26EE329C&quot;/&gt;&lt;wsp:rsid wsp:val=&quot;26FA57F9&quot;/&gt;&lt;wsp:rsid wsp:val=&quot;27127D79&quot;/&gt;&lt;wsp:rsid wsp:val=&quot;271626E6&quot;/&gt;&lt;wsp:rsid wsp:val=&quot;2744014D&quot;/&gt;&lt;wsp:rsid wsp:val=&quot;275013F7&quot;/&gt;&lt;wsp:rsid wsp:val=&quot;27560DB4&quot;/&gt;&lt;wsp:rsid wsp:val=&quot;27834CCF&quot;/&gt;&lt;wsp:rsid wsp:val=&quot;27A55D51&quot;/&gt;&lt;wsp:rsid wsp:val=&quot;27BD6F0B&quot;/&gt;&lt;wsp:rsid wsp:val=&quot;27CA77A2&quot;/&gt;&lt;wsp:rsid wsp:val=&quot;27E34FC3&quot;/&gt;&lt;wsp:rsid wsp:val=&quot;27EA0C39&quot;/&gt;&lt;wsp:rsid wsp:val=&quot;27F56D5C&quot;/&gt;&lt;wsp:rsid wsp:val=&quot;27F664ED&quot;/&gt;&lt;wsp:rsid wsp:val=&quot;28013805&quot;/&gt;&lt;wsp:rsid wsp:val=&quot;28026509&quot;/&gt;&lt;wsp:rsid wsp:val=&quot;28320BE2&quot;/&gt;&lt;wsp:rsid wsp:val=&quot;283578AF&quot;/&gt;&lt;wsp:rsid wsp:val=&quot;283A4B10&quot;/&gt;&lt;wsp:rsid wsp:val=&quot;285052E6&quot;/&gt;&lt;wsp:rsid wsp:val=&quot;28644E37&quot;/&gt;&lt;wsp:rsid wsp:val=&quot;28656703&quot;/&gt;&lt;wsp:rsid wsp:val=&quot;287846F1&quot;/&gt;&lt;wsp:rsid wsp:val=&quot;288070BA&quot;/&gt;&lt;wsp:rsid wsp:val=&quot;288167A5&quot;/&gt;&lt;wsp:rsid wsp:val=&quot;289610A1&quot;/&gt;&lt;wsp:rsid wsp:val=&quot;289C0EE5&quot;/&gt;&lt;wsp:rsid wsp:val=&quot;289E2B97&quot;/&gt;&lt;wsp:rsid wsp:val=&quot;28A5366B&quot;/&gt;&lt;wsp:rsid wsp:val=&quot;28B0281A&quot;/&gt;&lt;wsp:rsid wsp:val=&quot;28B42D7A&quot;/&gt;&lt;wsp:rsid wsp:val=&quot;28B43D66&quot;/&gt;&lt;wsp:rsid wsp:val=&quot;28B70747&quot;/&gt;&lt;wsp:rsid wsp:val=&quot;28D62DED&quot;/&gt;&lt;wsp:rsid wsp:val=&quot;28DD631D&quot;/&gt;&lt;wsp:rsid wsp:val=&quot;290A3A92&quot;/&gt;&lt;wsp:rsid wsp:val=&quot;294D0FA4&quot;/&gt;&lt;wsp:rsid wsp:val=&quot;296D0D43&quot;/&gt;&lt;wsp:rsid wsp:val=&quot;29786217&quot;/&gt;&lt;wsp:rsid wsp:val=&quot;29804DAE&quot;/&gt;&lt;wsp:rsid wsp:val=&quot;29897B04&quot;/&gt;&lt;wsp:rsid wsp:val=&quot;29957EED&quot;/&gt;&lt;wsp:rsid wsp:val=&quot;29AA542D&quot;/&gt;&lt;wsp:rsid wsp:val=&quot;29B175FF&quot;/&gt;&lt;wsp:rsid wsp:val=&quot;29D77668&quot;/&gt;&lt;wsp:rsid wsp:val=&quot;2A105E13&quot;/&gt;&lt;wsp:rsid wsp:val=&quot;2A132B05&quot;/&gt;&lt;wsp:rsid wsp:val=&quot;2A173F4D&quot;/&gt;&lt;wsp:rsid wsp:val=&quot;2A580825&quot;/&gt;&lt;wsp:rsid wsp:val=&quot;2A6C41F0&quot;/&gt;&lt;wsp:rsid wsp:val=&quot;2A6E0982&quot;/&gt;&lt;wsp:rsid wsp:val=&quot;2A6E4F05&quot;/&gt;&lt;wsp:rsid wsp:val=&quot;2A7570DF&quot;/&gt;&lt;wsp:rsid wsp:val=&quot;2A7809B4&quot;/&gt;&lt;wsp:rsid wsp:val=&quot;2A7B0AFE&quot;/&gt;&lt;wsp:rsid wsp:val=&quot;2A8336F1&quot;/&gt;&lt;wsp:rsid wsp:val=&quot;2A86601E&quot;/&gt;&lt;wsp:rsid wsp:val=&quot;2AC348AE&quot;/&gt;&lt;wsp:rsid wsp:val=&quot;2AE41BD7&quot;/&gt;&lt;wsp:rsid wsp:val=&quot;2AEC6A6D&quot;/&gt;&lt;wsp:rsid wsp:val=&quot;2AF061CE&quot;/&gt;&lt;wsp:rsid wsp:val=&quot;2AF574AB&quot;/&gt;&lt;wsp:rsid wsp:val=&quot;2B1F23DC&quot;/&gt;&lt;wsp:rsid wsp:val=&quot;2B2334B2&quot;/&gt;&lt;wsp:rsid wsp:val=&quot;2B2522F0&quot;/&gt;&lt;wsp:rsid wsp:val=&quot;2B4555B9&quot;/&gt;&lt;wsp:rsid wsp:val=&quot;2B513E12&quot;/&gt;&lt;wsp:rsid wsp:val=&quot;2B772411&quot;/&gt;&lt;wsp:rsid wsp:val=&quot;2B796CF5&quot;/&gt;&lt;wsp:rsid wsp:val=&quot;2B8830DB&quot;/&gt;&lt;wsp:rsid wsp:val=&quot;2B8B78CB&quot;/&gt;&lt;wsp:rsid wsp:val=&quot;2BA44409&quot;/&gt;&lt;wsp:rsid wsp:val=&quot;2BAF081A&quot;/&gt;&lt;wsp:rsid wsp:val=&quot;2BB36590&quot;/&gt;&lt;wsp:rsid wsp:val=&quot;2BBC545C&quot;/&gt;&lt;wsp:rsid wsp:val=&quot;2BC075FB&quot;/&gt;&lt;wsp:rsid wsp:val=&quot;2BCA3868&quot;/&gt;&lt;wsp:rsid wsp:val=&quot;2BE4234F&quot;/&gt;&lt;wsp:rsid wsp:val=&quot;2BF307BD&quot;/&gt;&lt;wsp:rsid wsp:val=&quot;2C1873BA&quot;/&gt;&lt;wsp:rsid wsp:val=&quot;2C28232F&quot;/&gt;&lt;wsp:rsid wsp:val=&quot;2C2D6C1D&quot;/&gt;&lt;wsp:rsid wsp:val=&quot;2C307633&quot;/&gt;&lt;wsp:rsid wsp:val=&quot;2C315193&quot;/&gt;&lt;wsp:rsid wsp:val=&quot;2C6179DD&quot;/&gt;&lt;wsp:rsid wsp:val=&quot;2C66740F&quot;/&gt;&lt;wsp:rsid wsp:val=&quot;2CA3399A&quot;/&gt;&lt;wsp:rsid wsp:val=&quot;2CBF0327&quot;/&gt;&lt;wsp:rsid wsp:val=&quot;2CC90B87&quot;/&gt;&lt;wsp:rsid wsp:val=&quot;2CCC5A71&quot;/&gt;&lt;wsp:rsid wsp:val=&quot;2CD61208&quot;/&gt;&lt;wsp:rsid wsp:val=&quot;2CDC5268&quot;/&gt;&lt;wsp:rsid wsp:val=&quot;2CDE540F&quot;/&gt;&lt;wsp:rsid wsp:val=&quot;2CE604D6&quot;/&gt;&lt;wsp:rsid wsp:val=&quot;2CFB41E3&quot;/&gt;&lt;wsp:rsid wsp:val=&quot;2CFF0DC2&quot;/&gt;&lt;wsp:rsid wsp:val=&quot;2D187296&quot;/&gt;&lt;wsp:rsid wsp:val=&quot;2D353E3D&quot;/&gt;&lt;wsp:rsid wsp:val=&quot;2D3556F8&quot;/&gt;&lt;wsp:rsid wsp:val=&quot;2D635F06&quot;/&gt;&lt;wsp:rsid wsp:val=&quot;2D741F38&quot;/&gt;&lt;wsp:rsid wsp:val=&quot;2D756283&quot;/&gt;&lt;wsp:rsid wsp:val=&quot;2D87282C&quot;/&gt;&lt;wsp:rsid wsp:val=&quot;2DB101AF&quot;/&gt;&lt;wsp:rsid wsp:val=&quot;2DB50F48&quot;/&gt;&lt;wsp:rsid wsp:val=&quot;2DB62C7B&quot;/&gt;&lt;wsp:rsid wsp:val=&quot;2DCA3E0A&quot;/&gt;&lt;wsp:rsid wsp:val=&quot;2DDE5896&quot;/&gt;&lt;wsp:rsid wsp:val=&quot;2DF60AC6&quot;/&gt;&lt;wsp:rsid wsp:val=&quot;2DFE4CC0&quot;/&gt;&lt;wsp:rsid wsp:val=&quot;2E012801&quot;/&gt;&lt;wsp:rsid wsp:val=&quot;2E0B42CE&quot;/&gt;&lt;wsp:rsid wsp:val=&quot;2E1A4CF9&quot;/&gt;&lt;wsp:rsid wsp:val=&quot;2E373C5D&quot;/&gt;&lt;wsp:rsid wsp:val=&quot;2E627814&quot;/&gt;&lt;wsp:rsid wsp:val=&quot;2E9032BF&quot;/&gt;&lt;wsp:rsid wsp:val=&quot;2E953083&quot;/&gt;&lt;wsp:rsid wsp:val=&quot;2E996A00&quot;/&gt;&lt;wsp:rsid wsp:val=&quot;2EA40757&quot;/&gt;&lt;wsp:rsid wsp:val=&quot;2EBD48C6&quot;/&gt;&lt;wsp:rsid wsp:val=&quot;2EC2690A&quot;/&gt;&lt;wsp:rsid wsp:val=&quot;2EC571FC&quot;/&gt;&lt;wsp:rsid wsp:val=&quot;2ECE77B5&quot;/&gt;&lt;wsp:rsid wsp:val=&quot;2ED62F12&quot;/&gt;&lt;wsp:rsid wsp:val=&quot;2EE2757D&quot;/&gt;&lt;wsp:rsid wsp:val=&quot;2EE7152F&quot;/&gt;&lt;wsp:rsid wsp:val=&quot;2F096F62&quot;/&gt;&lt;wsp:rsid wsp:val=&quot;2F454149&quot;/&gt;&lt;wsp:rsid wsp:val=&quot;2F49413B&quot;/&gt;&lt;wsp:rsid wsp:val=&quot;2F5D21A0&quot;/&gt;&lt;wsp:rsid wsp:val=&quot;2F6D2413&quot;/&gt;&lt;wsp:rsid wsp:val=&quot;2F96469A&quot;/&gt;&lt;wsp:rsid wsp:val=&quot;2FAA5F6C&quot;/&gt;&lt;wsp:rsid wsp:val=&quot;2FAF4218&quot;/&gt;&lt;wsp:rsid wsp:val=&quot;2FBE231A&quot;/&gt;&lt;wsp:rsid wsp:val=&quot;2FBE4306&quot;/&gt;&lt;wsp:rsid wsp:val=&quot;2FCA6146&quot;/&gt;&lt;wsp:rsid wsp:val=&quot;2FE5373C&quot;/&gt;&lt;wsp:rsid wsp:val=&quot;30096E06&quot;/&gt;&lt;wsp:rsid wsp:val=&quot;300E61AD&quot;/&gt;&lt;wsp:rsid wsp:val=&quot;30107B11&quot;/&gt;&lt;wsp:rsid wsp:val=&quot;30507A75&quot;/&gt;&lt;wsp:rsid wsp:val=&quot;306B10A0&quot;/&gt;&lt;wsp:rsid wsp:val=&quot;30961952&quot;/&gt;&lt;wsp:rsid wsp:val=&quot;30B46494&quot;/&gt;&lt;wsp:rsid wsp:val=&quot;30DF1D98&quot;/&gt;&lt;wsp:rsid wsp:val=&quot;30EE0693&quot;/&gt;&lt;wsp:rsid wsp:val=&quot;310C772E&quot;/&gt;&lt;wsp:rsid wsp:val=&quot;31262634&quot;/&gt;&lt;wsp:rsid wsp:val=&quot;313B4549&quot;/&gt;&lt;wsp:rsid wsp:val=&quot;313E2566&quot;/&gt;&lt;wsp:rsid wsp:val=&quot;31477B01&quot;/&gt;&lt;wsp:rsid wsp:val=&quot;316361AA&quot;/&gt;&lt;wsp:rsid wsp:val=&quot;31687E7F&quot;/&gt;&lt;wsp:rsid wsp:val=&quot;316D33EB&quot;/&gt;&lt;wsp:rsid wsp:val=&quot;318B20AB&quot;/&gt;&lt;wsp:rsid wsp:val=&quot;318C3541&quot;/&gt;&lt;wsp:rsid wsp:val=&quot;31916D1E&quot;/&gt;&lt;wsp:rsid wsp:val=&quot;31CA602B&quot;/&gt;&lt;wsp:rsid wsp:val=&quot;31CE07DB&quot;/&gt;&lt;wsp:rsid wsp:val=&quot;31D14A53&quot;/&gt;&lt;wsp:rsid wsp:val=&quot;31EB1126&quot;/&gt;&lt;wsp:rsid wsp:val=&quot;3221254D&quot;/&gt;&lt;wsp:rsid wsp:val=&quot;32236AD2&quot;/&gt;&lt;wsp:rsid wsp:val=&quot;32274F9E&quot;/&gt;&lt;wsp:rsid wsp:val=&quot;3232382C&quot;/&gt;&lt;wsp:rsid wsp:val=&quot;324049EB&quot;/&gt;&lt;wsp:rsid wsp:val=&quot;325336EB&quot;/&gt;&lt;wsp:rsid wsp:val=&quot;325A4A53&quot;/&gt;&lt;wsp:rsid wsp:val=&quot;325D122B&quot;/&gt;&lt;wsp:rsid wsp:val=&quot;326D1736&quot;/&gt;&lt;wsp:rsid wsp:val=&quot;3270707D&quot;/&gt;&lt;wsp:rsid wsp:val=&quot;327563B7&quot;/&gt;&lt;wsp:rsid wsp:val=&quot;3283787D&quot;/&gt;&lt;wsp:rsid wsp:val=&quot;328940F5&quot;/&gt;&lt;wsp:rsid wsp:val=&quot;329E66E9&quot;/&gt;&lt;wsp:rsid wsp:val=&quot;32A90452&quot;/&gt;&lt;wsp:rsid wsp:val=&quot;32B057FB&quot;/&gt;&lt;wsp:rsid wsp:val=&quot;32BE38B7&quot;/&gt;&lt;wsp:rsid wsp:val=&quot;32C45F4F&quot;/&gt;&lt;wsp:rsid wsp:val=&quot;32D36B68&quot;/&gt;&lt;wsp:rsid wsp:val=&quot;32D72098&quot;/&gt;&lt;wsp:rsid wsp:val=&quot;32D93371&quot;/&gt;&lt;wsp:rsid wsp:val=&quot;32E913FB&quot;/&gt;&lt;wsp:rsid wsp:val=&quot;3315565C&quot;/&gt;&lt;wsp:rsid wsp:val=&quot;33220DE2&quot;/&gt;&lt;wsp:rsid wsp:val=&quot;333671AD&quot;/&gt;&lt;wsp:rsid wsp:val=&quot;3346560A&quot;/&gt;&lt;wsp:rsid wsp:val=&quot;334D0D5C&quot;/&gt;&lt;wsp:rsid wsp:val=&quot;33563D23&quot;/&gt;&lt;wsp:rsid wsp:val=&quot;335D575C&quot;/&gt;&lt;wsp:rsid wsp:val=&quot;3380788B&quot;/&gt;&lt;wsp:rsid wsp:val=&quot;33854315&quot;/&gt;&lt;wsp:rsid wsp:val=&quot;33912BBF&quot;/&gt;&lt;wsp:rsid wsp:val=&quot;339C4A34&quot;/&gt;&lt;wsp:rsid wsp:val=&quot;33BA470D&quot;/&gt;&lt;wsp:rsid wsp:val=&quot;33BD2ADC&quot;/&gt;&lt;wsp:rsid wsp:val=&quot;33D243CE&quot;/&gt;&lt;wsp:rsid wsp:val=&quot;33EB1C35&quot;/&gt;&lt;wsp:rsid wsp:val=&quot;340516D8&quot;/&gt;&lt;wsp:rsid wsp:val=&quot;34197377&quot;/&gt;&lt;wsp:rsid wsp:val=&quot;341D3610&quot;/&gt;&lt;wsp:rsid wsp:val=&quot;342041D8&quot;/&gt;&lt;wsp:rsid wsp:val=&quot;342474FE&quot;/&gt;&lt;wsp:rsid wsp:val=&quot;342535DA&quot;/&gt;&lt;wsp:rsid wsp:val=&quot;34412FF9&quot;/&gt;&lt;wsp:rsid wsp:val=&quot;344C331D&quot;/&gt;&lt;wsp:rsid wsp:val=&quot;34836F2A&quot;/&gt;&lt;wsp:rsid wsp:val=&quot;348A7FCF&quot;/&gt;&lt;wsp:rsid wsp:val=&quot;34B53C89&quot;/&gt;&lt;wsp:rsid wsp:val=&quot;34CA5D80&quot;/&gt;&lt;wsp:rsid wsp:val=&quot;34D06DE5&quot;/&gt;&lt;wsp:rsid wsp:val=&quot;34D168E4&quot;/&gt;&lt;wsp:rsid wsp:val=&quot;34D2717E&quot;/&gt;&lt;wsp:rsid wsp:val=&quot;34E2259A&quot;/&gt;&lt;wsp:rsid wsp:val=&quot;35180C66&quot;/&gt;&lt;wsp:rsid wsp:val=&quot;35262FB2&quot;/&gt;&lt;wsp:rsid wsp:val=&quot;352667A0&quot;/&gt;&lt;wsp:rsid wsp:val=&quot;35525C3B&quot;/&gt;&lt;wsp:rsid wsp:val=&quot;355A1C50&quot;/&gt;&lt;wsp:rsid wsp:val=&quot;35663310&quot;/&gt;&lt;wsp:rsid wsp:val=&quot;358444B1&quot;/&gt;&lt;wsp:rsid wsp:val=&quot;358C17F7&quot;/&gt;&lt;wsp:rsid wsp:val=&quot;359711D6&quot;/&gt;&lt;wsp:rsid wsp:val=&quot;35AC0038&quot;/&gt;&lt;wsp:rsid wsp:val=&quot;35C0001A&quot;/&gt;&lt;wsp:rsid wsp:val=&quot;35C86EDD&quot;/&gt;&lt;wsp:rsid wsp:val=&quot;35CC03C9&quot;/&gt;&lt;wsp:rsid wsp:val=&quot;35CC7BC3&quot;/&gt;&lt;wsp:rsid wsp:val=&quot;35CD7E7A&quot;/&gt;&lt;wsp:rsid wsp:val=&quot;35D443B8&quot;/&gt;&lt;wsp:rsid wsp:val=&quot;35E16D40&quot;/&gt;&lt;wsp:rsid wsp:val=&quot;35E5559A&quot;/&gt;&lt;wsp:rsid wsp:val=&quot;360D7565&quot;/&gt;&lt;wsp:rsid wsp:val=&quot;3611700D&quot;/&gt;&lt;wsp:rsid wsp:val=&quot;361E2C44&quot;/&gt;&lt;wsp:rsid wsp:val=&quot;36296434&quot;/&gt;&lt;wsp:rsid wsp:val=&quot;36394E35&quot;/&gt;&lt;wsp:rsid wsp:val=&quot;364A0EE9&quot;/&gt;&lt;wsp:rsid wsp:val=&quot;364B7ACB&quot;/&gt;&lt;wsp:rsid wsp:val=&quot;36511B5F&quot;/&gt;&lt;wsp:rsid wsp:val=&quot;36617645&quot;/&gt;&lt;wsp:rsid wsp:val=&quot;36834BC6&quot;/&gt;&lt;wsp:rsid wsp:val=&quot;36BB5A66&quot;/&gt;&lt;wsp:rsid wsp:val=&quot;36C0341A&quot;/&gt;&lt;wsp:rsid wsp:val=&quot;36C30641&quot;/&gt;&lt;wsp:rsid wsp:val=&quot;36CB4DE4&quot;/&gt;&lt;wsp:rsid wsp:val=&quot;36F0697F&quot;/&gt;&lt;wsp:rsid wsp:val=&quot;371B1EE3&quot;/&gt;&lt;wsp:rsid wsp:val=&quot;372C39D8&quot;/&gt;&lt;wsp:rsid wsp:val=&quot;373E7668&quot;/&gt;&lt;wsp:rsid wsp:val=&quot;377F2CC2&quot;/&gt;&lt;wsp:rsid wsp:val=&quot;379C5FF2&quot;/&gt;&lt;wsp:rsid wsp:val=&quot;38064774&quot;/&gt;&lt;wsp:rsid wsp:val=&quot;380A7E5C&quot;/&gt;&lt;wsp:rsid wsp:val=&quot;380F3E29&quot;/&gt;&lt;wsp:rsid wsp:val=&quot;381B7CD0&quot;/&gt;&lt;wsp:rsid wsp:val=&quot;38552C62&quot;/&gt;&lt;wsp:rsid wsp:val=&quot;38590BDF&quot;/&gt;&lt;wsp:rsid wsp:val=&quot;38670DCF&quot;/&gt;&lt;wsp:rsid wsp:val=&quot;3872286A&quot;/&gt;&lt;wsp:rsid wsp:val=&quot;3875238B&quot;/&gt;&lt;wsp:rsid wsp:val=&quot;38793A6D&quot;/&gt;&lt;wsp:rsid wsp:val=&quot;38A11084&quot;/&gt;&lt;wsp:rsid wsp:val=&quot;38A42EF7&quot;/&gt;&lt;wsp:rsid wsp:val=&quot;38AC7E22&quot;/&gt;&lt;wsp:rsid wsp:val=&quot;38B67022&quot;/&gt;&lt;wsp:rsid wsp:val=&quot;38EE61B4&quot;/&gt;&lt;wsp:rsid wsp:val=&quot;391960C0&quot;/&gt;&lt;wsp:rsid wsp:val=&quot;39230D3C&quot;/&gt;&lt;wsp:rsid wsp:val=&quot;39250130&quot;/&gt;&lt;wsp:rsid wsp:val=&quot;393B4C83&quot;/&gt;&lt;wsp:rsid wsp:val=&quot;394350DE&quot;/&gt;&lt;wsp:rsid wsp:val=&quot;394F22C0&quot;/&gt;&lt;wsp:rsid wsp:val=&quot;39653929&quot;/&gt;&lt;wsp:rsid wsp:val=&quot;398B7F27&quot;/&gt;&lt;wsp:rsid wsp:val=&quot;398E7EC9&quot;/&gt;&lt;wsp:rsid wsp:val=&quot;399928EC&quot;/&gt;&lt;wsp:rsid wsp:val=&quot;39A15325&quot;/&gt;&lt;wsp:rsid wsp:val=&quot;39A97FEC&quot;/&gt;&lt;wsp:rsid wsp:val=&quot;39AC308E&quot;/&gt;&lt;wsp:rsid wsp:val=&quot;39B830C1&quot;/&gt;&lt;wsp:rsid wsp:val=&quot;39BD2EC8&quot;/&gt;&lt;wsp:rsid wsp:val=&quot;39CF2104&quot;/&gt;&lt;wsp:rsid wsp:val=&quot;39E84C38&quot;/&gt;&lt;wsp:rsid wsp:val=&quot;39E93C29&quot;/&gt;&lt;wsp:rsid wsp:val=&quot;39FE2ABB&quot;/&gt;&lt;wsp:rsid wsp:val=&quot;39FE4212&quot;/&gt;&lt;wsp:rsid wsp:val=&quot;3A103E6A&quot;/&gt;&lt;wsp:rsid wsp:val=&quot;3A29391B&quot;/&gt;&lt;wsp:rsid wsp:val=&quot;3A2962E6&quot;/&gt;&lt;wsp:rsid wsp:val=&quot;3A382FD4&quot;/&gt;&lt;wsp:rsid wsp:val=&quot;3A3C1CED&quot;/&gt;&lt;wsp:rsid wsp:val=&quot;3A490415&quot;/&gt;&lt;wsp:rsid wsp:val=&quot;3A5A2135&quot;/&gt;&lt;wsp:rsid wsp:val=&quot;3A5B3665&quot;/&gt;&lt;wsp:rsid wsp:val=&quot;3A681935&quot;/&gt;&lt;wsp:rsid wsp:val=&quot;3A716F6E&quot;/&gt;&lt;wsp:rsid wsp:val=&quot;3A75229E&quot;/&gt;&lt;wsp:rsid wsp:val=&quot;3AB243CB&quot;/&gt;&lt;wsp:rsid wsp:val=&quot;3ABC39C2&quot;/&gt;&lt;wsp:rsid wsp:val=&quot;3AC909E9&quot;/&gt;&lt;wsp:rsid wsp:val=&quot;3ACC109A&quot;/&gt;&lt;wsp:rsid wsp:val=&quot;3AD06918&quot;/&gt;&lt;wsp:rsid wsp:val=&quot;3AEC2531&quot;/&gt;&lt;wsp:rsid wsp:val=&quot;3AFC47BB&quot;/&gt;&lt;wsp:rsid wsp:val=&quot;3B2A166C&quot;/&gt;&lt;wsp:rsid wsp:val=&quot;3B345461&quot;/&gt;&lt;wsp:rsid wsp:val=&quot;3B3945C7&quot;/&gt;&lt;wsp:rsid wsp:val=&quot;3B464E12&quot;/&gt;&lt;wsp:rsid wsp:val=&quot;3B51797C&quot;/&gt;&lt;wsp:rsid wsp:val=&quot;3B5C7BC0&quot;/&gt;&lt;wsp:rsid wsp:val=&quot;3B60644E&quot;/&gt;&lt;wsp:rsid wsp:val=&quot;3B66750C&quot;/&gt;&lt;wsp:rsid wsp:val=&quot;3B7D5463&quot;/&gt;&lt;wsp:rsid wsp:val=&quot;3B8359A0&quot;/&gt;&lt;wsp:rsid wsp:val=&quot;3B897493&quot;/&gt;&lt;wsp:rsid wsp:val=&quot;3BA216D2&quot;/&gt;&lt;wsp:rsid wsp:val=&quot;3BAE1370&quot;/&gt;&lt;wsp:rsid wsp:val=&quot;3BBC0291&quot;/&gt;&lt;wsp:rsid wsp:val=&quot;3BCD3456&quot;/&gt;&lt;wsp:rsid wsp:val=&quot;3BD501C9&quot;/&gt;&lt;wsp:rsid wsp:val=&quot;3BE0247D&quot;/&gt;&lt;wsp:rsid wsp:val=&quot;3BE769BC&quot;/&gt;&lt;wsp:rsid wsp:val=&quot;3BEB3217&quot;/&gt;&lt;wsp:rsid wsp:val=&quot;3BF73B0A&quot;/&gt;&lt;wsp:rsid wsp:val=&quot;3BFD3A38&quot;/&gt;&lt;wsp:rsid wsp:val=&quot;3C185764&quot;/&gt;&lt;wsp:rsid wsp:val=&quot;3C1C7184&quot;/&gt;&lt;wsp:rsid wsp:val=&quot;3C1D4C47&quot;/&gt;&lt;wsp:rsid wsp:val=&quot;3C293519&quot;/&gt;&lt;wsp:rsid wsp:val=&quot;3C2D3F94&quot;/&gt;&lt;wsp:rsid wsp:val=&quot;3C3218A6&quot;/&gt;&lt;wsp:rsid wsp:val=&quot;3C450FF4&quot;/&gt;&lt;wsp:rsid wsp:val=&quot;3C5C2A95&quot;/&gt;&lt;wsp:rsid wsp:val=&quot;3C7C0B2F&quot;/&gt;&lt;wsp:rsid wsp:val=&quot;3CBB248A&quot;/&gt;&lt;wsp:rsid wsp:val=&quot;3CCD40DC&quot;/&gt;&lt;wsp:rsid wsp:val=&quot;3CED54C5&quot;/&gt;&lt;wsp:rsid wsp:val=&quot;3CFC4D4C&quot;/&gt;&lt;wsp:rsid wsp:val=&quot;3D185EBE&quot;/&gt;&lt;wsp:rsid wsp:val=&quot;3D2C7A09&quot;/&gt;&lt;wsp:rsid wsp:val=&quot;3D36020E&quot;/&gt;&lt;wsp:rsid wsp:val=&quot;3D3C77C6&quot;/&gt;&lt;wsp:rsid wsp:val=&quot;3D421D50&quot;/&gt;&lt;wsp:rsid wsp:val=&quot;3D5E022D&quot;/&gt;&lt;wsp:rsid wsp:val=&quot;3D6E6E62&quot;/&gt;&lt;wsp:rsid wsp:val=&quot;3D744BE4&quot;/&gt;&lt;wsp:rsid wsp:val=&quot;3D9961CA&quot;/&gt;&lt;wsp:rsid wsp:val=&quot;3DDF5176&quot;/&gt;&lt;wsp:rsid wsp:val=&quot;3DE12ABB&quot;/&gt;&lt;wsp:rsid wsp:val=&quot;3DE731D2&quot;/&gt;&lt;wsp:rsid wsp:val=&quot;3DF67B40&quot;/&gt;&lt;wsp:rsid wsp:val=&quot;3DF8056E&quot;/&gt;&lt;wsp:rsid wsp:val=&quot;3DF83189&quot;/&gt;&lt;wsp:rsid wsp:val=&quot;3E1E4B98&quot;/&gt;&lt;wsp:rsid wsp:val=&quot;3E3923F7&quot;/&gt;&lt;wsp:rsid wsp:val=&quot;3E603982&quot;/&gt;&lt;wsp:rsid wsp:val=&quot;3E650A50&quot;/&gt;&lt;wsp:rsid wsp:val=&quot;3E6A5A35&quot;/&gt;&lt;wsp:rsid wsp:val=&quot;3E805805&quot;/&gt;&lt;wsp:rsid wsp:val=&quot;3E910130&quot;/&gt;&lt;wsp:rsid wsp:val=&quot;3E940E36&quot;/&gt;&lt;wsp:rsid wsp:val=&quot;3EB76710&quot;/&gt;&lt;wsp:rsid wsp:val=&quot;3EC43219&quot;/&gt;&lt;wsp:rsid wsp:val=&quot;3EC501D9&quot;/&gt;&lt;wsp:rsid wsp:val=&quot;3EC834A5&quot;/&gt;&lt;wsp:rsid wsp:val=&quot;3ED52563&quot;/&gt;&lt;wsp:rsid wsp:val=&quot;3EDA2743&quot;/&gt;&lt;wsp:rsid wsp:val=&quot;3EE57A99&quot;/&gt;&lt;wsp:rsid wsp:val=&quot;3EEE2410&quot;/&gt;&lt;wsp:rsid wsp:val=&quot;3EF945C9&quot;/&gt;&lt;wsp:rsid wsp:val=&quot;3F227250&quot;/&gt;&lt;wsp:rsid wsp:val=&quot;3F240081&quot;/&gt;&lt;wsp:rsid wsp:val=&quot;3F496C6F&quot;/&gt;&lt;wsp:rsid wsp:val=&quot;3F60615E&quot;/&gt;&lt;wsp:rsid wsp:val=&quot;3F784BB7&quot;/&gt;&lt;wsp:rsid wsp:val=&quot;3F7A31C3&quot;/&gt;&lt;wsp:rsid wsp:val=&quot;3FA37C20&quot;/&gt;&lt;wsp:rsid wsp:val=&quot;3FC2130B&quot;/&gt;&lt;wsp:rsid wsp:val=&quot;3FC84407&quot;/&gt;&lt;wsp:rsid wsp:val=&quot;3FE96B44&quot;/&gt;&lt;wsp:rsid wsp:val=&quot;3FFB5B08&quot;/&gt;&lt;wsp:rsid wsp:val=&quot;400329DE&quot;/&gt;&lt;wsp:rsid wsp:val=&quot;402B29C8&quot;/&gt;&lt;wsp:rsid wsp:val=&quot;405A5447&quot;/&gt;&lt;wsp:rsid wsp:val=&quot;4071035E&quot;/&gt;&lt;wsp:rsid wsp:val=&quot;40742221&quot;/&gt;&lt;wsp:rsid wsp:val=&quot;407838E3&quot;/&gt;&lt;wsp:rsid wsp:val=&quot;407A3CA8&quot;/&gt;&lt;wsp:rsid wsp:val=&quot;408524BC&quot;/&gt;&lt;wsp:rsid wsp:val=&quot;40991432&quot;/&gt;&lt;wsp:rsid wsp:val=&quot;409A0D82&quot;/&gt;&lt;wsp:rsid wsp:val=&quot;40BC358D&quot;/&gt;&lt;wsp:rsid wsp:val=&quot;40BD56D3&quot;/&gt;&lt;wsp:rsid wsp:val=&quot;40CE5D59&quot;/&gt;&lt;wsp:rsid wsp:val=&quot;4142109D&quot;/&gt;&lt;wsp:rsid wsp:val=&quot;416D0004&quot;/&gt;&lt;wsp:rsid wsp:val=&quot;416F1C1A&quot;/&gt;&lt;wsp:rsid wsp:val=&quot;417A3701&quot;/&gt;&lt;wsp:rsid wsp:val=&quot;41A6475A&quot;/&gt;&lt;wsp:rsid wsp:val=&quot;41C95C9C&quot;/&gt;&lt;wsp:rsid wsp:val=&quot;41CE3674&quot;/&gt;&lt;wsp:rsid wsp:val=&quot;41D44A7E&quot;/&gt;&lt;wsp:rsid wsp:val=&quot;41DD7D8B&quot;/&gt;&lt;wsp:rsid wsp:val=&quot;41FB13B4&quot;/&gt;&lt;wsp:rsid wsp:val=&quot;421E7BCF&quot;/&gt;&lt;wsp:rsid wsp:val=&quot;42242D23&quot;/&gt;&lt;wsp:rsid wsp:val=&quot;424213C1&quot;/&gt;&lt;wsp:rsid wsp:val=&quot;42462AC1&quot;/&gt;&lt;wsp:rsid wsp:val=&quot;426C7481&quot;/&gt;&lt;wsp:rsid wsp:val=&quot;427F687F&quot;/&gt;&lt;wsp:rsid wsp:val=&quot;429118E9&quot;/&gt;&lt;wsp:rsid wsp:val=&quot;42987E61&quot;/&gt;&lt;wsp:rsid wsp:val=&quot;42C045E9&quot;/&gt;&lt;wsp:rsid wsp:val=&quot;42CE3BAF&quot;/&gt;&lt;wsp:rsid wsp:val=&quot;42ED61EA&quot;/&gt;&lt;wsp:rsid wsp:val=&quot;43215A8B&quot;/&gt;&lt;wsp:rsid wsp:val=&quot;43254E37&quot;/&gt;&lt;wsp:rsid wsp:val=&quot;433E5CF3&quot;/&gt;&lt;wsp:rsid wsp:val=&quot;434368A2&quot;/&gt;&lt;wsp:rsid wsp:val=&quot;43610493&quot;/&gt;&lt;wsp:rsid wsp:val=&quot;436E57B2&quot;/&gt;&lt;wsp:rsid wsp:val=&quot;43867C63&quot;/&gt;&lt;wsp:rsid wsp:val=&quot;43957C89&quot;/&gt;&lt;wsp:rsid wsp:val=&quot;43990708&quot;/&gt;&lt;wsp:rsid wsp:val=&quot;43A21D81&quot;/&gt;&lt;wsp:rsid wsp:val=&quot;43B0429F&quot;/&gt;&lt;wsp:rsid wsp:val=&quot;43B119C2&quot;/&gt;&lt;wsp:rsid wsp:val=&quot;43CE2B84&quot;/&gt;&lt;wsp:rsid wsp:val=&quot;43E223AC&quot;/&gt;&lt;wsp:rsid wsp:val=&quot;43E91CC5&quot;/&gt;&lt;wsp:rsid wsp:val=&quot;44153657&quot;/&gt;&lt;wsp:rsid wsp:val=&quot;44166129&quot;/&gt;&lt;wsp:rsid wsp:val=&quot;441960B0&quot;/&gt;&lt;wsp:rsid wsp:val=&quot;441F61F5&quot;/&gt;&lt;wsp:rsid wsp:val=&quot;443800D2&quot;/&gt;&lt;wsp:rsid wsp:val=&quot;443A74DF&quot;/&gt;&lt;wsp:rsid wsp:val=&quot;44580C65&quot;/&gt;&lt;wsp:rsid wsp:val=&quot;445843C4&quot;/&gt;&lt;wsp:rsid wsp:val=&quot;449666E2&quot;/&gt;&lt;wsp:rsid wsp:val=&quot;449F0E14&quot;/&gt;&lt;wsp:rsid wsp:val=&quot;44A31A4D&quot;/&gt;&lt;wsp:rsid wsp:val=&quot;44A6157C&quot;/&gt;&lt;wsp:rsid wsp:val=&quot;44FB24E3&quot;/&gt;&lt;wsp:rsid wsp:val=&quot;450B6611&quot;/&gt;&lt;wsp:rsid wsp:val=&quot;45184E94&quot;/&gt;&lt;wsp:rsid wsp:val=&quot;45254F66&quot;/&gt;&lt;wsp:rsid wsp:val=&quot;45343181&quot;/&gt;&lt;wsp:rsid wsp:val=&quot;453D4BDF&quot;/&gt;&lt;wsp:rsid wsp:val=&quot;454047F1&quot;/&gt;&lt;wsp:rsid wsp:val=&quot;454D0722&quot;/&gt;&lt;wsp:rsid wsp:val=&quot;455B0BB7&quot;/&gt;&lt;wsp:rsid wsp:val=&quot;45680967&quot;/&gt;&lt;wsp:rsid wsp:val=&quot;456D2660&quot;/&gt;&lt;wsp:rsid wsp:val=&quot;458C097E&quot;/&gt;&lt;wsp:rsid wsp:val=&quot;459434B3&quot;/&gt;&lt;wsp:rsid wsp:val=&quot;459C77A1&quot;/&gt;&lt;wsp:rsid wsp:val=&quot;45CC6D14&quot;/&gt;&lt;wsp:rsid wsp:val=&quot;45CE4622&quot;/&gt;&lt;wsp:rsid wsp:val=&quot;45CE4DDE&quot;/&gt;&lt;wsp:rsid wsp:val=&quot;45D622E9&quot;/&gt;&lt;wsp:rsid wsp:val=&quot;45E87398&quot;/&gt;&lt;wsp:rsid wsp:val=&quot;45F01901&quot;/&gt;&lt;wsp:rsid wsp:val=&quot;46014BE5&quot;/&gt;&lt;wsp:rsid wsp:val=&quot;460B1ACE&quot;/&gt;&lt;wsp:rsid wsp:val=&quot;460D52BC&quot;/&gt;&lt;wsp:rsid wsp:val=&quot;461350B5&quot;/&gt;&lt;wsp:rsid wsp:val=&quot;46150300&quot;/&gt;&lt;wsp:rsid wsp:val=&quot;461A05D0&quot;/&gt;&lt;wsp:rsid wsp:val=&quot;461B45F1&quot;/&gt;&lt;wsp:rsid wsp:val=&quot;462862F1&quot;/&gt;&lt;wsp:rsid wsp:val=&quot;4637664F&quot;/&gt;&lt;wsp:rsid wsp:val=&quot;464013B8&quot;/&gt;&lt;wsp:rsid wsp:val=&quot;46455C9A&quot;/&gt;&lt;wsp:rsid wsp:val=&quot;46480F7A&quot;/&gt;&lt;wsp:rsid wsp:val=&quot;465850E4&quot;/&gt;&lt;wsp:rsid wsp:val=&quot;465D011D&quot;/&gt;&lt;wsp:rsid wsp:val=&quot;468A7CA4&quot;/&gt;&lt;wsp:rsid wsp:val=&quot;46930E02&quot;/&gt;&lt;wsp:rsid wsp:val=&quot;469D7C62&quot;/&gt;&lt;wsp:rsid wsp:val=&quot;46B240D7&quot;/&gt;&lt;wsp:rsid wsp:val=&quot;46B3261E&quot;/&gt;&lt;wsp:rsid wsp:val=&quot;46B32DBF&quot;/&gt;&lt;wsp:rsid wsp:val=&quot;46BF3847&quot;/&gt;&lt;wsp:rsid wsp:val=&quot;46CD6506&quot;/&gt;&lt;wsp:rsid wsp:val=&quot;46D97588&quot;/&gt;&lt;wsp:rsid wsp:val=&quot;46DD158D&quot;/&gt;&lt;wsp:rsid wsp:val=&quot;46E146B1&quot;/&gt;&lt;wsp:rsid wsp:val=&quot;470025C9&quot;/&gt;&lt;wsp:rsid wsp:val=&quot;47161C73&quot;/&gt;&lt;wsp:rsid wsp:val=&quot;47554B6A&quot;/&gt;&lt;wsp:rsid wsp:val=&quot;47673CD0&quot;/&gt;&lt;wsp:rsid wsp:val=&quot;47775510&quot;/&gt;&lt;wsp:rsid wsp:val=&quot;47836AD2&quot;/&gt;&lt;wsp:rsid wsp:val=&quot;47845432&quot;/&gt;&lt;wsp:rsid wsp:val=&quot;47942549&quot;/&gt;&lt;wsp:rsid wsp:val=&quot;47984F1D&quot;/&gt;&lt;wsp:rsid wsp:val=&quot;479D47A4&quot;/&gt;&lt;wsp:rsid wsp:val=&quot;47BA11C8&quot;/&gt;&lt;wsp:rsid wsp:val=&quot;47C34BC5&quot;/&gt;&lt;wsp:rsid wsp:val=&quot;47C91C44&quot;/&gt;&lt;wsp:rsid wsp:val=&quot;47D22F63&quot;/&gt;&lt;wsp:rsid wsp:val=&quot;47D80D64&quot;/&gt;&lt;wsp:rsid wsp:val=&quot;47DE6567&quot;/&gt;&lt;wsp:rsid wsp:val=&quot;47E44FD9&quot;/&gt;&lt;wsp:rsid wsp:val=&quot;47ED542E&quot;/&gt;&lt;wsp:rsid wsp:val=&quot;47FD706E&quot;/&gt;&lt;wsp:rsid wsp:val=&quot;480A7720&quot;/&gt;&lt;wsp:rsid wsp:val=&quot;480F208D&quot;/&gt;&lt;wsp:rsid wsp:val=&quot;48195B19&quot;/&gt;&lt;wsp:rsid wsp:val=&quot;48310872&quot;/&gt;&lt;wsp:rsid wsp:val=&quot;483B59E7&quot;/&gt;&lt;wsp:rsid wsp:val=&quot;483D030D&quot;/&gt;&lt;wsp:rsid wsp:val=&quot;484C4B76&quot;/&gt;&lt;wsp:rsid wsp:val=&quot;484F3160&quot;/&gt;&lt;wsp:rsid wsp:val=&quot;485028B5&quot;/&gt;&lt;wsp:rsid wsp:val=&quot;486628D9&quot;/&gt;&lt;wsp:rsid wsp:val=&quot;488376AE&quot;/&gt;&lt;wsp:rsid wsp:val=&quot;488745D6&quot;/&gt;&lt;wsp:rsid wsp:val=&quot;489854D4&quot;/&gt;&lt;wsp:rsid wsp:val=&quot;489B46AC&quot;/&gt;&lt;wsp:rsid wsp:val=&quot;48AE70C2&quot;/&gt;&lt;wsp:rsid wsp:val=&quot;48CA4B13&quot;/&gt;&lt;wsp:rsid wsp:val=&quot;48CF0B27&quot;/&gt;&lt;wsp:rsid wsp:val=&quot;48D02151&quot;/&gt;&lt;wsp:rsid wsp:val=&quot;48EE4782&quot;/&gt;&lt;wsp:rsid wsp:val=&quot;48F80AAD&quot;/&gt;&lt;wsp:rsid wsp:val=&quot;491647A6&quot;/&gt;&lt;wsp:rsid wsp:val=&quot;493B00A6&quot;/&gt;&lt;wsp:rsid wsp:val=&quot;495E6963&quot;/&gt;&lt;wsp:rsid wsp:val=&quot;49685583&quot;/&gt;&lt;wsp:rsid wsp:val=&quot;49830130&quot;/&gt;&lt;wsp:rsid wsp:val=&quot;498B3F45&quot;/&gt;&lt;wsp:rsid wsp:val=&quot;49915525&quot;/&gt;&lt;wsp:rsid wsp:val=&quot;49A63A81&quot;/&gt;&lt;wsp:rsid wsp:val=&quot;49D02B11&quot;/&gt;&lt;wsp:rsid wsp:val=&quot;4A1D14E5&quot;/&gt;&lt;wsp:rsid wsp:val=&quot;4A2710F5&quot;/&gt;&lt;wsp:rsid wsp:val=&quot;4A2B1B40&quot;/&gt;&lt;wsp:rsid wsp:val=&quot;4A2F55D8&quot;/&gt;&lt;wsp:rsid wsp:val=&quot;4A343D07&quot;/&gt;&lt;wsp:rsid wsp:val=&quot;4A49269D&quot;/&gt;&lt;wsp:rsid wsp:val=&quot;4A61398D&quot;/&gt;&lt;wsp:rsid wsp:val=&quot;4A65209E&quot;/&gt;&lt;wsp:rsid wsp:val=&quot;4A6D7240&quot;/&gt;&lt;wsp:rsid wsp:val=&quot;4AA475C2&quot;/&gt;&lt;wsp:rsid wsp:val=&quot;4AAF1A8D&quot;/&gt;&lt;wsp:rsid wsp:val=&quot;4ABB29AF&quot;/&gt;&lt;wsp:rsid wsp:val=&quot;4ADD5EA2&quot;/&gt;&lt;wsp:rsid wsp:val=&quot;4AE17548&quot;/&gt;&lt;wsp:rsid wsp:val=&quot;4AE310ED&quot;/&gt;&lt;wsp:rsid wsp:val=&quot;4AF93DB8&quot;/&gt;&lt;wsp:rsid wsp:val=&quot;4AFF41FF&quot;/&gt;&lt;wsp:rsid wsp:val=&quot;4B06489E&quot;/&gt;&lt;wsp:rsid wsp:val=&quot;4B210A5A&quot;/&gt;&lt;wsp:rsid wsp:val=&quot;4B304C9D&quot;/&gt;&lt;wsp:rsid wsp:val=&quot;4B3C54DF&quot;/&gt;&lt;wsp:rsid wsp:val=&quot;4B4E0D32&quot;/&gt;&lt;wsp:rsid wsp:val=&quot;4B4E3379&quot;/&gt;&lt;wsp:rsid wsp:val=&quot;4B503157&quot;/&gt;&lt;wsp:rsid wsp:val=&quot;4B525625&quot;/&gt;&lt;wsp:rsid wsp:val=&quot;4B5A0B51&quot;/&gt;&lt;wsp:rsid wsp:val=&quot;4B6D159B&quot;/&gt;&lt;wsp:rsid wsp:val=&quot;4B9A720B&quot;/&gt;&lt;wsp:rsid wsp:val=&quot;4BA62EC4&quot;/&gt;&lt;wsp:rsid wsp:val=&quot;4BAB4792&quot;/&gt;&lt;wsp:rsid wsp:val=&quot;4BBB1C47&quot;/&gt;&lt;wsp:rsid wsp:val=&quot;4BC07203&quot;/&gt;&lt;wsp:rsid wsp:val=&quot;4BDB010E&quot;/&gt;&lt;wsp:rsid wsp:val=&quot;4BF7650B&quot;/&gt;&lt;wsp:rsid wsp:val=&quot;4BFD5492&quot;/&gt;&lt;wsp:rsid wsp:val=&quot;4C097DAA&quot;/&gt;&lt;wsp:rsid wsp:val=&quot;4C0C41DC&quot;/&gt;&lt;wsp:rsid wsp:val=&quot;4C0D3450&quot;/&gt;&lt;wsp:rsid wsp:val=&quot;4C0E3991&quot;/&gt;&lt;wsp:rsid wsp:val=&quot;4C2E3730&quot;/&gt;&lt;wsp:rsid wsp:val=&quot;4C34693B&quot;/&gt;&lt;wsp:rsid wsp:val=&quot;4C472BC6&quot;/&gt;&lt;wsp:rsid wsp:val=&quot;4C4E645E&quot;/&gt;&lt;wsp:rsid wsp:val=&quot;4C866457&quot;/&gt;&lt;wsp:rsid wsp:val=&quot;4C902066&quot;/&gt;&lt;wsp:rsid wsp:val=&quot;4C9959F1&quot;/&gt;&lt;wsp:rsid wsp:val=&quot;4C9F197E&quot;/&gt;&lt;wsp:rsid wsp:val=&quot;4CD86B34&quot;/&gt;&lt;wsp:rsid wsp:val=&quot;4CE448A5&quot;/&gt;&lt;wsp:rsid wsp:val=&quot;4D0F0339&quot;/&gt;&lt;wsp:rsid wsp:val=&quot;4D1428DC&quot;/&gt;&lt;wsp:rsid wsp:val=&quot;4D1A6503&quot;/&gt;&lt;wsp:rsid wsp:val=&quot;4D1A68DC&quot;/&gt;&lt;wsp:rsid wsp:val=&quot;4D2200D4&quot;/&gt;&lt;wsp:rsid wsp:val=&quot;4D24571E&quot;/&gt;&lt;wsp:rsid wsp:val=&quot;4D356CC0&quot;/&gt;&lt;wsp:rsid wsp:val=&quot;4D3B4910&quot;/&gt;&lt;wsp:rsid wsp:val=&quot;4D4D676D&quot;/&gt;&lt;wsp:rsid wsp:val=&quot;4D5232C0&quot;/&gt;&lt;wsp:rsid wsp:val=&quot;4D5F2E34&quot;/&gt;&lt;wsp:rsid wsp:val=&quot;4D830AAB&quot;/&gt;&lt;wsp:rsid wsp:val=&quot;4D8B57C2&quot;/&gt;&lt;wsp:rsid wsp:val=&quot;4DB2634E&quot;/&gt;&lt;wsp:rsid wsp:val=&quot;4DC42673&quot;/&gt;&lt;wsp:rsid wsp:val=&quot;4DC91809&quot;/&gt;&lt;wsp:rsid wsp:val=&quot;4DCE4C48&quot;/&gt;&lt;wsp:rsid wsp:val=&quot;4E172219&quot;/&gt;&lt;wsp:rsid wsp:val=&quot;4E2D5FD0&quot;/&gt;&lt;wsp:rsid wsp:val=&quot;4E376AA6&quot;/&gt;&lt;wsp:rsid wsp:val=&quot;4E6D28DE&quot;/&gt;&lt;wsp:rsid wsp:val=&quot;4E725F95&quot;/&gt;&lt;wsp:rsid wsp:val=&quot;4E952A6D&quot;/&gt;&lt;wsp:rsid wsp:val=&quot;4EBC24DC&quot;/&gt;&lt;wsp:rsid wsp:val=&quot;4EC727FB&quot;/&gt;&lt;wsp:rsid wsp:val=&quot;4ED153B6&quot;/&gt;&lt;wsp:rsid wsp:val=&quot;4EE315D3&quot;/&gt;&lt;wsp:rsid wsp:val=&quot;4EEF0183&quot;/&gt;&lt;wsp:rsid wsp:val=&quot;4F183D2D&quot;/&gt;&lt;wsp:rsid wsp:val=&quot;4F285056&quot;/&gt;&lt;wsp:rsid wsp:val=&quot;4F292352&quot;/&gt;&lt;wsp:rsid wsp:val=&quot;4F2F7861&quot;/&gt;&lt;wsp:rsid wsp:val=&quot;4F373493&quot;/&gt;&lt;wsp:rsid wsp:val=&quot;4F38181C&quot;/&gt;&lt;wsp:rsid wsp:val=&quot;4F3949A0&quot;/&gt;&lt;wsp:rsid wsp:val=&quot;4F4B3FCB&quot;/&gt;&lt;wsp:rsid wsp:val=&quot;4F7641CB&quot;/&gt;&lt;wsp:rsid wsp:val=&quot;4F980621&quot;/&gt;&lt;wsp:rsid wsp:val=&quot;4FA21FF7&quot;/&gt;&lt;wsp:rsid wsp:val=&quot;4FA63236&quot;/&gt;&lt;wsp:rsid wsp:val=&quot;4FB475BE&quot;/&gt;&lt;wsp:rsid wsp:val=&quot;4FC6742B&quot;/&gt;&lt;wsp:rsid wsp:val=&quot;4FD104BB&quot;/&gt;&lt;wsp:rsid wsp:val=&quot;4FD234E9&quot;/&gt;&lt;wsp:rsid wsp:val=&quot;4FD40742&quot;/&gt;&lt;wsp:rsid wsp:val=&quot;4FE50043&quot;/&gt;&lt;wsp:rsid wsp:val=&quot;4FEF5704&quot;/&gt;&lt;wsp:rsid wsp:val=&quot;4FF91F03&quot;/&gt;&lt;wsp:rsid wsp:val=&quot;50013DA4&quot;/&gt;&lt;wsp:rsid wsp:val=&quot;50093956&quot;/&gt;&lt;wsp:rsid wsp:val=&quot;5043358A&quot;/&gt;&lt;wsp:rsid wsp:val=&quot;50451780&quot;/&gt;&lt;wsp:rsid wsp:val=&quot;504940C6&quot;/&gt;&lt;wsp:rsid wsp:val=&quot;508D1E5F&quot;/&gt;&lt;wsp:rsid wsp:val=&quot;50930B8E&quot;/&gt;&lt;wsp:rsid wsp:val=&quot;50D80FEA&quot;/&gt;&lt;wsp:rsid wsp:val=&quot;50DB2E2A&quot;/&gt;&lt;wsp:rsid wsp:val=&quot;50DC0503&quot;/&gt;&lt;wsp:rsid wsp:val=&quot;51093223&quot;/&gt;&lt;wsp:rsid wsp:val=&quot;5119254B&quot;/&gt;&lt;wsp:rsid wsp:val=&quot;51202B27&quot;/&gt;&lt;wsp:rsid wsp:val=&quot;512910E0&quot;/&gt;&lt;wsp:rsid wsp:val=&quot;514D305D&quot;/&gt;&lt;wsp:rsid wsp:val=&quot;5155338C&quot;/&gt;&lt;wsp:rsid wsp:val=&quot;515F4692&quot;/&gt;&lt;wsp:rsid wsp:val=&quot;51730639&quot;/&gt;&lt;wsp:rsid wsp:val=&quot;51927724&quot;/&gt;&lt;wsp:rsid wsp:val=&quot;51943E9A&quot;/&gt;&lt;wsp:rsid wsp:val=&quot;51B53338&quot;/&gt;&lt;wsp:rsid wsp:val=&quot;51B93F5E&quot;/&gt;&lt;wsp:rsid wsp:val=&quot;51DA7B66&quot;/&gt;&lt;wsp:rsid wsp:val=&quot;51DB400E&quot;/&gt;&lt;wsp:rsid wsp:val=&quot;51E40313&quot;/&gt;&lt;wsp:rsid wsp:val=&quot;51FA78BC&quot;/&gt;&lt;wsp:rsid wsp:val=&quot;521D0A3A&quot;/&gt;&lt;wsp:rsid wsp:val=&quot;522429CD&quot;/&gt;&lt;wsp:rsid wsp:val=&quot;52242CD1&quot;/&gt;&lt;wsp:rsid wsp:val=&quot;522E453F&quot;/&gt;&lt;wsp:rsid wsp:val=&quot;522F07D0&quot;/&gt;&lt;wsp:rsid wsp:val=&quot;52340303&quot;/&gt;&lt;wsp:rsid wsp:val=&quot;523B2360&quot;/&gt;&lt;wsp:rsid wsp:val=&quot;524262DF&quot;/&gt;&lt;wsp:rsid wsp:val=&quot;52484CF2&quot;/&gt;&lt;wsp:rsid wsp:val=&quot;525E44AB&quot;/&gt;&lt;wsp:rsid wsp:val=&quot;526B7531&quot;/&gt;&lt;wsp:rsid wsp:val=&quot;526D1C0F&quot;/&gt;&lt;wsp:rsid wsp:val=&quot;527266B6&quot;/&gt;&lt;wsp:rsid wsp:val=&quot;528C5DC6&quot;/&gt;&lt;wsp:rsid wsp:val=&quot;52957388&quot;/&gt;&lt;wsp:rsid wsp:val=&quot;52A74C8D&quot;/&gt;&lt;wsp:rsid wsp:val=&quot;52B64749&quot;/&gt;&lt;wsp:rsid wsp:val=&quot;52BC7376&quot;/&gt;&lt;wsp:rsid wsp:val=&quot;52BF0988&quot;/&gt;&lt;wsp:rsid wsp:val=&quot;52CA704F&quot;/&gt;&lt;wsp:rsid wsp:val=&quot;52CE25E4&quot;/&gt;&lt;wsp:rsid wsp:val=&quot;52DE6EF2&quot;/&gt;&lt;wsp:rsid wsp:val=&quot;52E111C6&quot;/&gt;&lt;wsp:rsid wsp:val=&quot;52E92E38&quot;/&gt;&lt;wsp:rsid wsp:val=&quot;52EC3549&quot;/&gt;&lt;wsp:rsid wsp:val=&quot;52F56BC4&quot;/&gt;&lt;wsp:rsid wsp:val=&quot;52FB3780&quot;/&gt;&lt;wsp:rsid wsp:val=&quot;531B38B2&quot;/&gt;&lt;wsp:rsid wsp:val=&quot;53230086&quot;/&gt;&lt;wsp:rsid wsp:val=&quot;53405FED&quot;/&gt;&lt;wsp:rsid wsp:val=&quot;53471DB3&quot;/&gt;&lt;wsp:rsid wsp:val=&quot;535C4FF5&quot;/&gt;&lt;wsp:rsid wsp:val=&quot;53734919&quot;/&gt;&lt;wsp:rsid wsp:val=&quot;537F1FBD&quot;/&gt;&lt;wsp:rsid wsp:val=&quot;537F6902&quot;/&gt;&lt;wsp:rsid wsp:val=&quot;53A305F5&quot;/&gt;&lt;wsp:rsid wsp:val=&quot;53C534B6&quot;/&gt;&lt;wsp:rsid wsp:val=&quot;53C56008&quot;/&gt;&lt;wsp:rsid wsp:val=&quot;53D5394D&quot;/&gt;&lt;wsp:rsid wsp:val=&quot;53DB15FF&quot;/&gt;&lt;wsp:rsid wsp:val=&quot;53DD21D8&quot;/&gt;&lt;wsp:rsid wsp:val=&quot;53E635BE&quot;/&gt;&lt;wsp:rsid wsp:val=&quot;540D3B0F&quot;/&gt;&lt;wsp:rsid wsp:val=&quot;540F45AB&quot;/&gt;&lt;wsp:rsid wsp:val=&quot;54157AD3&quot;/&gt;&lt;wsp:rsid wsp:val=&quot;542115F2&quot;/&gt;&lt;wsp:rsid wsp:val=&quot;542D5AF1&quot;/&gt;&lt;wsp:rsid wsp:val=&quot;54751B4D&quot;/&gt;&lt;wsp:rsid wsp:val=&quot;549E0E13&quot;/&gt;&lt;wsp:rsid wsp:val=&quot;54BC7E82&quot;/&gt;&lt;wsp:rsid wsp:val=&quot;54E51B71&quot;/&gt;&lt;wsp:rsid wsp:val=&quot;54F22CF7&quot;/&gt;&lt;wsp:rsid wsp:val=&quot;55046CBD&quot;/&gt;&lt;wsp:rsid wsp:val=&quot;552778F3&quot;/&gt;&lt;wsp:rsid wsp:val=&quot;552E3A6F&quot;/&gt;&lt;wsp:rsid wsp:val=&quot;55494405&quot;/&gt;&lt;wsp:rsid wsp:val=&quot;554A01D6&quot;/&gt;&lt;wsp:rsid wsp:val=&quot;554D673E&quot;/&gt;&lt;wsp:rsid wsp:val=&quot;55506ABF&quot;/&gt;&lt;wsp:rsid wsp:val=&quot;556F2227&quot;/&gt;&lt;wsp:rsid wsp:val=&quot;558A6A5A&quot;/&gt;&lt;wsp:rsid wsp:val=&quot;55A767A4&quot;/&gt;&lt;wsp:rsid wsp:val=&quot;55B039A6&quot;/&gt;&lt;wsp:rsid wsp:val=&quot;55C52D7F&quot;/&gt;&lt;wsp:rsid wsp:val=&quot;55CF7D50&quot;/&gt;&lt;wsp:rsid wsp:val=&quot;55D1447A&quot;/&gt;&lt;wsp:rsid wsp:val=&quot;55F96F49&quot;/&gt;&lt;wsp:rsid wsp:val=&quot;56336510&quot;/&gt;&lt;wsp:rsid wsp:val=&quot;5641017A&quot;/&gt;&lt;wsp:rsid wsp:val=&quot;565A2562&quot;/&gt;&lt;wsp:rsid wsp:val=&quot;56626DA0&quot;/&gt;&lt;wsp:rsid wsp:val=&quot;566E755F&quot;/&gt;&lt;wsp:rsid wsp:val=&quot;5674682D&quot;/&gt;&lt;wsp:rsid wsp:val=&quot;56850596&quot;/&gt;&lt;wsp:rsid wsp:val=&quot;56863B0A&quot;/&gt;&lt;wsp:rsid wsp:val=&quot;568C03FF&quot;/&gt;&lt;wsp:rsid wsp:val=&quot;568E7BFA&quot;/&gt;&lt;wsp:rsid wsp:val=&quot;56915BD9&quot;/&gt;&lt;wsp:rsid wsp:val=&quot;56952B2F&quot;/&gt;&lt;wsp:rsid wsp:val=&quot;56AB5217&quot;/&gt;&lt;wsp:rsid wsp:val=&quot;56AE33AE&quot;/&gt;&lt;wsp:rsid wsp:val=&quot;56DC41CD&quot;/&gt;&lt;wsp:rsid wsp:val=&quot;56ED1671&quot;/&gt;&lt;wsp:rsid wsp:val=&quot;5700493D&quot;/&gt;&lt;wsp:rsid wsp:val=&quot;57082744&quot;/&gt;&lt;wsp:rsid wsp:val=&quot;57202AE1&quot;/&gt;&lt;wsp:rsid wsp:val=&quot;57237711&quot;/&gt;&lt;wsp:rsid wsp:val=&quot;575D1A1F&quot;/&gt;&lt;wsp:rsid wsp:val=&quot;576A3E9B&quot;/&gt;&lt;wsp:rsid wsp:val=&quot;57840993&quot;/&gt;&lt;wsp:rsid wsp:val=&quot;57896CBE&quot;/&gt;&lt;wsp:rsid wsp:val=&quot;579D76BA&quot;/&gt;&lt;wsp:rsid wsp:val=&quot;57AF7E83&quot;/&gt;&lt;wsp:rsid wsp:val=&quot;57B0119D&quot;/&gt;&lt;wsp:rsid wsp:val=&quot;57B41846&quot;/&gt;&lt;wsp:rsid wsp:val=&quot;57B65D96&quot;/&gt;&lt;wsp:rsid wsp:val=&quot;57E50589&quot;/&gt;&lt;wsp:rsid wsp:val=&quot;5807662A&quot;/&gt;&lt;wsp:rsid wsp:val=&quot;580B1F70&quot;/&gt;&lt;wsp:rsid wsp:val=&quot;58176456&quot;/&gt;&lt;wsp:rsid wsp:val=&quot;58203619&quot;/&gt;&lt;wsp:rsid wsp:val=&quot;58231B32&quot;/&gt;&lt;wsp:rsid wsp:val=&quot;582A10C5&quot;/&gt;&lt;wsp:rsid wsp:val=&quot;583B07A4&quot;/&gt;&lt;wsp:rsid wsp:val=&quot;58461287&quot;/&gt;&lt;wsp:rsid wsp:val=&quot;584B5184&quot;/&gt;&lt;wsp:rsid wsp:val=&quot;585025FB&quot;/&gt;&lt;wsp:rsid wsp:val=&quot;58524768&quot;/&gt;&lt;wsp:rsid wsp:val=&quot;586114B0&quot;/&gt;&lt;wsp:rsid wsp:val=&quot;58611C12&quot;/&gt;&lt;wsp:rsid wsp:val=&quot;58630757&quot;/&gt;&lt;wsp:rsid wsp:val=&quot;5889654D&quot;/&gt;&lt;wsp:rsid wsp:val=&quot;58933E25&quot;/&gt;&lt;wsp:rsid wsp:val=&quot;589D39AD&quot;/&gt;&lt;wsp:rsid wsp:val=&quot;58A0656C&quot;/&gt;&lt;wsp:rsid wsp:val=&quot;58A24064&quot;/&gt;&lt;wsp:rsid wsp:val=&quot;58A8347A&quot;/&gt;&lt;wsp:rsid wsp:val=&quot;58B41A0D&quot;/&gt;&lt;wsp:rsid wsp:val=&quot;58C03D80&quot;/&gt;&lt;wsp:rsid wsp:val=&quot;58C32088&quot;/&gt;&lt;wsp:rsid wsp:val=&quot;58C85492&quot;/&gt;&lt;wsp:rsid wsp:val=&quot;58CB4304&quot;/&gt;&lt;wsp:rsid wsp:val=&quot;58E14B45&quot;/&gt;&lt;wsp:rsid wsp:val=&quot;58F92AA7&quot;/&gt;&lt;wsp:rsid wsp:val=&quot;58F962E4&quot;/&gt;&lt;wsp:rsid wsp:val=&quot;58FE1CC1&quot;/&gt;&lt;wsp:rsid wsp:val=&quot;590D1C5B&quot;/&gt;&lt;wsp:rsid wsp:val=&quot;59316FAD&quot;/&gt;&lt;wsp:rsid wsp:val=&quot;59385407&quot;/&gt;&lt;wsp:rsid wsp:val=&quot;59421CC2&quot;/&gt;&lt;wsp:rsid wsp:val=&quot;59434FF7&quot;/&gt;&lt;wsp:rsid wsp:val=&quot;597077B8&quot;/&gt;&lt;wsp:rsid wsp:val=&quot;598E5905&quot;/&gt;&lt;wsp:rsid wsp:val=&quot;59981EC0&quot;/&gt;&lt;wsp:rsid wsp:val=&quot;59B3086A&quot;/&gt;&lt;wsp:rsid wsp:val=&quot;59B76AB9&quot;/&gt;&lt;wsp:rsid wsp:val=&quot;59B9022D&quot;/&gt;&lt;wsp:rsid wsp:val=&quot;59BF1EAD&quot;/&gt;&lt;wsp:rsid wsp:val=&quot;59D04F52&quot;/&gt;&lt;wsp:rsid wsp:val=&quot;59D41B4F&quot;/&gt;&lt;wsp:rsid wsp:val=&quot;59D86238&quot;/&gt;&lt;wsp:rsid wsp:val=&quot;59DD593E&quot;/&gt;&lt;wsp:rsid wsp:val=&quot;59F03559&quot;/&gt;&lt;wsp:rsid wsp:val=&quot;5A0A6EC1&quot;/&gt;&lt;wsp:rsid wsp:val=&quot;5A206511&quot;/&gt;&lt;wsp:rsid wsp:val=&quot;5A3E389F&quot;/&gt;&lt;wsp:rsid wsp:val=&quot;5A4C2D3F&quot;/&gt;&lt;wsp:rsid wsp:val=&quot;5A523442&quot;/&gt;&lt;wsp:rsid wsp:val=&quot;5A652FBC&quot;/&gt;&lt;wsp:rsid wsp:val=&quot;5A953D3E&quot;/&gt;&lt;wsp:rsid wsp:val=&quot;5AA50801&quot;/&gt;&lt;wsp:rsid wsp:val=&quot;5AB60620&quot;/&gt;&lt;wsp:rsid wsp:val=&quot;5AD01479&quot;/&gt;&lt;wsp:rsid wsp:val=&quot;5AE00F46&quot;/&gt;&lt;wsp:rsid wsp:val=&quot;5AE223E0&quot;/&gt;&lt;wsp:rsid wsp:val=&quot;5AEE21BC&quot;/&gt;&lt;wsp:rsid wsp:val=&quot;5AF22632&quot;/&gt;&lt;wsp:rsid wsp:val=&quot;5AF5017C&quot;/&gt;&lt;wsp:rsid wsp:val=&quot;5B0D5F3F&quot;/&gt;&lt;wsp:rsid wsp:val=&quot;5B0F6638&quot;/&gt;&lt;wsp:rsid wsp:val=&quot;5B1E4332&quot;/&gt;&lt;wsp:rsid wsp:val=&quot;5B2169C4&quot;/&gt;&lt;wsp:rsid wsp:val=&quot;5B2E5B5E&quot;/&gt;&lt;wsp:rsid wsp:val=&quot;5B3D3027&quot;/&gt;&lt;wsp:rsid wsp:val=&quot;5B401D8D&quot;/&gt;&lt;wsp:rsid wsp:val=&quot;5B774996&quot;/&gt;&lt;wsp:rsid wsp:val=&quot;5B851705&quot;/&gt;&lt;wsp:rsid wsp:val=&quot;5B893822&quot;/&gt;&lt;wsp:rsid wsp:val=&quot;5BC733F9&quot;/&gt;&lt;wsp:rsid wsp:val=&quot;5BD50FA4&quot;/&gt;&lt;wsp:rsid wsp:val=&quot;5C0456C1&quot;/&gt;&lt;wsp:rsid wsp:val=&quot;5C38144C&quot;/&gt;&lt;wsp:rsid wsp:val=&quot;5C3D56A6&quot;/&gt;&lt;wsp:rsid wsp:val=&quot;5C40307D&quot;/&gt;&lt;wsp:rsid wsp:val=&quot;5C4B0FB9&quot;/&gt;&lt;wsp:rsid wsp:val=&quot;5C4B4DA0&quot;/&gt;&lt;wsp:rsid wsp:val=&quot;5C5604C2&quot;/&gt;&lt;wsp:rsid wsp:val=&quot;5C704BB6&quot;/&gt;&lt;wsp:rsid wsp:val=&quot;5C742BB5&quot;/&gt;&lt;wsp:rsid wsp:val=&quot;5C7F0B65&quot;/&gt;&lt;wsp:rsid wsp:val=&quot;5C9702C6&quot;/&gt;&lt;wsp:rsid wsp:val=&quot;5CCC5B0E&quot;/&gt;&lt;wsp:rsid wsp:val=&quot;5D023D70&quot;/&gt;&lt;wsp:rsid wsp:val=&quot;5D232690&quot;/&gt;&lt;wsp:rsid wsp:val=&quot;5D4248BB&quot;/&gt;&lt;wsp:rsid wsp:val=&quot;5D8A6922&quot;/&gt;&lt;wsp:rsid wsp:val=&quot;5D920887&quot;/&gt;&lt;wsp:rsid wsp:val=&quot;5DB419EA&quot;/&gt;&lt;wsp:rsid wsp:val=&quot;5DF63834&quot;/&gt;&lt;wsp:rsid wsp:val=&quot;5E046559&quot;/&gt;&lt;wsp:rsid wsp:val=&quot;5E0F29BF&quot;/&gt;&lt;wsp:rsid wsp:val=&quot;5E233C96&quot;/&gt;&lt;wsp:rsid wsp:val=&quot;5E3146AB&quot;/&gt;&lt;wsp:rsid wsp:val=&quot;5E3546E1&quot;/&gt;&lt;wsp:rsid wsp:val=&quot;5E3D163B&quot;/&gt;&lt;wsp:rsid wsp:val=&quot;5E4A3631&quot;/&gt;&lt;wsp:rsid wsp:val=&quot;5E4A535A&quot;/&gt;&lt;wsp:rsid wsp:val=&quot;5E56652B&quot;/&gt;&lt;wsp:rsid wsp:val=&quot;5E6C4E65&quot;/&gt;&lt;wsp:rsid wsp:val=&quot;5E6D0DFB&quot;/&gt;&lt;wsp:rsid wsp:val=&quot;5E707E19&quot;/&gt;&lt;wsp:rsid wsp:val=&quot;5E7B6107&quot;/&gt;&lt;wsp:rsid wsp:val=&quot;5E821F47&quot;/&gt;&lt;wsp:rsid wsp:val=&quot;5E843F0B&quot;/&gt;&lt;wsp:rsid wsp:val=&quot;5E9B6982&quot;/&gt;&lt;wsp:rsid wsp:val=&quot;5EAE62F6&quot;/&gt;&lt;wsp:rsid wsp:val=&quot;5EB95867&quot;/&gt;&lt;wsp:rsid wsp:val=&quot;5EBB698E&quot;/&gt;&lt;wsp:rsid wsp:val=&quot;5EDF1180&quot;/&gt;&lt;wsp:rsid wsp:val=&quot;5EE21F9E&quot;/&gt;&lt;wsp:rsid wsp:val=&quot;5EE51FD4&quot;/&gt;&lt;wsp:rsid wsp:val=&quot;5EEE12C2&quot;/&gt;&lt;wsp:rsid wsp:val=&quot;5EFE4FBA&quot;/&gt;&lt;wsp:rsid wsp:val=&quot;5F210795&quot;/&gt;&lt;wsp:rsid wsp:val=&quot;5F541BAF&quot;/&gt;&lt;wsp:rsid wsp:val=&quot;5F5A6D5C&quot;/&gt;&lt;wsp:rsid wsp:val=&quot;5F7B6A21&quot;/&gt;&lt;wsp:rsid wsp:val=&quot;5F964F67&quot;/&gt;&lt;wsp:rsid wsp:val=&quot;5F9F6889&quot;/&gt;&lt;wsp:rsid wsp:val=&quot;5FAF6C82&quot;/&gt;&lt;wsp:rsid wsp:val=&quot;5FBA56FC&quot;/&gt;&lt;wsp:rsid wsp:val=&quot;5FCB3F37&quot;/&gt;&lt;wsp:rsid wsp:val=&quot;5FD90163&quot;/&gt;&lt;wsp:rsid wsp:val=&quot;601F56B0&quot;/&gt;&lt;wsp:rsid wsp:val=&quot;602373EA&quot;/&gt;&lt;wsp:rsid wsp:val=&quot;6075118D&quot;/&gt;&lt;wsp:rsid wsp:val=&quot;60761C11&quot;/&gt;&lt;wsp:rsid wsp:val=&quot;607E361A&quot;/&gt;&lt;wsp:rsid wsp:val=&quot;60837E5B&quot;/&gt;&lt;wsp:rsid wsp:val=&quot;60891503&quot;/&gt;&lt;wsp:rsid wsp:val=&quot;609F2532&quot;/&gt;&lt;wsp:rsid wsp:val=&quot;60A80AB0&quot;/&gt;&lt;wsp:rsid wsp:val=&quot;60AF5877&quot;/&gt;&lt;wsp:rsid wsp:val=&quot;60BD10B8&quot;/&gt;&lt;wsp:rsid wsp:val=&quot;60CC3B25&quot;/&gt;&lt;wsp:rsid wsp:val=&quot;60E336D5&quot;/&gt;&lt;wsp:rsid wsp:val=&quot;60E50FCF&quot;/&gt;&lt;wsp:rsid wsp:val=&quot;60E53CAE&quot;/&gt;&lt;wsp:rsid wsp:val=&quot;60E629D3&quot;/&gt;&lt;wsp:rsid wsp:val=&quot;60ED0268&quot;/&gt;&lt;wsp:rsid wsp:val=&quot;60F42B3C&quot;/&gt;&lt;wsp:rsid wsp:val=&quot;6121106C&quot;/&gt;&lt;wsp:rsid wsp:val=&quot;61281F0B&quot;/&gt;&lt;wsp:rsid wsp:val=&quot;6129644C&quot;/&gt;&lt;wsp:rsid wsp:val=&quot;6148259B&quot;/&gt;&lt;wsp:rsid wsp:val=&quot;61852D6E&quot;/&gt;&lt;wsp:rsid wsp:val=&quot;618547A7&quot;/&gt;&lt;wsp:rsid wsp:val=&quot;61AF029B&quot;/&gt;&lt;wsp:rsid wsp:val=&quot;61B85C01&quot;/&gt;&lt;wsp:rsid wsp:val=&quot;61B96E63&quot;/&gt;&lt;wsp:rsid wsp:val=&quot;61C8047F&quot;/&gt;&lt;wsp:rsid wsp:val=&quot;61DF149E&quot;/&gt;&lt;wsp:rsid wsp:val=&quot;621657E3&quot;/&gt;&lt;wsp:rsid wsp:val=&quot;621C117E&quot;/&gt;&lt;wsp:rsid wsp:val=&quot;621D50C4&quot;/&gt;&lt;wsp:rsid wsp:val=&quot;6233488B&quot;/&gt;&lt;wsp:rsid wsp:val=&quot;62372B8F&quot;/&gt;&lt;wsp:rsid wsp:val=&quot;62455B53&quot;/&gt;&lt;wsp:rsid wsp:val=&quot;62473F9C&quot;/&gt;&lt;wsp:rsid wsp:val=&quot;626156BA&quot;/&gt;&lt;wsp:rsid wsp:val=&quot;626E419F&quot;/&gt;&lt;wsp:rsid wsp:val=&quot;626F3555&quot;/&gt;&lt;wsp:rsid wsp:val=&quot;628314D8&quot;/&gt;&lt;wsp:rsid wsp:val=&quot;629145C4&quot;/&gt;&lt;wsp:rsid wsp:val=&quot;62A734B2&quot;/&gt;&lt;wsp:rsid wsp:val=&quot;62EB1C1A&quot;/&gt;&lt;wsp:rsid wsp:val=&quot;62EB30FF&quot;/&gt;&lt;wsp:rsid wsp:val=&quot;62F12820&quot;/&gt;&lt;wsp:rsid wsp:val=&quot;62F70A24&quot;/&gt;&lt;wsp:rsid wsp:val=&quot;62FB44E3&quot;/&gt;&lt;wsp:rsid wsp:val=&quot;63092110&quot;/&gt;&lt;wsp:rsid wsp:val=&quot;631913D3&quot;/&gt;&lt;wsp:rsid wsp:val=&quot;632B7D4A&quot;/&gt;&lt;wsp:rsid wsp:val=&quot;633854B8&quot;/&gt;&lt;wsp:rsid wsp:val=&quot;6351006D&quot;/&gt;&lt;wsp:rsid wsp:val=&quot;63703C4F&quot;/&gt;&lt;wsp:rsid wsp:val=&quot;63772BEF&quot;/&gt;&lt;wsp:rsid wsp:val=&quot;637740A4&quot;/&gt;&lt;wsp:rsid wsp:val=&quot;63A6020D&quot;/&gt;&lt;wsp:rsid wsp:val=&quot;63AD35D3&quot;/&gt;&lt;wsp:rsid wsp:val=&quot;63BB3AEB&quot;/&gt;&lt;wsp:rsid wsp:val=&quot;63E53A86&quot;/&gt;&lt;wsp:rsid wsp:val=&quot;63EA5131&quot;/&gt;&lt;wsp:rsid wsp:val=&quot;63F805E2&quot;/&gt;&lt;wsp:rsid wsp:val=&quot;6406533F&quot;/&gt;&lt;wsp:rsid wsp:val=&quot;640C613C&quot;/&gt;&lt;wsp:rsid wsp:val=&quot;64133046&quot;/&gt;&lt;wsp:rsid wsp:val=&quot;64312AF9&quot;/&gt;&lt;wsp:rsid wsp:val=&quot;64377F75&quot;/&gt;&lt;wsp:rsid wsp:val=&quot;6452522C&quot;/&gt;&lt;wsp:rsid wsp:val=&quot;64632B60&quot;/&gt;&lt;wsp:rsid wsp:val=&quot;647819CC&quot;/&gt;&lt;wsp:rsid wsp:val=&quot;64797A07&quot;/&gt;&lt;wsp:rsid wsp:val=&quot;648862A8&quot;/&gt;&lt;wsp:rsid wsp:val=&quot;64966A7F&quot;/&gt;&lt;wsp:rsid wsp:val=&quot;64A25B41&quot;/&gt;&lt;wsp:rsid wsp:val=&quot;64A267FF&quot;/&gt;&lt;wsp:rsid wsp:val=&quot;64A3235F&quot;/&gt;&lt;wsp:rsid wsp:val=&quot;64AC7E65&quot;/&gt;&lt;wsp:rsid wsp:val=&quot;64B0378B&quot;/&gt;&lt;wsp:rsid wsp:val=&quot;64BE2E65&quot;/&gt;&lt;wsp:rsid wsp:val=&quot;64D77413&quot;/&gt;&lt;wsp:rsid wsp:val=&quot;650C61FC&quot;/&gt;&lt;wsp:rsid wsp:val=&quot;65152CF8&quot;/&gt;&lt;wsp:rsid wsp:val=&quot;651A4E98&quot;/&gt;&lt;wsp:rsid wsp:val=&quot;653572B3&quot;/&gt;&lt;wsp:rsid wsp:val=&quot;65480629&quot;/&gt;&lt;wsp:rsid wsp:val=&quot;6563433E&quot;/&gt;&lt;wsp:rsid wsp:val=&quot;65697473&quot;/&gt;&lt;wsp:rsid wsp:val=&quot;656A6466&quot;/&gt;&lt;wsp:rsid wsp:val=&quot;65794A7A&quot;/&gt;&lt;wsp:rsid wsp:val=&quot;657F1E50&quot;/&gt;&lt;wsp:rsid wsp:val=&quot;65824957&quot;/&gt;&lt;wsp:rsid wsp:val=&quot;65852013&quot;/&gt;&lt;wsp:rsid wsp:val=&quot;6587118E&quot;/&gt;&lt;wsp:rsid wsp:val=&quot;6587564C&quot;/&gt;&lt;wsp:rsid wsp:val=&quot;65DD15F1&quot;/&gt;&lt;wsp:rsid wsp:val=&quot;65EA2D65&quot;/&gt;&lt;wsp:rsid wsp:val=&quot;65EF38A9&quot;/&gt;&lt;wsp:rsid wsp:val=&quot;65FC2497&quot;/&gt;&lt;wsp:rsid wsp:val=&quot;65FE0C8D&quot;/&gt;&lt;wsp:rsid wsp:val=&quot;66057F40&quot;/&gt;&lt;wsp:rsid wsp:val=&quot;66164500&quot;/&gt;&lt;wsp:rsid wsp:val=&quot;66181E9E&quot;/&gt;&lt;wsp:rsid wsp:val=&quot;661F292E&quot;/&gt;&lt;wsp:rsid wsp:val=&quot;6625201C&quot;/&gt;&lt;wsp:rsid wsp:val=&quot;66257A00&quot;/&gt;&lt;wsp:rsid wsp:val=&quot;663E0F4C&quot;/&gt;&lt;wsp:rsid wsp:val=&quot;664E4E26&quot;/&gt;&lt;wsp:rsid wsp:val=&quot;66637FD5&quot;/&gt;&lt;wsp:rsid wsp:val=&quot;66781ADC&quot;/&gt;&lt;wsp:rsid wsp:val=&quot;66852ECF&quot;/&gt;&lt;wsp:rsid wsp:val=&quot;66907CEE&quot;/&gt;&lt;wsp:rsid wsp:val=&quot;669A472F&quot;/&gt;&lt;wsp:rsid wsp:val=&quot;66BD19FE&quot;/&gt;&lt;wsp:rsid wsp:val=&quot;66D15D31&quot;/&gt;&lt;wsp:rsid wsp:val=&quot;66DB06A9&quot;/&gt;&lt;wsp:rsid wsp:val=&quot;66E00526&quot;/&gt;&lt;wsp:rsid wsp:val=&quot;67134181&quot;/&gt;&lt;wsp:rsid wsp:val=&quot;67166859&quot;/&gt;&lt;wsp:rsid wsp:val=&quot;67170BC0&quot;/&gt;&lt;wsp:rsid wsp:val=&quot;67187CC0&quot;/&gt;&lt;wsp:rsid wsp:val=&quot;67314BA4&quot;/&gt;&lt;wsp:rsid wsp:val=&quot;67367010&quot;/&gt;&lt;wsp:rsid wsp:val=&quot;673A6CC3&quot;/&gt;&lt;wsp:rsid wsp:val=&quot;674C5E92&quot;/&gt;&lt;wsp:rsid wsp:val=&quot;675076C7&quot;/&gt;&lt;wsp:rsid wsp:val=&quot;67554A8E&quot;/&gt;&lt;wsp:rsid wsp:val=&quot;67653E7B&quot;/&gt;&lt;wsp:rsid wsp:val=&quot;678172AA&quot;/&gt;&lt;wsp:rsid wsp:val=&quot;678714A0&quot;/&gt;&lt;wsp:rsid wsp:val=&quot;678A4691&quot;/&gt;&lt;wsp:rsid wsp:val=&quot;67A3239B&quot;/&gt;&lt;wsp:rsid wsp:val=&quot;67B122CC&quot;/&gt;&lt;wsp:rsid wsp:val=&quot;67B563A1&quot;/&gt;&lt;wsp:rsid wsp:val=&quot;67CA37CA&quot;/&gt;&lt;wsp:rsid wsp:val=&quot;67D150FA&quot;/&gt;&lt;wsp:rsid wsp:val=&quot;67D808CA&quot;/&gt;&lt;wsp:rsid wsp:val=&quot;67DC197E&quot;/&gt;&lt;wsp:rsid wsp:val=&quot;67E100E2&quot;/&gt;&lt;wsp:rsid wsp:val=&quot;68093CD5&quot;/&gt;&lt;wsp:rsid wsp:val=&quot;681A5FA4&quot;/&gt;&lt;wsp:rsid wsp:val=&quot;684B6C0F&quot;/&gt;&lt;wsp:rsid wsp:val=&quot;6868312B&quot;/&gt;&lt;wsp:rsid wsp:val=&quot;6880388E&quot;/&gt;&lt;wsp:rsid wsp:val=&quot;68835CEC&quot;/&gt;&lt;wsp:rsid wsp:val=&quot;68B60077&quot;/&gt;&lt;wsp:rsid wsp:val=&quot;68D76CD2&quot;/&gt;&lt;wsp:rsid wsp:val=&quot;68E350C9&quot;/&gt;&lt;wsp:rsid wsp:val=&quot;68F6058E&quot;/&gt;&lt;wsp:rsid wsp:val=&quot;68F83FF4&quot;/&gt;&lt;wsp:rsid wsp:val=&quot;68FD6CC2&quot;/&gt;&lt;wsp:rsid wsp:val=&quot;690D1D88&quot;/&gt;&lt;wsp:rsid wsp:val=&quot;69147F04&quot;/&gt;&lt;wsp:rsid wsp:val=&quot;6923050F&quot;/&gt;&lt;wsp:rsid wsp:val=&quot;69304731&quot;/&gt;&lt;wsp:rsid wsp:val=&quot;69456746&quot;/&gt;&lt;wsp:rsid wsp:val=&quot;69505D65&quot;/&gt;&lt;wsp:rsid wsp:val=&quot;695A3695&quot;/&gt;&lt;wsp:rsid wsp:val=&quot;696E3B70&quot;/&gt;&lt;wsp:rsid wsp:val=&quot;69761291&quot;/&gt;&lt;wsp:rsid wsp:val=&quot;699C39B7&quot;/&gt;&lt;wsp:rsid wsp:val=&quot;69A30D56&quot;/&gt;&lt;wsp:rsid wsp:val=&quot;69C31F34&quot;/&gt;&lt;wsp:rsid wsp:val=&quot;69CC6007&quot;/&gt;&lt;wsp:rsid wsp:val=&quot;69D70311&quot;/&gt;&lt;wsp:rsid wsp:val=&quot;69E5423B&quot;/&gt;&lt;wsp:rsid wsp:val=&quot;69EA302A&quot;/&gt;&lt;wsp:rsid wsp:val=&quot;69F551CC&quot;/&gt;&lt;wsp:rsid wsp:val=&quot;6A0D6834&quot;/&gt;&lt;wsp:rsid wsp:val=&quot;6A0E7B1A&quot;/&gt;&lt;wsp:rsid wsp:val=&quot;6A204B83&quot;/&gt;&lt;wsp:rsid wsp:val=&quot;6A2E511B&quot;/&gt;&lt;wsp:rsid wsp:val=&quot;6A351DDA&quot;/&gt;&lt;wsp:rsid wsp:val=&quot;6A3D3B05&quot;/&gt;&lt;wsp:rsid wsp:val=&quot;6A5452F7&quot;/&gt;&lt;wsp:rsid wsp:val=&quot;6A696874&quot;/&gt;&lt;wsp:rsid wsp:val=&quot;6A6C0322&quot;/&gt;&lt;wsp:rsid wsp:val=&quot;6A6C7FAF&quot;/&gt;&lt;wsp:rsid wsp:val=&quot;6A9264B2&quot;/&gt;&lt;wsp:rsid wsp:val=&quot;6A9B4007&quot;/&gt;&lt;wsp:rsid wsp:val=&quot;6AAA152B&quot;/&gt;&lt;wsp:rsid wsp:val=&quot;6AAF5A85&quot;/&gt;&lt;wsp:rsid wsp:val=&quot;6AB844F9&quot;/&gt;&lt;wsp:rsid wsp:val=&quot;6ABB3EDE&quot;/&gt;&lt;wsp:rsid wsp:val=&quot;6AC349AB&quot;/&gt;&lt;wsp:rsid wsp:val=&quot;6ACA3950&quot;/&gt;&lt;wsp:rsid wsp:val=&quot;6AD11CA6&quot;/&gt;&lt;wsp:rsid wsp:val=&quot;6AFE4362&quot;/&gt;&lt;wsp:rsid wsp:val=&quot;6B0E6292&quot;/&gt;&lt;wsp:rsid wsp:val=&quot;6B224534&quot;/&gt;&lt;wsp:rsid wsp:val=&quot;6B417AC1&quot;/&gt;&lt;wsp:rsid wsp:val=&quot;6B4B0699&quot;/&gt;&lt;wsp:rsid wsp:val=&quot;6B4C06D7&quot;/&gt;&lt;wsp:rsid wsp:val=&quot;6B4E4EFF&quot;/&gt;&lt;wsp:rsid wsp:val=&quot;6B581916&quot;/&gt;&lt;wsp:rsid wsp:val=&quot;6B720DF9&quot;/&gt;&lt;wsp:rsid wsp:val=&quot;6B774D46&quot;/&gt;&lt;wsp:rsid wsp:val=&quot;6BA42FFF&quot;/&gt;&lt;wsp:rsid wsp:val=&quot;6BA87639&quot;/&gt;&lt;wsp:rsid wsp:val=&quot;6BA96517&quot;/&gt;&lt;wsp:rsid wsp:val=&quot;6BAC1F16&quot;/&gt;&lt;wsp:rsid wsp:val=&quot;6BB14AC3&quot;/&gt;&lt;wsp:rsid wsp:val=&quot;6BBD681C&quot;/&gt;&lt;wsp:rsid wsp:val=&quot;6BC1664A&quot;/&gt;&lt;wsp:rsid wsp:val=&quot;6BEE17E6&quot;/&gt;&lt;wsp:rsid wsp:val=&quot;6BF96E85&quot;/&gt;&lt;wsp:rsid wsp:val=&quot;6C0044E1&quot;/&gt;&lt;wsp:rsid wsp:val=&quot;6C092C53&quot;/&gt;&lt;wsp:rsid wsp:val=&quot;6C153DEC&quot;/&gt;&lt;wsp:rsid wsp:val=&quot;6C1D5BD3&quot;/&gt;&lt;wsp:rsid wsp:val=&quot;6C1F7D6C&quot;/&gt;&lt;wsp:rsid wsp:val=&quot;6C2041DA&quot;/&gt;&lt;wsp:rsid wsp:val=&quot;6C3C5F8F&quot;/&gt;&lt;wsp:rsid wsp:val=&quot;6C5926F0&quot;/&gt;&lt;wsp:rsid wsp:val=&quot;6C6A7DCE&quot;/&gt;&lt;wsp:rsid wsp:val=&quot;6C7167A2&quot;/&gt;&lt;wsp:rsid wsp:val=&quot;6C7C3DBB&quot;/&gt;&lt;wsp:rsid wsp:val=&quot;6C9200E2&quot;/&gt;&lt;wsp:rsid wsp:val=&quot;6CA37839&quot;/&gt;&lt;wsp:rsid wsp:val=&quot;6CA412D3&quot;/&gt;&lt;wsp:rsid wsp:val=&quot;6CA50720&quot;/&gt;&lt;wsp:rsid wsp:val=&quot;6CAA29CA&quot;/&gt;&lt;wsp:rsid wsp:val=&quot;6CBB7F17&quot;/&gt;&lt;wsp:rsid wsp:val=&quot;6D0152A4&quot;/&gt;&lt;wsp:rsid wsp:val=&quot;6D0C62D7&quot;/&gt;&lt;wsp:rsid wsp:val=&quot;6D0E6AEA&quot;/&gt;&lt;wsp:rsid wsp:val=&quot;6D2A225B&quot;/&gt;&lt;wsp:rsid wsp:val=&quot;6D53095A&quot;/&gt;&lt;wsp:rsid wsp:val=&quot;6D550FEB&quot;/&gt;&lt;wsp:rsid wsp:val=&quot;6D596B73&quot;/&gt;&lt;wsp:rsid wsp:val=&quot;6D5B1B9F&quot;/&gt;&lt;wsp:rsid wsp:val=&quot;6D6A30F9&quot;/&gt;&lt;wsp:rsid wsp:val=&quot;6D7226D4&quot;/&gt;&lt;wsp:rsid wsp:val=&quot;6D8A27C7&quot;/&gt;&lt;wsp:rsid wsp:val=&quot;6D9B68FC&quot;/&gt;&lt;wsp:rsid wsp:val=&quot;6D9C7B4C&quot;/&gt;&lt;wsp:rsid wsp:val=&quot;6DA31CDD&quot;/&gt;&lt;wsp:rsid wsp:val=&quot;6DAA5881&quot;/&gt;&lt;wsp:rsid wsp:val=&quot;6DAC2180&quot;/&gt;&lt;wsp:rsid wsp:val=&quot;6DB62F45&quot;/&gt;&lt;wsp:rsid wsp:val=&quot;6DCB6153&quot;/&gt;&lt;wsp:rsid wsp:val=&quot;6DCC691E&quot;/&gt;&lt;wsp:rsid wsp:val=&quot;6DDE57B1&quot;/&gt;&lt;wsp:rsid wsp:val=&quot;6DE611EC&quot;/&gt;&lt;wsp:rsid wsp:val=&quot;6DEF25BA&quot;/&gt;&lt;wsp:rsid wsp:val=&quot;6E0C12AB&quot;/&gt;&lt;wsp:rsid wsp:val=&quot;6E1469F8&quot;/&gt;&lt;wsp:rsid wsp:val=&quot;6E267EFF&quot;/&gt;&lt;wsp:rsid wsp:val=&quot;6E2C0CB8&quot;/&gt;&lt;wsp:rsid wsp:val=&quot;6E2F1180&quot;/&gt;&lt;wsp:rsid wsp:val=&quot;6E3456F7&quot;/&gt;&lt;wsp:rsid wsp:val=&quot;6E3D4CAA&quot;/&gt;&lt;wsp:rsid wsp:val=&quot;6E560DEC&quot;/&gt;&lt;wsp:rsid wsp:val=&quot;6E5F1977&quot;/&gt;&lt;wsp:rsid wsp:val=&quot;6E647B7E&quot;/&gt;&lt;wsp:rsid wsp:val=&quot;6E6E0491&quot;/&gt;&lt;wsp:rsid wsp:val=&quot;6E7627CC&quot;/&gt;&lt;wsp:rsid wsp:val=&quot;6E8A6422&quot;/&gt;&lt;wsp:rsid wsp:val=&quot;6E942F58&quot;/&gt;&lt;wsp:rsid wsp:val=&quot;6ED7042E&quot;/&gt;&lt;wsp:rsid wsp:val=&quot;6EDC2D88&quot;/&gt;&lt;wsp:rsid wsp:val=&quot;6EE9036F&quot;/&gt;&lt;wsp:rsid wsp:val=&quot;6F0C6EBB&quot;/&gt;&lt;wsp:rsid wsp:val=&quot;6F1605E6&quot;/&gt;&lt;wsp:rsid wsp:val=&quot;6F45734F&quot;/&gt;&lt;wsp:rsid wsp:val=&quot;6F534244&quot;/&gt;&lt;wsp:rsid wsp:val=&quot;6F5A6BC3&quot;/&gt;&lt;wsp:rsid wsp:val=&quot;6F626372&quot;/&gt;&lt;wsp:rsid wsp:val=&quot;6F6E6C00&quot;/&gt;&lt;wsp:rsid wsp:val=&quot;6F79399B&quot;/&gt;&lt;wsp:rsid wsp:val=&quot;6F8B0BFC&quot;/&gt;&lt;wsp:rsid wsp:val=&quot;6FAF6FB8&quot;/&gt;&lt;wsp:rsid wsp:val=&quot;6FBA5BA5&quot;/&gt;&lt;wsp:rsid wsp:val=&quot;6FCB595B&quot;/&gt;&lt;wsp:rsid wsp:val=&quot;6FDC51A6&quot;/&gt;&lt;wsp:rsid wsp:val=&quot;6FEA74B8&quot;/&gt;&lt;wsp:rsid wsp:val=&quot;700222FD&quot;/&gt;&lt;wsp:rsid wsp:val=&quot;702A2B32&quot;/&gt;&lt;wsp:rsid wsp:val=&quot;702B4884&quot;/&gt;&lt;wsp:rsid wsp:val=&quot;702C3DBC&quot;/&gt;&lt;wsp:rsid wsp:val=&quot;703F2EE4&quot;/&gt;&lt;wsp:rsid wsp:val=&quot;70526BE1&quot;/&gt;&lt;wsp:rsid wsp:val=&quot;705D3E36&quot;/&gt;&lt;wsp:rsid wsp:val=&quot;706D7769&quot;/&gt;&lt;wsp:rsid wsp:val=&quot;707611E7&quot;/&gt;&lt;wsp:rsid wsp:val=&quot;7079403C&quot;/&gt;&lt;wsp:rsid wsp:val=&quot;708D6857&quot;/&gt;&lt;wsp:rsid wsp:val=&quot;7095709D&quot;/&gt;&lt;wsp:rsid wsp:val=&quot;70AD7B94&quot;/&gt;&lt;wsp:rsid wsp:val=&quot;70C02ACC&quot;/&gt;&lt;wsp:rsid wsp:val=&quot;70CF1BD5&quot;/&gt;&lt;wsp:rsid wsp:val=&quot;70EF0C74&quot;/&gt;&lt;wsp:rsid wsp:val=&quot;71082FD7&quot;/&gt;&lt;wsp:rsid wsp:val=&quot;71132B06&quot;/&gt;&lt;wsp:rsid wsp:val=&quot;712B27B0&quot;/&gt;&lt;wsp:rsid wsp:val=&quot;71372C83&quot;/&gt;&lt;wsp:rsid wsp:val=&quot;714410AC&quot;/&gt;&lt;wsp:rsid wsp:val=&quot;714707DA&quot;/&gt;&lt;wsp:rsid wsp:val=&quot;714831CE&quot;/&gt;&lt;wsp:rsid wsp:val=&quot;714F7850&quot;/&gt;&lt;wsp:rsid wsp:val=&quot;715F40A7&quot;/&gt;&lt;wsp:rsid wsp:val=&quot;71626DD3&quot;/&gt;&lt;wsp:rsid wsp:val=&quot;716E4857&quot;/&gt;&lt;wsp:rsid wsp:val=&quot;71706AEB&quot;/&gt;&lt;wsp:rsid wsp:val=&quot;71782114&quot;/&gt;&lt;wsp:rsid wsp:val=&quot;717A74F7&quot;/&gt;&lt;wsp:rsid wsp:val=&quot;717F50DA&quot;/&gt;&lt;wsp:rsid wsp:val=&quot;718662BB&quot;/&gt;&lt;wsp:rsid wsp:val=&quot;718B3F6A&quot;/&gt;&lt;wsp:rsid wsp:val=&quot;71AE4452&quot;/&gt;&lt;wsp:rsid wsp:val=&quot;71C0079D&quot;/&gt;&lt;wsp:rsid wsp:val=&quot;71D30C83&quot;/&gt;&lt;wsp:rsid wsp:val=&quot;71DB4E8F&quot;/&gt;&lt;wsp:rsid wsp:val=&quot;71DD16D8&quot;/&gt;&lt;wsp:rsid wsp:val=&quot;71E40716&quot;/&gt;&lt;wsp:rsid wsp:val=&quot;71F42514&quot;/&gt;&lt;wsp:rsid wsp:val=&quot;72037FC4&quot;/&gt;&lt;wsp:rsid wsp:val=&quot;72056294&quot;/&gt;&lt;wsp:rsid wsp:val=&quot;721A3265&quot;/&gt;&lt;wsp:rsid wsp:val=&quot;722435DE&quot;/&gt;&lt;wsp:rsid wsp:val=&quot;723F7DCA&quot;/&gt;&lt;wsp:rsid wsp:val=&quot;72627ABD&quot;/&gt;&lt;wsp:rsid wsp:val=&quot;72651DED&quot;/&gt;&lt;wsp:rsid wsp:val=&quot;72792D68&quot;/&gt;&lt;wsp:rsid wsp:val=&quot;728008B9&quot;/&gt;&lt;wsp:rsid wsp:val=&quot;72846E7D&quot;/&gt;&lt;wsp:rsid wsp:val=&quot;72910196&quot;/&gt;&lt;wsp:rsid wsp:val=&quot;7298108E&quot;/&gt;&lt;wsp:rsid wsp:val=&quot;729B6830&quot;/&gt;&lt;wsp:rsid wsp:val=&quot;72BF595E&quot;/&gt;&lt;wsp:rsid wsp:val=&quot;72C61FDA&quot;/&gt;&lt;wsp:rsid wsp:val=&quot;72C95033&quot;/&gt;&lt;wsp:rsid wsp:val=&quot;72CF5913&quot;/&gt;&lt;wsp:rsid wsp:val=&quot;72DB4503&quot;/&gt;&lt;wsp:rsid wsp:val=&quot;72DC7466&quot;/&gt;&lt;wsp:rsid wsp:val=&quot;731D0A2F&quot;/&gt;&lt;wsp:rsid wsp:val=&quot;732574F6&quot;/&gt;&lt;wsp:rsid wsp:val=&quot;73630884&quot;/&gt;&lt;wsp:rsid wsp:val=&quot;73632D2C&quot;/&gt;&lt;wsp:rsid wsp:val=&quot;736476FE&quot;/&gt;&lt;wsp:rsid wsp:val=&quot;73740851&quot;/&gt;&lt;wsp:rsid wsp:val=&quot;738743F9&quot;/&gt;&lt;wsp:rsid wsp:val=&quot;73A51B97&quot;/&gt;&lt;wsp:rsid wsp:val=&quot;73AE0F1B&quot;/&gt;&lt;wsp:rsid wsp:val=&quot;73C2491E&quot;/&gt;&lt;wsp:rsid wsp:val=&quot;73C8614C&quot;/&gt;&lt;wsp:rsid wsp:val=&quot;73F42354&quot;/&gt;&lt;wsp:rsid wsp:val=&quot;740A7DE9&quot;/&gt;&lt;wsp:rsid wsp:val=&quot;74181BEC&quot;/&gt;&lt;wsp:rsid wsp:val=&quot;74374B39&quot;/&gt;&lt;wsp:rsid wsp:val=&quot;74427950&quot;/&gt;&lt;wsp:rsid wsp:val=&quot;744F420B&quot;/&gt;&lt;wsp:rsid wsp:val=&quot;745E193D&quot;/&gt;&lt;wsp:rsid wsp:val=&quot;7470345E&quot;/&gt;&lt;wsp:rsid wsp:val=&quot;74981110&quot;/&gt;&lt;wsp:rsid wsp:val=&quot;749C52C0&quot;/&gt;&lt;wsp:rsid wsp:val=&quot;74C40D5B&quot;/&gt;&lt;wsp:rsid wsp:val=&quot;74CA7DB4&quot;/&gt;&lt;wsp:rsid wsp:val=&quot;74DB6EBD&quot;/&gt;&lt;wsp:rsid wsp:val=&quot;74E44085&quot;/&gt;&lt;wsp:rsid wsp:val=&quot;74FF7868&quot;/&gt;&lt;wsp:rsid wsp:val=&quot;751563E5&quot;/&gt;&lt;wsp:rsid wsp:val=&quot;75233D0F&quot;/&gt;&lt;wsp:rsid wsp:val=&quot;752F569A&quot;/&gt;&lt;wsp:rsid wsp:val=&quot;753C7F0A&quot;/&gt;&lt;wsp:rsid wsp:val=&quot;75440054&quot;/&gt;&lt;wsp:rsid wsp:val=&quot;75452401&quot;/&gt;&lt;wsp:rsid wsp:val=&quot;755148EE&quot;/&gt;&lt;wsp:rsid wsp:val=&quot;757F5A2A&quot;/&gt;&lt;wsp:rsid wsp:val=&quot;75883E27&quot;/&gt;&lt;wsp:rsid wsp:val=&quot;759D6A64&quot;/&gt;&lt;wsp:rsid wsp:val=&quot;75A35923&quot;/&gt;&lt;wsp:rsid wsp:val=&quot;75A530DD&quot;/&gt;&lt;wsp:rsid wsp:val=&quot;75C73CD0&quot;/&gt;&lt;wsp:rsid wsp:val=&quot;75CB2DAA&quot;/&gt;&lt;wsp:rsid wsp:val=&quot;76094349&quot;/&gt;&lt;wsp:rsid wsp:val=&quot;76254A6C&quot;/&gt;&lt;wsp:rsid wsp:val=&quot;762750EA&quot;/&gt;&lt;wsp:rsid wsp:val=&quot;762A114A&quot;/&gt;&lt;wsp:rsid wsp:val=&quot;76327598&quot;/&gt;&lt;wsp:rsid wsp:val=&quot;763A2375&quot;/&gt;&lt;wsp:rsid wsp:val=&quot;764F1B81&quot;/&gt;&lt;wsp:rsid wsp:val=&quot;765A7B9D&quot;/&gt;&lt;wsp:rsid wsp:val=&quot;766672E5&quot;/&gt;&lt;wsp:rsid wsp:val=&quot;76692A5F&quot;/&gt;&lt;wsp:rsid wsp:val=&quot;76770550&quot;/&gt;&lt;wsp:rsid wsp:val=&quot;767921D6&quot;/&gt;&lt;wsp:rsid wsp:val=&quot;767F7F33&quot;/&gt;&lt;wsp:rsid wsp:val=&quot;76891D31&quot;/&gt;&lt;wsp:rsid wsp:val=&quot;76997C8C&quot;/&gt;&lt;wsp:rsid wsp:val=&quot;769B5B80&quot;/&gt;&lt;wsp:rsid wsp:val=&quot;76C21499&quot;/&gt;&lt;wsp:rsid wsp:val=&quot;76D569DC&quot;/&gt;&lt;wsp:rsid wsp:val=&quot;76F077E9&quot;/&gt;&lt;wsp:rsid wsp:val=&quot;7701533E&quot;/&gt;&lt;wsp:rsid wsp:val=&quot;770D08B2&quot;/&gt;&lt;wsp:rsid wsp:val=&quot;771076D1&quot;/&gt;&lt;wsp:rsid wsp:val=&quot;77161DE7&quot;/&gt;&lt;wsp:rsid wsp:val=&quot;771C6295&quot;/&gt;&lt;wsp:rsid wsp:val=&quot;772C0B5E&quot;/&gt;&lt;wsp:rsid wsp:val=&quot;772E017A&quot;/&gt;&lt;wsp:rsid wsp:val=&quot;7738216A&quot;/&gt;&lt;wsp:rsid wsp:val=&quot;773A3E17&quot;/&gt;&lt;wsp:rsid wsp:val=&quot;773C4A3F&quot;/&gt;&lt;wsp:rsid wsp:val=&quot;774F42E0&quot;/&gt;&lt;wsp:rsid wsp:val=&quot;777C05B4&quot;/&gt;&lt;wsp:rsid wsp:val=&quot;777F7D38&quot;/&gt;&lt;wsp:rsid wsp:val=&quot;7789193B&quot;/&gt;&lt;wsp:rsid wsp:val=&quot;77910377&quot;/&gt;&lt;wsp:rsid wsp:val=&quot;77964E9C&quot;/&gt;&lt;wsp:rsid wsp:val=&quot;779F407A&quot;/&gt;&lt;wsp:rsid wsp:val=&quot;77AC377D&quot;/&gt;&lt;wsp:rsid wsp:val=&quot;77B413F9&quot;/&gt;&lt;wsp:rsid wsp:val=&quot;77C760FB&quot;/&gt;&lt;wsp:rsid wsp:val=&quot;77C902A3&quot;/&gt;&lt;wsp:rsid wsp:val=&quot;77D9044A&quot;/&gt;&lt;wsp:rsid wsp:val=&quot;77DF5788&quot;/&gt;&lt;wsp:rsid wsp:val=&quot;77E36CD8&quot;/&gt;&lt;wsp:rsid wsp:val=&quot;780868FE&quot;/&gt;&lt;wsp:rsid wsp:val=&quot;783B7B58&quot;/&gt;&lt;wsp:rsid wsp:val=&quot;784150EE&quot;/&gt;&lt;wsp:rsid wsp:val=&quot;7853272D&quot;/&gt;&lt;wsp:rsid wsp:val=&quot;78754116&quot;/&gt;&lt;wsp:rsid wsp:val=&quot;788A077F&quot;/&gt;&lt;wsp:rsid wsp:val=&quot;789064B1&quot;/&gt;&lt;wsp:rsid wsp:val=&quot;78AD7BF3&quot;/&gt;&lt;wsp:rsid wsp:val=&quot;78B2126B&quot;/&gt;&lt;wsp:rsid wsp:val=&quot;78C0592C&quot;/&gt;&lt;wsp:rsid wsp:val=&quot;78D16950&quot;/&gt;&lt;wsp:rsid wsp:val=&quot;78D34E43&quot;/&gt;&lt;wsp:rsid wsp:val=&quot;78D36825&quot;/&gt;&lt;wsp:rsid wsp:val=&quot;78D759AE&quot;/&gt;&lt;wsp:rsid wsp:val=&quot;78E74DC2&quot;/&gt;&lt;wsp:rsid wsp:val=&quot;78ED308C&quot;/&gt;&lt;wsp:rsid wsp:val=&quot;78F12B0B&quot;/&gt;&lt;wsp:rsid wsp:val=&quot;7902262E&quot;/&gt;&lt;wsp:rsid wsp:val=&quot;79366E4B&quot;/&gt;&lt;wsp:rsid wsp:val=&quot;7937053A&quot;/&gt;&lt;wsp:rsid wsp:val=&quot;793B3960&quot;/&gt;&lt;wsp:rsid wsp:val=&quot;793D6983&quot;/&gt;&lt;wsp:rsid wsp:val=&quot;795A7E31&quot;/&gt;&lt;wsp:rsid wsp:val=&quot;796C1483&quot;/&gt;&lt;wsp:rsid wsp:val=&quot;797C2617&quot;/&gt;&lt;wsp:rsid wsp:val=&quot;79834DEF&quot;/&gt;&lt;wsp:rsid wsp:val=&quot;798A27BB&quot;/&gt;&lt;wsp:rsid wsp:val=&quot;798F63CA&quot;/&gt;&lt;wsp:rsid wsp:val=&quot;79AA7AD7&quot;/&gt;&lt;wsp:rsid wsp:val=&quot;79C10DD2&quot;/&gt;&lt;wsp:rsid wsp:val=&quot;79CA31EE&quot;/&gt;&lt;wsp:rsid wsp:val=&quot;79D116AF&quot;/&gt;&lt;wsp:rsid wsp:val=&quot;79D97389&quot;/&gt;&lt;wsp:rsid wsp:val=&quot;79E72193&quot;/&gt;&lt;wsp:rsid wsp:val=&quot;79E92BC6&quot;/&gt;&lt;wsp:rsid wsp:val=&quot;79F61D17&quot;/&gt;&lt;wsp:rsid wsp:val=&quot;79F7465D&quot;/&gt;&lt;wsp:rsid wsp:val=&quot;7A2D792F&quot;/&gt;&lt;wsp:rsid wsp:val=&quot;7A367DFE&quot;/&gt;&lt;wsp:rsid wsp:val=&quot;7A377BCB&quot;/&gt;&lt;wsp:rsid wsp:val=&quot;7A566D84&quot;/&gt;&lt;wsp:rsid wsp:val=&quot;7A606797&quot;/&gt;&lt;wsp:rsid wsp:val=&quot;7A9668A6&quot;/&gt;&lt;wsp:rsid wsp:val=&quot;7A9D1708&quot;/&gt;&lt;wsp:rsid wsp:val=&quot;7AAB257B&quot;/&gt;&lt;wsp:rsid wsp:val=&quot;7AC55E4D&quot;/&gt;&lt;wsp:rsid wsp:val=&quot;7AEE1A23&quot;/&gt;&lt;wsp:rsid wsp:val=&quot;7B302529&quot;/&gt;&lt;wsp:rsid wsp:val=&quot;7B572712&quot;/&gt;&lt;wsp:rsid wsp:val=&quot;7BAF48F9&quot;/&gt;&lt;wsp:rsid wsp:val=&quot;7BB0747C&quot;/&gt;&lt;wsp:rsid wsp:val=&quot;7BDA5E3D&quot;/&gt;&lt;wsp:rsid wsp:val=&quot;7BE77659&quot;/&gt;&lt;wsp:rsid wsp:val=&quot;7BF115E5&quot;/&gt;&lt;wsp:rsid wsp:val=&quot;7C0311BD&quot;/&gt;&lt;wsp:rsid wsp:val=&quot;7C3376E0&quot;/&gt;&lt;wsp:rsid wsp:val=&quot;7C393B06&quot;/&gt;&lt;wsp:rsid wsp:val=&quot;7C497553&quot;/&gt;&lt;wsp:rsid wsp:val=&quot;7C5100F6&quot;/&gt;&lt;wsp:rsid wsp:val=&quot;7C687AE6&quot;/&gt;&lt;wsp:rsid wsp:val=&quot;7C7D2B27&quot;/&gt;&lt;wsp:rsid wsp:val=&quot;7C832A14&quot;/&gt;&lt;wsp:rsid wsp:val=&quot;7C966BE4&quot;/&gt;&lt;wsp:rsid wsp:val=&quot;7C991A88&quot;/&gt;&lt;wsp:rsid wsp:val=&quot;7C9E3209&quot;/&gt;&lt;wsp:rsid wsp:val=&quot;7CB17CEB&quot;/&gt;&lt;wsp:rsid wsp:val=&quot;7CB563E3&quot;/&gt;&lt;wsp:rsid wsp:val=&quot;7CB60377&quot;/&gt;&lt;wsp:rsid wsp:val=&quot;7CB72D6E&quot;/&gt;&lt;wsp:rsid wsp:val=&quot;7CC23920&quot;/&gt;&lt;wsp:rsid wsp:val=&quot;7CCE6561&quot;/&gt;&lt;wsp:rsid wsp:val=&quot;7CE20D6D&quot;/&gt;&lt;wsp:rsid wsp:val=&quot;7D0924CC&quot;/&gt;&lt;wsp:rsid wsp:val=&quot;7D137FFB&quot;/&gt;&lt;wsp:rsid wsp:val=&quot;7D1D66E1&quot;/&gt;&lt;wsp:rsid wsp:val=&quot;7D346B68&quot;/&gt;&lt;wsp:rsid wsp:val=&quot;7D584A95&quot;/&gt;&lt;wsp:rsid wsp:val=&quot;7D823D84&quot;/&gt;&lt;wsp:rsid wsp:val=&quot;7D9277DE&quot;/&gt;&lt;wsp:rsid wsp:val=&quot;7DB4179D&quot;/&gt;&lt;wsp:rsid wsp:val=&quot;7DB60F5F&quot;/&gt;&lt;wsp:rsid wsp:val=&quot;7DB86708&quot;/&gt;&lt;wsp:rsid wsp:val=&quot;7DE515A3&quot;/&gt;&lt;wsp:rsid wsp:val=&quot;7DF64A6F&quot;/&gt;&lt;wsp:rsid wsp:val=&quot;7E0210A3&quot;/&gt;&lt;wsp:rsid wsp:val=&quot;7E064876&quot;/&gt;&lt;wsp:rsid wsp:val=&quot;7E07636B&quot;/&gt;&lt;wsp:rsid wsp:val=&quot;7E2817F5&quot;/&gt;&lt;wsp:rsid wsp:val=&quot;7E3B37DD&quot;/&gt;&lt;wsp:rsid wsp:val=&quot;7E454955&quot;/&gt;&lt;wsp:rsid wsp:val=&quot;7E4A612F&quot;/&gt;&lt;wsp:rsid wsp:val=&quot;7E5E4BA7&quot;/&gt;&lt;wsp:rsid wsp:val=&quot;7E623FD6&quot;/&gt;&lt;wsp:rsid wsp:val=&quot;7E6568DE&quot;/&gt;&lt;wsp:rsid wsp:val=&quot;7E71695E&quot;/&gt;&lt;wsp:rsid wsp:val=&quot;7E926441&quot;/&gt;&lt;wsp:rsid wsp:val=&quot;7E9A7E57&quot;/&gt;&lt;wsp:rsid wsp:val=&quot;7EA41D17&quot;/&gt;&lt;wsp:rsid wsp:val=&quot;7EAC1C7A&quot;/&gt;&lt;wsp:rsid wsp:val=&quot;7EB55047&quot;/&gt;&lt;wsp:rsid wsp:val=&quot;7EE46143&quot;/&gt;&lt;wsp:rsid wsp:val=&quot;7EF91408&quot;/&gt;&lt;wsp:rsid wsp:val=&quot;7F4117F1&quot;/&gt;&lt;wsp:rsid wsp:val=&quot;7F425225&quot;/&gt;&lt;wsp:rsid wsp:val=&quot;7F5349F3&quot;/&gt;&lt;wsp:rsid wsp:val=&quot;7F800037&quot;/&gt;&lt;wsp:rsid wsp:val=&quot;7F977AF0&quot;/&gt;&lt;wsp:rsid wsp:val=&quot;7FA95DC6&quot;/&gt;&lt;wsp:rsid wsp:val=&quot;7FAE1AA4&quot;/&gt;&lt;wsp:rsid wsp:val=&quot;7FBE3D7D&quot;/&gt;&lt;wsp:rsid wsp:val=&quot;7FF37124&quot;/&gt;&lt;wsp:rsid wsp:val=&quot;7FF4629D&quot;/&gt;&lt;wsp:rsid wsp:val=&quot;7FF707E0&quot;/&gt;&lt;/wsp:rsids&gt;&lt;/w:docPr&gt;&lt;w:body&gt;&lt;wx:sect&gt;&lt;w:p wsp:rsidR=&quot;00000000&quot; wsp:rsidRDefault=&quot;00D77592&quot; wsp:rsidP=&quot;00D77592&quot;&gt;&lt;m:oMathPara&gt;&lt;m:oMath&gt;&lt;m:r&gt;&lt;w:rPr&gt;&lt;w:rFonts w:ascii=&quot;Cambria Math&quot; w:h-ansi=&quot;Cambria Math&quot;/&gt;&lt;wx:font wx:val=&quot;Cambria Math&quot;/&gt;&lt;w:i/&gt;&lt;w:lang w:val=&quot;EN-US&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F835FC" w:rsidRPr="003A273D">
        <w:rPr>
          <w:rFonts w:ascii="Times New Roman" w:hAnsi="Times New Roman"/>
          <w:lang w:val="en-US"/>
        </w:rPr>
        <w:fldChar w:fldCharType="end"/>
      </w:r>
      <w:r w:rsidR="00F835FC" w:rsidRPr="003A273D">
        <w:rPr>
          <w:rFonts w:ascii="Times New Roman" w:hAnsi="Times New Roman"/>
          <w:lang w:val="en-US"/>
        </w:rPr>
        <w:t>-</w:t>
      </w:r>
      <w:proofErr w:type="spellStart"/>
      <w:r w:rsidR="00F835FC" w:rsidRPr="003A273D">
        <w:rPr>
          <w:rFonts w:ascii="Times New Roman" w:hAnsi="Times New Roman"/>
          <w:lang w:val="en-US"/>
        </w:rPr>
        <w:t>th</w:t>
      </w:r>
      <w:proofErr w:type="spellEnd"/>
      <w:r w:rsidR="00F835FC" w:rsidRPr="003A273D">
        <w:rPr>
          <w:rFonts w:ascii="Times New Roman" w:hAnsi="Times New Roman"/>
          <w:lang w:val="en-US"/>
        </w:rPr>
        <w:t xml:space="preserve"> transmitted SSB. The UE assumes that the same paging message is repeated in all transmitted beams and the selection of the beam(s) for the reception of the paging DCI and paging message is left to UE implementation. </w:t>
      </w:r>
    </w:p>
    <w:p w14:paraId="63D03AAC" w14:textId="13A01E06" w:rsidR="00DB4BEC" w:rsidRDefault="00DB4BEC">
      <w:pPr>
        <w:rPr>
          <w:lang w:val="en-US"/>
        </w:rPr>
      </w:pPr>
      <w:r w:rsidRPr="003A273D">
        <w:rPr>
          <w:rFonts w:ascii="Times New Roman" w:hAnsi="Times New Roman"/>
          <w:lang w:val="en-US"/>
        </w:rPr>
        <w:t xml:space="preserve">The paging procedure reception includes two steps: </w:t>
      </w:r>
      <w:r w:rsidR="00F835FC" w:rsidRPr="003A273D">
        <w:rPr>
          <w:rFonts w:ascii="Times New Roman" w:hAnsi="Times New Roman"/>
          <w:lang w:val="en-US"/>
        </w:rPr>
        <w:t>f</w:t>
      </w:r>
      <w:r w:rsidRPr="003A273D">
        <w:rPr>
          <w:rFonts w:ascii="Times New Roman" w:hAnsi="Times New Roman"/>
          <w:lang w:val="en-US"/>
        </w:rPr>
        <w:t>irst the UE needs to monitor the</w:t>
      </w:r>
      <w:r w:rsidR="009068FC">
        <w:rPr>
          <w:rFonts w:ascii="Times New Roman" w:hAnsi="Times New Roman"/>
          <w:lang w:val="en-US"/>
        </w:rPr>
        <w:t xml:space="preserve"> control</w:t>
      </w:r>
      <w:r w:rsidRPr="003A273D">
        <w:rPr>
          <w:rFonts w:ascii="Times New Roman" w:hAnsi="Times New Roman"/>
          <w:lang w:val="en-US"/>
        </w:rPr>
        <w:t xml:space="preserve"> channel for a paging DCI</w:t>
      </w:r>
      <w:r w:rsidR="00F835FC" w:rsidRPr="003A273D">
        <w:rPr>
          <w:rFonts w:ascii="Times New Roman" w:hAnsi="Times New Roman"/>
          <w:lang w:val="en-US"/>
        </w:rPr>
        <w:t xml:space="preserve">, i.e., a DCI which its CRC is scrambled </w:t>
      </w:r>
      <w:r w:rsidR="009068FC">
        <w:rPr>
          <w:rFonts w:ascii="Times New Roman" w:hAnsi="Times New Roman"/>
          <w:lang w:val="en-US"/>
        </w:rPr>
        <w:t>with</w:t>
      </w:r>
      <w:r w:rsidR="00F835FC" w:rsidRPr="003A273D">
        <w:rPr>
          <w:rFonts w:ascii="Times New Roman" w:hAnsi="Times New Roman"/>
          <w:lang w:val="en-US"/>
        </w:rPr>
        <w:t xml:space="preserve"> P_RNTI.</w:t>
      </w:r>
      <w:r w:rsidRPr="003A273D">
        <w:rPr>
          <w:rFonts w:ascii="Times New Roman" w:hAnsi="Times New Roman"/>
          <w:lang w:val="en-US"/>
        </w:rPr>
        <w:t xml:space="preserve"> </w:t>
      </w:r>
      <w:r w:rsidR="00F835FC" w:rsidRPr="003A273D">
        <w:rPr>
          <w:rFonts w:ascii="Times New Roman" w:hAnsi="Times New Roman"/>
          <w:lang w:val="en-US"/>
        </w:rPr>
        <w:t>If a paging DCI is detected</w:t>
      </w:r>
      <w:r w:rsidR="00FF4D1C">
        <w:rPr>
          <w:rFonts w:ascii="Times New Roman" w:hAnsi="Times New Roman"/>
          <w:lang w:val="en-US"/>
        </w:rPr>
        <w:t>,</w:t>
      </w:r>
      <w:r w:rsidR="00F835FC" w:rsidRPr="003A273D">
        <w:rPr>
          <w:rFonts w:ascii="Times New Roman" w:hAnsi="Times New Roman"/>
          <w:lang w:val="en-US"/>
        </w:rPr>
        <w:t xml:space="preserve"> t</w:t>
      </w:r>
      <w:r w:rsidRPr="003A273D">
        <w:rPr>
          <w:rFonts w:ascii="Times New Roman" w:hAnsi="Times New Roman"/>
          <w:lang w:val="en-US"/>
        </w:rPr>
        <w:t>he UE continue</w:t>
      </w:r>
      <w:r w:rsidR="00FF4D1C">
        <w:rPr>
          <w:rFonts w:ascii="Times New Roman" w:hAnsi="Times New Roman"/>
          <w:lang w:val="en-US"/>
        </w:rPr>
        <w:t>s</w:t>
      </w:r>
      <w:r w:rsidRPr="003A273D">
        <w:rPr>
          <w:rFonts w:ascii="Times New Roman" w:hAnsi="Times New Roman"/>
          <w:lang w:val="en-US"/>
        </w:rPr>
        <w:t xml:space="preserve"> to the second step where the UE decodes the PDSCH</w:t>
      </w:r>
      <w:r w:rsidR="00F835FC" w:rsidRPr="003A273D">
        <w:rPr>
          <w:rFonts w:ascii="Times New Roman" w:hAnsi="Times New Roman"/>
          <w:lang w:val="en-US"/>
        </w:rPr>
        <w:t xml:space="preserve"> for its </w:t>
      </w:r>
      <w:r w:rsidR="009068FC" w:rsidRPr="003A273D">
        <w:rPr>
          <w:rFonts w:ascii="Times New Roman" w:hAnsi="Times New Roman"/>
          <w:lang w:val="en-US"/>
        </w:rPr>
        <w:t>TMSI</w:t>
      </w:r>
      <w:r w:rsidR="00572375">
        <w:rPr>
          <w:rFonts w:ascii="Times New Roman" w:hAnsi="Times New Roman"/>
          <w:lang w:val="en-US"/>
        </w:rPr>
        <w:t xml:space="preserve"> (</w:t>
      </w:r>
      <w:r w:rsidR="00572375" w:rsidRPr="004F6CEE">
        <w:rPr>
          <w:lang w:val="en-US"/>
        </w:rPr>
        <w:t>5G-S-TMSI</w:t>
      </w:r>
      <w:r w:rsidR="00572375">
        <w:rPr>
          <w:rFonts w:ascii="Times New Roman" w:hAnsi="Times New Roman"/>
          <w:lang w:val="en-US"/>
        </w:rPr>
        <w:t>)</w:t>
      </w:r>
      <w:r w:rsidRPr="003A273D">
        <w:rPr>
          <w:rFonts w:ascii="Times New Roman" w:hAnsi="Times New Roman"/>
          <w:lang w:val="en-US"/>
        </w:rPr>
        <w:t xml:space="preserve">. Details of </w:t>
      </w:r>
      <w:r w:rsidR="00FF4D1C">
        <w:rPr>
          <w:rFonts w:ascii="Times New Roman" w:hAnsi="Times New Roman"/>
          <w:lang w:val="en-US"/>
        </w:rPr>
        <w:t xml:space="preserve">the </w:t>
      </w:r>
      <w:r w:rsidRPr="003A273D">
        <w:rPr>
          <w:rFonts w:ascii="Times New Roman" w:hAnsi="Times New Roman"/>
          <w:lang w:val="en-US"/>
        </w:rPr>
        <w:t>frequency and time resource</w:t>
      </w:r>
      <w:r w:rsidR="00FE7CAD">
        <w:rPr>
          <w:rFonts w:ascii="Times New Roman" w:hAnsi="Times New Roman"/>
          <w:lang w:val="en-US"/>
        </w:rPr>
        <w:t xml:space="preserve"> allocation</w:t>
      </w:r>
      <w:r w:rsidR="00F835FC" w:rsidRPr="003A273D">
        <w:rPr>
          <w:rFonts w:ascii="Times New Roman" w:hAnsi="Times New Roman"/>
          <w:lang w:val="en-US"/>
        </w:rPr>
        <w:t xml:space="preserve"> of PDSCH</w:t>
      </w:r>
      <w:r w:rsidRPr="003A273D">
        <w:rPr>
          <w:rFonts w:ascii="Times New Roman" w:hAnsi="Times New Roman"/>
          <w:lang w:val="en-US"/>
        </w:rPr>
        <w:t xml:space="preserve"> are provided in </w:t>
      </w:r>
      <w:r w:rsidR="00FF4D1C">
        <w:rPr>
          <w:rFonts w:ascii="Times New Roman" w:hAnsi="Times New Roman"/>
          <w:lang w:val="en-US"/>
        </w:rPr>
        <w:t xml:space="preserve">the </w:t>
      </w:r>
      <w:r w:rsidRPr="003A273D">
        <w:rPr>
          <w:rFonts w:ascii="Times New Roman" w:hAnsi="Times New Roman"/>
          <w:lang w:val="en-US"/>
        </w:rPr>
        <w:t xml:space="preserve">paging DCI. </w:t>
      </w:r>
      <w:r w:rsidR="00483F28">
        <w:rPr>
          <w:rFonts w:ascii="Times New Roman" w:hAnsi="Times New Roman"/>
          <w:lang w:val="en-US"/>
        </w:rPr>
        <w:t>T</w:t>
      </w:r>
      <w:r w:rsidRPr="003A273D">
        <w:rPr>
          <w:rFonts w:ascii="Times New Roman" w:hAnsi="Times New Roman"/>
          <w:lang w:val="en-US"/>
        </w:rPr>
        <w:t>he UE knows whether it is paged or not</w:t>
      </w:r>
      <w:r w:rsidR="00483F28">
        <w:rPr>
          <w:rFonts w:ascii="Times New Roman" w:hAnsi="Times New Roman"/>
          <w:lang w:val="en-US"/>
        </w:rPr>
        <w:t xml:space="preserve"> </w:t>
      </w:r>
      <w:r w:rsidR="00485008">
        <w:rPr>
          <w:rFonts w:ascii="Times New Roman" w:hAnsi="Times New Roman"/>
          <w:lang w:val="en-US"/>
        </w:rPr>
        <w:t>only after it successfully decodes</w:t>
      </w:r>
      <w:r w:rsidR="00F23E67">
        <w:rPr>
          <w:rFonts w:ascii="Times New Roman" w:hAnsi="Times New Roman"/>
          <w:lang w:val="en-US"/>
        </w:rPr>
        <w:t xml:space="preserve"> PDSCH (paging message)</w:t>
      </w:r>
      <w:r w:rsidRPr="003A273D">
        <w:rPr>
          <w:rFonts w:ascii="Times New Roman" w:hAnsi="Times New Roman"/>
          <w:lang w:val="en-US"/>
        </w:rPr>
        <w:t xml:space="preserve">. The event where a UE detects/successfully decodes a paging </w:t>
      </w:r>
      <w:r w:rsidR="00F23E67">
        <w:rPr>
          <w:rFonts w:ascii="Times New Roman" w:hAnsi="Times New Roman"/>
          <w:lang w:val="en-US"/>
        </w:rPr>
        <w:t>message</w:t>
      </w:r>
      <w:r w:rsidRPr="003A273D">
        <w:rPr>
          <w:rFonts w:ascii="Times New Roman" w:hAnsi="Times New Roman"/>
          <w:lang w:val="en-US"/>
        </w:rPr>
        <w:t xml:space="preserve">, but its TMSI is not included in the PDSCH leads to an extra overhearing cost at the UE. </w:t>
      </w:r>
      <w:r w:rsidR="009068FC">
        <w:rPr>
          <w:rFonts w:ascii="Times New Roman" w:hAnsi="Times New Roman"/>
          <w:lang w:val="en-US"/>
        </w:rPr>
        <w:t>The cost of overhearing can become</w:t>
      </w:r>
      <w:r w:rsidR="003A273D">
        <w:rPr>
          <w:rFonts w:ascii="Times New Roman" w:hAnsi="Times New Roman"/>
          <w:lang w:val="en-US"/>
        </w:rPr>
        <w:t xml:space="preserve"> significant for scenario</w:t>
      </w:r>
      <w:r w:rsidR="003A273D" w:rsidRPr="003A273D">
        <w:rPr>
          <w:rFonts w:ascii="Times New Roman" w:hAnsi="Times New Roman"/>
          <w:lang w:val="en-US"/>
        </w:rPr>
        <w:t>s where</w:t>
      </w:r>
      <w:r w:rsidR="00D25942" w:rsidRPr="003A273D">
        <w:rPr>
          <w:rFonts w:ascii="Times New Roman" w:hAnsi="Times New Roman"/>
          <w:lang w:val="en-US"/>
        </w:rPr>
        <w:t xml:space="preserve"> UEs with low paging probability are configured to listen to the same POs as high paging probability UEs.</w:t>
      </w:r>
    </w:p>
    <w:p w14:paraId="4667C07C" w14:textId="00AC764B" w:rsidR="00D25942" w:rsidRPr="003A273D" w:rsidRDefault="00D25942">
      <w:pPr>
        <w:rPr>
          <w:lang w:val="en-US"/>
        </w:rPr>
      </w:pPr>
      <w:r w:rsidRPr="003A273D">
        <w:rPr>
          <w:rFonts w:ascii="Times New Roman" w:hAnsi="Times New Roman"/>
          <w:b/>
          <w:i/>
          <w:lang w:val="en-US"/>
        </w:rPr>
        <w:t>O</w:t>
      </w:r>
      <w:r w:rsidR="003A273D">
        <w:rPr>
          <w:rFonts w:ascii="Times New Roman" w:hAnsi="Times New Roman"/>
          <w:b/>
          <w:i/>
          <w:lang w:val="en-US"/>
        </w:rPr>
        <w:t>bservation</w:t>
      </w:r>
      <w:r w:rsidR="00D92F20">
        <w:rPr>
          <w:rFonts w:ascii="Times New Roman" w:hAnsi="Times New Roman"/>
          <w:b/>
          <w:i/>
          <w:lang w:val="en-US"/>
        </w:rPr>
        <w:t xml:space="preserve"> </w:t>
      </w:r>
      <w:r w:rsidRPr="003A273D">
        <w:rPr>
          <w:rFonts w:ascii="Times New Roman" w:hAnsi="Times New Roman"/>
          <w:b/>
          <w:i/>
          <w:lang w:val="en-US"/>
        </w:rPr>
        <w:t>1:</w:t>
      </w:r>
      <w:r w:rsidR="003A273D">
        <w:rPr>
          <w:rFonts w:ascii="Times New Roman" w:hAnsi="Times New Roman"/>
          <w:b/>
          <w:i/>
          <w:lang w:val="en-US"/>
        </w:rPr>
        <w:t xml:space="preserve"> </w:t>
      </w:r>
      <w:r w:rsidR="003A273D" w:rsidRPr="003A273D">
        <w:rPr>
          <w:rFonts w:ascii="Times New Roman" w:hAnsi="Times New Roman"/>
          <w:b/>
          <w:i/>
          <w:lang w:val="en-US"/>
        </w:rPr>
        <w:t>The cost of overhearing can become significant for scenarios where UEs with low paging probability are configured to listen to the same POs as high paging probability UEs.</w:t>
      </w:r>
      <w:r w:rsidRPr="003A273D">
        <w:rPr>
          <w:rFonts w:ascii="Times New Roman" w:hAnsi="Times New Roman"/>
          <w:b/>
          <w:i/>
          <w:lang w:val="en-US"/>
        </w:rPr>
        <w:t xml:space="preserve"> </w:t>
      </w:r>
    </w:p>
    <w:p w14:paraId="15503362" w14:textId="657A1B72" w:rsidR="00EE573A" w:rsidRDefault="009068FC" w:rsidP="00A72446">
      <w:pPr>
        <w:rPr>
          <w:rFonts w:ascii="Times New Roman" w:hAnsi="Times New Roman"/>
          <w:lang w:val="en-US"/>
        </w:rPr>
      </w:pPr>
      <w:r>
        <w:rPr>
          <w:rFonts w:ascii="Times New Roman" w:hAnsi="Times New Roman"/>
          <w:lang w:val="en-US"/>
        </w:rPr>
        <w:t xml:space="preserve">By adding a paging grouping </w:t>
      </w:r>
      <w:r w:rsidR="00C23BB3">
        <w:rPr>
          <w:rFonts w:ascii="Times New Roman" w:hAnsi="Times New Roman"/>
          <w:lang w:val="en-US"/>
        </w:rPr>
        <w:t>mechanism,</w:t>
      </w:r>
      <w:r w:rsidR="00A72446">
        <w:rPr>
          <w:rFonts w:ascii="Times New Roman" w:hAnsi="Times New Roman"/>
          <w:lang w:val="en-US"/>
        </w:rPr>
        <w:t xml:space="preserve"> </w:t>
      </w:r>
      <w:r w:rsidR="00513E2B">
        <w:rPr>
          <w:rFonts w:ascii="Times New Roman" w:hAnsi="Times New Roman"/>
          <w:lang w:val="en-US"/>
        </w:rPr>
        <w:t xml:space="preserve">we can mitigate the number of </w:t>
      </w:r>
      <w:r w:rsidR="00E9447D">
        <w:rPr>
          <w:rFonts w:ascii="Times New Roman" w:hAnsi="Times New Roman"/>
          <w:lang w:val="en-US"/>
        </w:rPr>
        <w:t>unnecessary PDSCH</w:t>
      </w:r>
      <w:r w:rsidR="008C6BCC">
        <w:rPr>
          <w:rFonts w:ascii="Times New Roman" w:hAnsi="Times New Roman"/>
          <w:lang w:val="en-US"/>
        </w:rPr>
        <w:t xml:space="preserve"> </w:t>
      </w:r>
      <w:r w:rsidR="00FF4D1C">
        <w:rPr>
          <w:rFonts w:ascii="Times New Roman" w:hAnsi="Times New Roman"/>
          <w:lang w:val="en-US"/>
        </w:rPr>
        <w:t xml:space="preserve">decodes </w:t>
      </w:r>
      <w:r w:rsidR="00513E2B">
        <w:rPr>
          <w:rFonts w:ascii="Times New Roman" w:hAnsi="Times New Roman"/>
          <w:lang w:val="en-US"/>
        </w:rPr>
        <w:t>and therefore</w:t>
      </w:r>
      <w:r w:rsidR="00A72446">
        <w:rPr>
          <w:rFonts w:ascii="Times New Roman" w:hAnsi="Times New Roman"/>
          <w:lang w:val="en-US"/>
        </w:rPr>
        <w:t xml:space="preserve"> reduce </w:t>
      </w:r>
      <w:r w:rsidR="00513E2B">
        <w:rPr>
          <w:rFonts w:ascii="Times New Roman" w:hAnsi="Times New Roman"/>
          <w:lang w:val="en-US"/>
        </w:rPr>
        <w:t xml:space="preserve">the overhearing cost. </w:t>
      </w:r>
      <w:r w:rsidR="00A72446">
        <w:rPr>
          <w:rFonts w:ascii="Times New Roman" w:hAnsi="Times New Roman"/>
          <w:lang w:val="en-US"/>
        </w:rPr>
        <w:t>One potential s</w:t>
      </w:r>
      <w:r w:rsidR="002B00D7" w:rsidRPr="003A273D">
        <w:rPr>
          <w:rFonts w:ascii="Times New Roman" w:hAnsi="Times New Roman"/>
          <w:lang w:val="en-US"/>
        </w:rPr>
        <w:t>olution</w:t>
      </w:r>
      <w:r w:rsidR="00A72446">
        <w:rPr>
          <w:rFonts w:ascii="Times New Roman" w:hAnsi="Times New Roman"/>
          <w:lang w:val="en-US"/>
        </w:rPr>
        <w:t xml:space="preserve"> is</w:t>
      </w:r>
      <w:r w:rsidR="00E20C14" w:rsidRPr="003A273D">
        <w:rPr>
          <w:rFonts w:ascii="Times New Roman" w:hAnsi="Times New Roman"/>
          <w:lang w:val="en-US"/>
        </w:rPr>
        <w:t xml:space="preserve"> to embed a UE paging grouping mechanism </w:t>
      </w:r>
      <w:r w:rsidR="00D078CB">
        <w:rPr>
          <w:rFonts w:ascii="Times New Roman" w:hAnsi="Times New Roman"/>
          <w:lang w:val="en-US"/>
        </w:rPr>
        <w:t>in</w:t>
      </w:r>
      <w:r w:rsidR="00E20C14" w:rsidRPr="003A273D">
        <w:rPr>
          <w:rFonts w:ascii="Times New Roman" w:hAnsi="Times New Roman"/>
          <w:lang w:val="en-US"/>
        </w:rPr>
        <w:t>to the existing paging procedure</w:t>
      </w:r>
      <w:r w:rsidR="00D078CB">
        <w:rPr>
          <w:rFonts w:ascii="Times New Roman" w:hAnsi="Times New Roman"/>
          <w:lang w:val="en-US"/>
        </w:rPr>
        <w:t>,</w:t>
      </w:r>
      <w:r w:rsidR="00E20C14" w:rsidRPr="003A273D">
        <w:rPr>
          <w:rFonts w:ascii="Times New Roman" w:hAnsi="Times New Roman"/>
          <w:lang w:val="en-US"/>
        </w:rPr>
        <w:t xml:space="preserve"> </w:t>
      </w:r>
      <w:r w:rsidR="00C23BB3">
        <w:rPr>
          <w:rFonts w:ascii="Times New Roman" w:hAnsi="Times New Roman"/>
          <w:lang w:val="en-US"/>
        </w:rPr>
        <w:t xml:space="preserve">where the </w:t>
      </w:r>
      <w:proofErr w:type="spellStart"/>
      <w:r w:rsidR="00C23BB3">
        <w:rPr>
          <w:rFonts w:ascii="Times New Roman" w:hAnsi="Times New Roman"/>
          <w:lang w:val="en-US"/>
        </w:rPr>
        <w:t>gNB</w:t>
      </w:r>
      <w:proofErr w:type="spellEnd"/>
      <w:r w:rsidR="00C23BB3">
        <w:rPr>
          <w:rFonts w:ascii="Times New Roman" w:hAnsi="Times New Roman"/>
          <w:lang w:val="en-US"/>
        </w:rPr>
        <w:t xml:space="preserve"> can further sub-group the UEs being assigned to listen to the same PO based on their paging probability or traffic characteristics. Another potential solution is to </w:t>
      </w:r>
      <w:r w:rsidR="00E20C14" w:rsidRPr="003A273D">
        <w:rPr>
          <w:rFonts w:ascii="Times New Roman" w:hAnsi="Times New Roman"/>
          <w:lang w:val="en-US"/>
        </w:rPr>
        <w:t>add a</w:t>
      </w:r>
      <w:r w:rsidR="00D92F20">
        <w:rPr>
          <w:rFonts w:ascii="Times New Roman" w:hAnsi="Times New Roman"/>
          <w:lang w:val="en-US"/>
        </w:rPr>
        <w:t>n indicator,</w:t>
      </w:r>
      <w:r w:rsidR="00E20C14" w:rsidRPr="003A273D">
        <w:rPr>
          <w:rFonts w:ascii="Times New Roman" w:hAnsi="Times New Roman"/>
          <w:lang w:val="en-US"/>
        </w:rPr>
        <w:t xml:space="preserve"> </w:t>
      </w:r>
      <w:r w:rsidR="00D92F20">
        <w:rPr>
          <w:rFonts w:ascii="Times New Roman" w:hAnsi="Times New Roman"/>
          <w:lang w:val="en-US"/>
        </w:rPr>
        <w:t xml:space="preserve">e.g., a </w:t>
      </w:r>
      <w:r w:rsidR="00E20C14" w:rsidRPr="003A273D">
        <w:rPr>
          <w:rFonts w:ascii="Times New Roman" w:hAnsi="Times New Roman"/>
          <w:lang w:val="en-US"/>
        </w:rPr>
        <w:t>wake-up signal (WUS)</w:t>
      </w:r>
      <w:r w:rsidR="00D92F20">
        <w:rPr>
          <w:rFonts w:ascii="Times New Roman" w:hAnsi="Times New Roman"/>
          <w:lang w:val="en-US"/>
        </w:rPr>
        <w:t xml:space="preserve"> or</w:t>
      </w:r>
      <w:r w:rsidR="00E20C14" w:rsidRPr="003A273D">
        <w:rPr>
          <w:rFonts w:ascii="Times New Roman" w:hAnsi="Times New Roman"/>
          <w:lang w:val="en-US"/>
        </w:rPr>
        <w:t xml:space="preserve"> </w:t>
      </w:r>
      <w:r w:rsidR="00037A04">
        <w:rPr>
          <w:rFonts w:ascii="Times New Roman" w:hAnsi="Times New Roman"/>
          <w:lang w:val="en-US"/>
        </w:rPr>
        <w:t>group WUS (</w:t>
      </w:r>
      <w:r w:rsidR="00E20C14" w:rsidRPr="003A273D">
        <w:rPr>
          <w:rFonts w:ascii="Times New Roman" w:hAnsi="Times New Roman"/>
          <w:lang w:val="en-US"/>
        </w:rPr>
        <w:t>GWUS</w:t>
      </w:r>
      <w:r w:rsidR="00037A04">
        <w:rPr>
          <w:rFonts w:ascii="Times New Roman" w:hAnsi="Times New Roman"/>
          <w:lang w:val="en-US"/>
        </w:rPr>
        <w:t>)</w:t>
      </w:r>
      <w:r w:rsidR="00D92F20">
        <w:rPr>
          <w:rFonts w:ascii="Times New Roman" w:hAnsi="Times New Roman"/>
          <w:lang w:val="en-US"/>
        </w:rPr>
        <w:t xml:space="preserve"> as</w:t>
      </w:r>
      <w:r w:rsidR="00E20C14" w:rsidRPr="003A273D">
        <w:rPr>
          <w:rFonts w:ascii="Times New Roman" w:hAnsi="Times New Roman"/>
          <w:lang w:val="en-US"/>
        </w:rPr>
        <w:t xml:space="preserve"> in </w:t>
      </w:r>
      <w:proofErr w:type="spellStart"/>
      <w:r w:rsidR="00C23BB3">
        <w:rPr>
          <w:rFonts w:ascii="Times New Roman" w:hAnsi="Times New Roman"/>
          <w:lang w:val="en-US"/>
        </w:rPr>
        <w:t>m</w:t>
      </w:r>
      <w:r w:rsidR="00E20C14" w:rsidRPr="003A273D">
        <w:rPr>
          <w:rFonts w:ascii="Times New Roman" w:hAnsi="Times New Roman"/>
          <w:lang w:val="en-US"/>
        </w:rPr>
        <w:t>MTC</w:t>
      </w:r>
      <w:proofErr w:type="spellEnd"/>
      <w:r w:rsidR="00E20C14" w:rsidRPr="003A273D">
        <w:rPr>
          <w:rFonts w:ascii="Times New Roman" w:hAnsi="Times New Roman"/>
          <w:lang w:val="en-US"/>
        </w:rPr>
        <w:t>,</w:t>
      </w:r>
      <w:r w:rsidR="00C23BB3">
        <w:rPr>
          <w:rFonts w:ascii="Times New Roman" w:hAnsi="Times New Roman"/>
          <w:lang w:val="en-US"/>
        </w:rPr>
        <w:t xml:space="preserve"> prior to </w:t>
      </w:r>
      <w:proofErr w:type="spellStart"/>
      <w:r w:rsidR="00C23BB3">
        <w:rPr>
          <w:rFonts w:ascii="Times New Roman" w:hAnsi="Times New Roman"/>
          <w:lang w:val="en-US"/>
        </w:rPr>
        <w:t>POs.</w:t>
      </w:r>
      <w:proofErr w:type="spellEnd"/>
      <w:r w:rsidR="00C23BB3">
        <w:rPr>
          <w:rFonts w:ascii="Times New Roman" w:hAnsi="Times New Roman"/>
          <w:lang w:val="en-US"/>
        </w:rPr>
        <w:t xml:space="preserve"> By assigning UEs to different </w:t>
      </w:r>
      <w:r w:rsidR="00D92F20">
        <w:rPr>
          <w:rFonts w:ascii="Times New Roman" w:hAnsi="Times New Roman"/>
          <w:lang w:val="en-US"/>
        </w:rPr>
        <w:t>G</w:t>
      </w:r>
      <w:r w:rsidR="00C23BB3">
        <w:rPr>
          <w:rFonts w:ascii="Times New Roman" w:hAnsi="Times New Roman"/>
          <w:lang w:val="en-US"/>
        </w:rPr>
        <w:t>WUS</w:t>
      </w:r>
      <w:r w:rsidR="00D078CB">
        <w:rPr>
          <w:rFonts w:ascii="Times New Roman" w:hAnsi="Times New Roman"/>
          <w:lang w:val="en-US"/>
        </w:rPr>
        <w:t>,</w:t>
      </w:r>
      <w:r w:rsidR="00D92F20">
        <w:rPr>
          <w:rFonts w:ascii="Times New Roman" w:hAnsi="Times New Roman"/>
          <w:lang w:val="en-US"/>
        </w:rPr>
        <w:t xml:space="preserve"> </w:t>
      </w:r>
      <w:r w:rsidR="00C23BB3">
        <w:rPr>
          <w:rFonts w:ascii="Times New Roman" w:hAnsi="Times New Roman"/>
          <w:lang w:val="en-US"/>
        </w:rPr>
        <w:t>again based on their paging probabilities and traffic characteristics</w:t>
      </w:r>
      <w:r w:rsidR="00D078CB">
        <w:rPr>
          <w:rFonts w:ascii="Times New Roman" w:hAnsi="Times New Roman"/>
          <w:lang w:val="en-US"/>
        </w:rPr>
        <w:t>,</w:t>
      </w:r>
      <w:r w:rsidR="00C23BB3">
        <w:rPr>
          <w:rFonts w:ascii="Times New Roman" w:hAnsi="Times New Roman"/>
          <w:lang w:val="en-US"/>
        </w:rPr>
        <w:t xml:space="preserve"> we can reduce the overhearing cost.</w:t>
      </w:r>
      <w:r w:rsidR="00D92F20">
        <w:rPr>
          <w:rFonts w:ascii="Times New Roman" w:hAnsi="Times New Roman"/>
          <w:lang w:val="en-US"/>
        </w:rPr>
        <w:t xml:space="preserve"> </w:t>
      </w:r>
      <w:r w:rsidR="00C23BB3">
        <w:rPr>
          <w:rFonts w:ascii="Times New Roman" w:hAnsi="Times New Roman"/>
          <w:lang w:val="en-US"/>
        </w:rPr>
        <w:t xml:space="preserve">  </w:t>
      </w:r>
    </w:p>
    <w:p w14:paraId="40D00461" w14:textId="0C45D451" w:rsidR="002B00D7" w:rsidRPr="003A273D" w:rsidRDefault="00A10B1B" w:rsidP="00A72446">
      <w:pPr>
        <w:rPr>
          <w:rFonts w:ascii="Times New Roman" w:hAnsi="Times New Roman"/>
          <w:b/>
          <w:lang w:val="en-US"/>
        </w:rPr>
      </w:pPr>
      <w:r>
        <w:rPr>
          <w:rFonts w:ascii="Times New Roman" w:hAnsi="Times New Roman"/>
          <w:lang w:val="en-US"/>
        </w:rPr>
        <w:t>G</w:t>
      </w:r>
      <w:r w:rsidR="00EE573A">
        <w:rPr>
          <w:rFonts w:ascii="Times New Roman" w:hAnsi="Times New Roman"/>
          <w:lang w:val="en-US"/>
        </w:rPr>
        <w:t>roup paging reduces the cost of overhearing without adding extra overhead at the network. Introducing grouping via GWUS, on the other hand, will increase the network overhead but it can contribute to</w:t>
      </w:r>
      <w:r w:rsidR="00980593">
        <w:rPr>
          <w:rFonts w:ascii="Times New Roman" w:hAnsi="Times New Roman"/>
          <w:lang w:val="en-US"/>
        </w:rPr>
        <w:t xml:space="preserve"> further</w:t>
      </w:r>
      <w:r w:rsidR="00EE573A">
        <w:rPr>
          <w:rFonts w:ascii="Times New Roman" w:hAnsi="Times New Roman"/>
          <w:lang w:val="en-US"/>
        </w:rPr>
        <w:t xml:space="preserve"> </w:t>
      </w:r>
      <w:r w:rsidR="00BB44DC">
        <w:rPr>
          <w:rFonts w:ascii="Times New Roman" w:hAnsi="Times New Roman"/>
          <w:lang w:val="en-US"/>
        </w:rPr>
        <w:t xml:space="preserve">reduction in </w:t>
      </w:r>
      <w:r w:rsidR="0028607A">
        <w:rPr>
          <w:rFonts w:ascii="Times New Roman" w:hAnsi="Times New Roman"/>
          <w:lang w:val="en-US"/>
        </w:rPr>
        <w:t>power consumption</w:t>
      </w:r>
      <w:r w:rsidR="00980593">
        <w:rPr>
          <w:rFonts w:ascii="Times New Roman" w:hAnsi="Times New Roman"/>
          <w:lang w:val="en-US"/>
        </w:rPr>
        <w:t xml:space="preserve"> at the UE when the channel is “idle”. </w:t>
      </w:r>
      <w:r w:rsidR="00BF44F7">
        <w:rPr>
          <w:rFonts w:ascii="Times New Roman" w:hAnsi="Times New Roman"/>
          <w:lang w:val="en-US"/>
        </w:rPr>
        <w:t>Power consumption reduction</w:t>
      </w:r>
      <w:r w:rsidR="00980593">
        <w:rPr>
          <w:rFonts w:ascii="Times New Roman" w:hAnsi="Times New Roman"/>
          <w:lang w:val="en-US"/>
        </w:rPr>
        <w:t xml:space="preserve"> is </w:t>
      </w:r>
      <w:r w:rsidR="00BF44F7">
        <w:rPr>
          <w:rFonts w:ascii="Times New Roman" w:hAnsi="Times New Roman"/>
          <w:lang w:val="en-US"/>
        </w:rPr>
        <w:t xml:space="preserve">possible </w:t>
      </w:r>
      <w:r w:rsidR="00980593">
        <w:rPr>
          <w:rFonts w:ascii="Times New Roman" w:hAnsi="Times New Roman"/>
          <w:lang w:val="en-US"/>
        </w:rPr>
        <w:t xml:space="preserve">if the WUS is designed in a way </w:t>
      </w:r>
      <w:r w:rsidR="00BE3D41">
        <w:rPr>
          <w:rFonts w:ascii="Times New Roman" w:hAnsi="Times New Roman"/>
          <w:lang w:val="en-US"/>
        </w:rPr>
        <w:t xml:space="preserve">such </w:t>
      </w:r>
      <w:r w:rsidR="00980593">
        <w:rPr>
          <w:rFonts w:ascii="Times New Roman" w:hAnsi="Times New Roman"/>
          <w:lang w:val="en-US"/>
        </w:rPr>
        <w:t>that it</w:t>
      </w:r>
      <w:r w:rsidR="00BE3D41">
        <w:rPr>
          <w:rFonts w:ascii="Times New Roman" w:hAnsi="Times New Roman"/>
          <w:lang w:val="en-US"/>
        </w:rPr>
        <w:t xml:space="preserve"> can be</w:t>
      </w:r>
      <w:r w:rsidR="00980593">
        <w:rPr>
          <w:rFonts w:ascii="Times New Roman" w:hAnsi="Times New Roman"/>
          <w:lang w:val="en-US"/>
        </w:rPr>
        <w:t xml:space="preserve"> detect</w:t>
      </w:r>
      <w:r w:rsidR="00BE3D41">
        <w:rPr>
          <w:rFonts w:ascii="Times New Roman" w:hAnsi="Times New Roman"/>
          <w:lang w:val="en-US"/>
        </w:rPr>
        <w:t>ed</w:t>
      </w:r>
      <w:r w:rsidR="00980593">
        <w:rPr>
          <w:rFonts w:ascii="Times New Roman" w:hAnsi="Times New Roman"/>
          <w:lang w:val="en-US"/>
        </w:rPr>
        <w:t xml:space="preserve"> </w:t>
      </w:r>
      <w:r w:rsidR="00BE3D41">
        <w:rPr>
          <w:rFonts w:ascii="Times New Roman" w:hAnsi="Times New Roman"/>
          <w:lang w:val="en-US"/>
        </w:rPr>
        <w:t>with</w:t>
      </w:r>
      <w:r w:rsidR="00980593">
        <w:rPr>
          <w:rFonts w:ascii="Times New Roman" w:hAnsi="Times New Roman"/>
          <w:lang w:val="en-US"/>
        </w:rPr>
        <w:t xml:space="preserve"> a low-power low-complexity receiver. </w:t>
      </w:r>
      <w:r w:rsidR="00733BC0">
        <w:rPr>
          <w:rFonts w:ascii="Times New Roman" w:hAnsi="Times New Roman"/>
          <w:lang w:val="en-US"/>
        </w:rPr>
        <w:t xml:space="preserve">The </w:t>
      </w:r>
      <w:r w:rsidR="0028607A">
        <w:rPr>
          <w:rFonts w:ascii="Times New Roman" w:hAnsi="Times New Roman"/>
          <w:lang w:val="en-US"/>
        </w:rPr>
        <w:t>energy</w:t>
      </w:r>
      <w:r w:rsidR="00980593">
        <w:rPr>
          <w:rFonts w:ascii="Times New Roman" w:hAnsi="Times New Roman"/>
          <w:lang w:val="en-US"/>
        </w:rPr>
        <w:t xml:space="preserve"> </w:t>
      </w:r>
      <w:r w:rsidR="0028607A">
        <w:rPr>
          <w:rFonts w:ascii="Times New Roman" w:hAnsi="Times New Roman"/>
          <w:lang w:val="en-US"/>
        </w:rPr>
        <w:t>consumption</w:t>
      </w:r>
      <w:r w:rsidR="00980593">
        <w:rPr>
          <w:rFonts w:ascii="Times New Roman" w:hAnsi="Times New Roman"/>
          <w:lang w:val="en-US"/>
        </w:rPr>
        <w:t xml:space="preserve"> level </w:t>
      </w:r>
      <w:r w:rsidR="00733BC0">
        <w:rPr>
          <w:rFonts w:ascii="Times New Roman" w:hAnsi="Times New Roman"/>
          <w:lang w:val="en-US"/>
        </w:rPr>
        <w:t xml:space="preserve">of the WUS receiver </w:t>
      </w:r>
      <w:r w:rsidR="00980593">
        <w:rPr>
          <w:rFonts w:ascii="Times New Roman" w:hAnsi="Times New Roman"/>
          <w:lang w:val="en-US"/>
        </w:rPr>
        <w:t xml:space="preserve">and its contribution to </w:t>
      </w:r>
      <w:r w:rsidR="0028607A">
        <w:rPr>
          <w:rFonts w:ascii="Times New Roman" w:hAnsi="Times New Roman"/>
          <w:lang w:val="en-US"/>
        </w:rPr>
        <w:t>total energy</w:t>
      </w:r>
      <w:r w:rsidR="00980593">
        <w:rPr>
          <w:rFonts w:ascii="Times New Roman" w:hAnsi="Times New Roman"/>
          <w:lang w:val="en-US"/>
        </w:rPr>
        <w:t xml:space="preserve"> </w:t>
      </w:r>
      <w:r w:rsidR="0028607A">
        <w:rPr>
          <w:rFonts w:ascii="Times New Roman" w:hAnsi="Times New Roman"/>
          <w:lang w:val="en-US"/>
        </w:rPr>
        <w:t>consumption</w:t>
      </w:r>
      <w:r w:rsidR="00980593">
        <w:rPr>
          <w:rFonts w:ascii="Times New Roman" w:hAnsi="Times New Roman"/>
          <w:lang w:val="en-US"/>
        </w:rPr>
        <w:t xml:space="preserve">, however, needs to be evaluated and compared </w:t>
      </w:r>
      <w:r w:rsidR="0028607A">
        <w:rPr>
          <w:rFonts w:ascii="Times New Roman" w:hAnsi="Times New Roman"/>
          <w:lang w:val="en-US"/>
        </w:rPr>
        <w:t>to</w:t>
      </w:r>
      <w:r w:rsidR="00980593">
        <w:rPr>
          <w:rFonts w:ascii="Times New Roman" w:hAnsi="Times New Roman"/>
          <w:lang w:val="en-US"/>
        </w:rPr>
        <w:t xml:space="preserve"> all other energy cost</w:t>
      </w:r>
      <w:r w:rsidR="0028607A">
        <w:rPr>
          <w:rFonts w:ascii="Times New Roman" w:hAnsi="Times New Roman"/>
          <w:lang w:val="en-US"/>
        </w:rPr>
        <w:t>s</w:t>
      </w:r>
      <w:r w:rsidR="00980593">
        <w:rPr>
          <w:rFonts w:ascii="Times New Roman" w:hAnsi="Times New Roman"/>
          <w:lang w:val="en-US"/>
        </w:rPr>
        <w:t xml:space="preserve"> in IDLE/INACTIVE.</w:t>
      </w:r>
      <w:r w:rsidR="00592CEF">
        <w:rPr>
          <w:rFonts w:ascii="Times New Roman" w:hAnsi="Times New Roman"/>
          <w:lang w:val="en-US"/>
        </w:rPr>
        <w:t xml:space="preserve"> </w:t>
      </w:r>
    </w:p>
    <w:p w14:paraId="790B3FB0" w14:textId="1771FCA6" w:rsidR="000A006F" w:rsidRDefault="00CF19C2" w:rsidP="00CF19C2">
      <w:pPr>
        <w:rPr>
          <w:rFonts w:ascii="Times New Roman" w:hAnsi="Times New Roman"/>
          <w:b/>
          <w:i/>
          <w:lang w:val="en-US"/>
        </w:rPr>
      </w:pPr>
      <w:r w:rsidRPr="003A273D">
        <w:rPr>
          <w:rFonts w:ascii="Times New Roman" w:hAnsi="Times New Roman"/>
          <w:b/>
          <w:i/>
          <w:lang w:val="en-US"/>
        </w:rPr>
        <w:t xml:space="preserve">Proposal 1 – </w:t>
      </w:r>
      <w:r w:rsidR="000A006F">
        <w:rPr>
          <w:rFonts w:ascii="Times New Roman" w:hAnsi="Times New Roman"/>
          <w:b/>
          <w:i/>
          <w:lang w:val="en-US"/>
        </w:rPr>
        <w:t xml:space="preserve">The design of paging enhancements shall consider UE </w:t>
      </w:r>
      <w:r w:rsidR="0095783B">
        <w:rPr>
          <w:rFonts w:ascii="Times New Roman" w:hAnsi="Times New Roman"/>
          <w:b/>
          <w:i/>
          <w:lang w:val="en-US"/>
        </w:rPr>
        <w:t>energy</w:t>
      </w:r>
      <w:r w:rsidR="000A006F">
        <w:rPr>
          <w:rFonts w:ascii="Times New Roman" w:hAnsi="Times New Roman"/>
          <w:b/>
          <w:i/>
          <w:lang w:val="en-US"/>
        </w:rPr>
        <w:t xml:space="preserve"> consumption</w:t>
      </w:r>
      <w:r w:rsidR="0095783B">
        <w:rPr>
          <w:rFonts w:ascii="Times New Roman" w:hAnsi="Times New Roman"/>
          <w:b/>
          <w:i/>
          <w:lang w:val="en-US"/>
        </w:rPr>
        <w:t xml:space="preserve"> reduction</w:t>
      </w:r>
      <w:r w:rsidR="000A006F" w:rsidRPr="003A273D">
        <w:rPr>
          <w:rFonts w:ascii="Times New Roman" w:hAnsi="Times New Roman"/>
          <w:b/>
          <w:i/>
          <w:lang w:val="en-US"/>
        </w:rPr>
        <w:t xml:space="preserve">, </w:t>
      </w:r>
      <w:r w:rsidR="000A006F">
        <w:rPr>
          <w:rFonts w:ascii="Times New Roman" w:hAnsi="Times New Roman"/>
          <w:b/>
          <w:i/>
          <w:lang w:val="en-US"/>
        </w:rPr>
        <w:t>network overhead, and design complexity</w:t>
      </w:r>
      <w:r w:rsidR="000A006F" w:rsidRPr="003A273D">
        <w:rPr>
          <w:rFonts w:ascii="Times New Roman" w:hAnsi="Times New Roman"/>
          <w:b/>
          <w:i/>
          <w:lang w:val="en-US"/>
        </w:rPr>
        <w:t xml:space="preserve">. </w:t>
      </w:r>
      <w:r w:rsidRPr="003A273D">
        <w:rPr>
          <w:rFonts w:ascii="Times New Roman" w:hAnsi="Times New Roman"/>
          <w:b/>
          <w:i/>
          <w:lang w:val="en-US"/>
        </w:rPr>
        <w:t xml:space="preserve"> </w:t>
      </w:r>
    </w:p>
    <w:p w14:paraId="0744C58C" w14:textId="26F1B20B" w:rsidR="0067423A" w:rsidRDefault="000A006F" w:rsidP="00CF19C2">
      <w:pPr>
        <w:rPr>
          <w:rFonts w:ascii="Times New Roman" w:hAnsi="Times New Roman"/>
          <w:b/>
          <w:i/>
          <w:lang w:val="en-US"/>
        </w:rPr>
      </w:pPr>
      <w:r w:rsidRPr="0095783B">
        <w:rPr>
          <w:rFonts w:ascii="Times New Roman" w:hAnsi="Times New Roman"/>
          <w:b/>
          <w:i/>
          <w:lang w:val="en-US"/>
        </w:rPr>
        <w:t xml:space="preserve">Proposal 2 – Support </w:t>
      </w:r>
      <w:r w:rsidR="00C77860" w:rsidRPr="0095783B">
        <w:rPr>
          <w:rFonts w:ascii="Times New Roman" w:hAnsi="Times New Roman"/>
          <w:b/>
          <w:i/>
          <w:lang w:val="en-US"/>
        </w:rPr>
        <w:t>paging enhancement with UE grouping mechanism</w:t>
      </w:r>
      <w:r w:rsidR="001234E3">
        <w:rPr>
          <w:rFonts w:ascii="Times New Roman" w:hAnsi="Times New Roman"/>
          <w:b/>
          <w:i/>
          <w:lang w:val="en-US"/>
        </w:rPr>
        <w:t>.</w:t>
      </w:r>
      <w:r w:rsidR="00C77860" w:rsidRPr="0095783B">
        <w:rPr>
          <w:rFonts w:ascii="Times New Roman" w:hAnsi="Times New Roman"/>
          <w:b/>
          <w:i/>
          <w:lang w:val="en-US"/>
        </w:rPr>
        <w:t xml:space="preserve">  </w:t>
      </w:r>
    </w:p>
    <w:p w14:paraId="76450CD8" w14:textId="6CC83AB7" w:rsidR="000A006F" w:rsidRDefault="00EE573A" w:rsidP="00EE573A">
      <w:pPr>
        <w:pStyle w:val="BodyText"/>
        <w:rPr>
          <w:rFonts w:ascii="Times New Roman" w:hAnsi="Times New Roman"/>
        </w:rPr>
      </w:pPr>
      <w:r w:rsidRPr="00EE573A">
        <w:rPr>
          <w:rFonts w:ascii="Times New Roman" w:hAnsi="Times New Roman"/>
        </w:rPr>
        <w:t xml:space="preserve">While paging grouping can limit the number of devices that need to listen to paging at the same PO, it does not </w:t>
      </w:r>
      <w:r w:rsidR="00DF7E71" w:rsidRPr="00EE573A">
        <w:rPr>
          <w:rFonts w:ascii="Times New Roman" w:hAnsi="Times New Roman"/>
        </w:rPr>
        <w:t xml:space="preserve">address </w:t>
      </w:r>
      <w:r w:rsidR="00733BC0">
        <w:rPr>
          <w:rFonts w:ascii="Times New Roman" w:hAnsi="Times New Roman"/>
        </w:rPr>
        <w:t xml:space="preserve">the </w:t>
      </w:r>
      <w:r w:rsidR="00DF7E71">
        <w:rPr>
          <w:rFonts w:ascii="Times New Roman" w:hAnsi="Times New Roman"/>
        </w:rPr>
        <w:t>overhearing</w:t>
      </w:r>
      <w:r w:rsidRPr="00EE573A">
        <w:rPr>
          <w:rFonts w:ascii="Times New Roman" w:hAnsi="Times New Roman"/>
        </w:rPr>
        <w:t xml:space="preserve"> cost within a paging group due to missed paging. All UEs within a paging group must always read the paging indications and paging messages scheduled for their group. When a missed paging </w:t>
      </w:r>
      <w:r w:rsidR="00733BC0">
        <w:rPr>
          <w:rFonts w:ascii="Times New Roman" w:hAnsi="Times New Roman"/>
        </w:rPr>
        <w:t>event</w:t>
      </w:r>
      <w:r w:rsidRPr="00EE573A">
        <w:rPr>
          <w:rFonts w:ascii="Times New Roman" w:hAnsi="Times New Roman"/>
        </w:rPr>
        <w:t xml:space="preserve"> occurs, the paging message will be retransmitted by the network at the next PO. In turn, paging retransmissions increase the </w:t>
      </w:r>
      <w:r w:rsidR="009D638F">
        <w:rPr>
          <w:rFonts w:ascii="Times New Roman" w:hAnsi="Times New Roman"/>
        </w:rPr>
        <w:t>o</w:t>
      </w:r>
      <w:r w:rsidR="007269CC">
        <w:rPr>
          <w:rFonts w:ascii="Times New Roman" w:hAnsi="Times New Roman"/>
        </w:rPr>
        <w:t>v</w:t>
      </w:r>
      <w:r w:rsidR="009D638F">
        <w:rPr>
          <w:rFonts w:ascii="Times New Roman" w:hAnsi="Times New Roman"/>
        </w:rPr>
        <w:t>erhearing cost</w:t>
      </w:r>
      <w:r w:rsidRPr="00EE573A">
        <w:rPr>
          <w:rFonts w:ascii="Times New Roman" w:hAnsi="Times New Roman"/>
        </w:rPr>
        <w:t xml:space="preserve"> of </w:t>
      </w:r>
      <w:r w:rsidRPr="00EE573A">
        <w:rPr>
          <w:rFonts w:ascii="Times New Roman" w:hAnsi="Times New Roman"/>
          <w:i/>
        </w:rPr>
        <w:t>other</w:t>
      </w:r>
      <w:r w:rsidRPr="00EE573A">
        <w:rPr>
          <w:rFonts w:ascii="Times New Roman" w:hAnsi="Times New Roman"/>
        </w:rPr>
        <w:t xml:space="preserve"> UEs listening to the same PO. The situation only gets worse should a UE fail to decode paging retransmissions. The paging area is gradually extended from the initial camping cell, to a Tracking Area (TA) and </w:t>
      </w:r>
      <w:r w:rsidR="00733BC0">
        <w:rPr>
          <w:rFonts w:ascii="Times New Roman" w:hAnsi="Times New Roman"/>
        </w:rPr>
        <w:t xml:space="preserve">then </w:t>
      </w:r>
      <w:r w:rsidRPr="00EE573A">
        <w:rPr>
          <w:rFonts w:ascii="Times New Roman" w:hAnsi="Times New Roman"/>
        </w:rPr>
        <w:t xml:space="preserve">to a Tracking Area List (TAL). A TAL can be a very large geographical area covering numerous cells. A missed paging of a UE can cause an increase of </w:t>
      </w:r>
      <w:r w:rsidR="00D86422">
        <w:rPr>
          <w:rFonts w:ascii="Times New Roman" w:hAnsi="Times New Roman"/>
        </w:rPr>
        <w:t>overhearing cost</w:t>
      </w:r>
      <w:r w:rsidRPr="00EE573A">
        <w:rPr>
          <w:rFonts w:ascii="Times New Roman" w:hAnsi="Times New Roman"/>
        </w:rPr>
        <w:t xml:space="preserve"> in other cells. Therefore, the improvement to paging reception needs to also include solution</w:t>
      </w:r>
      <w:r w:rsidR="00B76619">
        <w:rPr>
          <w:rFonts w:ascii="Times New Roman" w:hAnsi="Times New Roman"/>
        </w:rPr>
        <w:t>s to</w:t>
      </w:r>
      <w:r w:rsidRPr="00EE573A">
        <w:rPr>
          <w:rFonts w:ascii="Times New Roman" w:hAnsi="Times New Roman"/>
        </w:rPr>
        <w:t xml:space="preserve"> mitigate </w:t>
      </w:r>
      <w:r w:rsidR="00D86422">
        <w:rPr>
          <w:rFonts w:ascii="Times New Roman" w:hAnsi="Times New Roman"/>
        </w:rPr>
        <w:t>overhearing cost</w:t>
      </w:r>
      <w:r w:rsidRPr="00EE573A">
        <w:rPr>
          <w:rFonts w:ascii="Times New Roman" w:hAnsi="Times New Roman"/>
        </w:rPr>
        <w:t xml:space="preserve"> due to missed paging by UEs.</w:t>
      </w:r>
    </w:p>
    <w:p w14:paraId="6077A4A1" w14:textId="2FC80243" w:rsidR="003D0DDC" w:rsidRDefault="003D0DDC" w:rsidP="003D0DDC">
      <w:pPr>
        <w:rPr>
          <w:rFonts w:ascii="Times New Roman" w:hAnsi="Times New Roman"/>
          <w:b/>
          <w:i/>
          <w:lang w:val="en-US"/>
        </w:rPr>
      </w:pPr>
      <w:r w:rsidRPr="0095783B">
        <w:rPr>
          <w:rFonts w:ascii="Times New Roman" w:hAnsi="Times New Roman"/>
          <w:b/>
          <w:i/>
          <w:lang w:val="en-US"/>
        </w:rPr>
        <w:t xml:space="preserve">Proposal </w:t>
      </w:r>
      <w:r>
        <w:rPr>
          <w:rFonts w:ascii="Times New Roman" w:hAnsi="Times New Roman"/>
          <w:b/>
          <w:i/>
          <w:lang w:val="en-US"/>
        </w:rPr>
        <w:t>3</w:t>
      </w:r>
      <w:r w:rsidRPr="0095783B">
        <w:rPr>
          <w:rFonts w:ascii="Times New Roman" w:hAnsi="Times New Roman"/>
          <w:b/>
          <w:i/>
          <w:lang w:val="en-US"/>
        </w:rPr>
        <w:t xml:space="preserve"> – </w:t>
      </w:r>
      <w:r w:rsidR="0043499D">
        <w:rPr>
          <w:rFonts w:ascii="Times New Roman" w:hAnsi="Times New Roman"/>
          <w:b/>
          <w:i/>
          <w:lang w:val="en-US"/>
        </w:rPr>
        <w:t xml:space="preserve">RAN1 studies </w:t>
      </w:r>
      <w:r w:rsidR="0043499D" w:rsidRPr="0043499D">
        <w:rPr>
          <w:rFonts w:ascii="Times New Roman" w:hAnsi="Times New Roman"/>
          <w:b/>
          <w:i/>
          <w:lang w:val="en-US"/>
        </w:rPr>
        <w:t xml:space="preserve">solutions </w:t>
      </w:r>
      <w:r w:rsidR="0043499D" w:rsidRPr="004A758A">
        <w:rPr>
          <w:rFonts w:ascii="Times New Roman" w:hAnsi="Times New Roman"/>
          <w:b/>
          <w:i/>
        </w:rPr>
        <w:t>to mitigate overhearing cost due to missed paging by UEs</w:t>
      </w:r>
      <w:r>
        <w:rPr>
          <w:rFonts w:ascii="Times New Roman" w:hAnsi="Times New Roman"/>
          <w:b/>
          <w:i/>
          <w:lang w:val="en-US"/>
        </w:rPr>
        <w:t>.</w:t>
      </w:r>
      <w:r w:rsidRPr="0095783B">
        <w:rPr>
          <w:rFonts w:ascii="Times New Roman" w:hAnsi="Times New Roman"/>
          <w:b/>
          <w:i/>
          <w:lang w:val="en-US"/>
        </w:rPr>
        <w:t xml:space="preserve">  </w:t>
      </w:r>
    </w:p>
    <w:p w14:paraId="6D3A6529" w14:textId="77777777" w:rsidR="00EE573A" w:rsidRPr="004A758A" w:rsidRDefault="00EE573A" w:rsidP="00240FFF">
      <w:pPr>
        <w:pStyle w:val="BodyText"/>
        <w:rPr>
          <w:rFonts w:ascii="Times New Roman" w:hAnsi="Times New Roman"/>
          <w:lang w:val="en-US"/>
        </w:rPr>
      </w:pPr>
    </w:p>
    <w:p w14:paraId="7447BF9E" w14:textId="77777777" w:rsidR="0039449B" w:rsidRDefault="0039449B">
      <w:pPr>
        <w:pStyle w:val="Heading1"/>
        <w:rPr>
          <w:rFonts w:ascii="Times New Roman" w:hAnsi="Times New Roman"/>
          <w:lang w:val="en-US" w:eastAsia="en-US"/>
        </w:rPr>
      </w:pPr>
      <w:r>
        <w:rPr>
          <w:rFonts w:ascii="Times New Roman" w:hAnsi="Times New Roman"/>
          <w:lang w:val="en-US" w:eastAsia="en-US"/>
        </w:rPr>
        <w:t>Conclusion</w:t>
      </w:r>
    </w:p>
    <w:p w14:paraId="7F8EF59F" w14:textId="77777777" w:rsidR="0039449B" w:rsidRDefault="0039449B">
      <w:pPr>
        <w:rPr>
          <w:rFonts w:ascii="Times New Roman" w:hAnsi="Times New Roman"/>
          <w:lang w:val="en-US"/>
        </w:rPr>
      </w:pPr>
      <w:r>
        <w:rPr>
          <w:rFonts w:ascii="Times New Roman" w:hAnsi="Times New Roman"/>
        </w:rPr>
        <w:t>In this contribution, we discuss power saving</w:t>
      </w:r>
      <w:r w:rsidR="00DA17F0">
        <w:rPr>
          <w:rFonts w:ascii="Times New Roman" w:hAnsi="Times New Roman"/>
        </w:rPr>
        <w:t xml:space="preserve"> enhancement for UEs in IDLE or INACTIVE mode. </w:t>
      </w:r>
    </w:p>
    <w:p w14:paraId="268EFFE4" w14:textId="3393D3B6" w:rsidR="0095783B" w:rsidRPr="003A273D" w:rsidRDefault="0095783B" w:rsidP="0095783B">
      <w:pPr>
        <w:rPr>
          <w:lang w:val="en-US"/>
        </w:rPr>
      </w:pPr>
      <w:r w:rsidRPr="003A273D">
        <w:rPr>
          <w:rFonts w:ascii="Times New Roman" w:hAnsi="Times New Roman"/>
          <w:b/>
          <w:i/>
          <w:lang w:val="en-US"/>
        </w:rPr>
        <w:t>O</w:t>
      </w:r>
      <w:r>
        <w:rPr>
          <w:rFonts w:ascii="Times New Roman" w:hAnsi="Times New Roman"/>
          <w:b/>
          <w:i/>
          <w:lang w:val="en-US"/>
        </w:rPr>
        <w:t xml:space="preserve">bservation </w:t>
      </w:r>
      <w:r w:rsidRPr="003A273D">
        <w:rPr>
          <w:rFonts w:ascii="Times New Roman" w:hAnsi="Times New Roman"/>
          <w:b/>
          <w:i/>
          <w:lang w:val="en-US"/>
        </w:rPr>
        <w:t>1:</w:t>
      </w:r>
      <w:r>
        <w:rPr>
          <w:rFonts w:ascii="Times New Roman" w:hAnsi="Times New Roman"/>
          <w:b/>
          <w:i/>
          <w:lang w:val="en-US"/>
        </w:rPr>
        <w:t xml:space="preserve"> </w:t>
      </w:r>
      <w:r w:rsidRPr="003A273D">
        <w:rPr>
          <w:rFonts w:ascii="Times New Roman" w:hAnsi="Times New Roman"/>
          <w:b/>
          <w:i/>
          <w:lang w:val="en-US"/>
        </w:rPr>
        <w:t xml:space="preserve">The cost of overhearing can become significant for scenarios where UEs with low paging probability are configured to listen to the same POs as high paging probability UEs. </w:t>
      </w:r>
    </w:p>
    <w:p w14:paraId="4AD75F60" w14:textId="77777777" w:rsidR="0039449B" w:rsidRDefault="0039449B">
      <w:pPr>
        <w:rPr>
          <w:rFonts w:ascii="Times New Roman" w:hAnsi="Times New Roman"/>
          <w:b/>
          <w:bCs/>
          <w:i/>
          <w:lang w:val="en-US"/>
        </w:rPr>
      </w:pPr>
    </w:p>
    <w:p w14:paraId="3E2F7692" w14:textId="77777777" w:rsidR="0095783B" w:rsidRDefault="0095783B" w:rsidP="0095783B">
      <w:pPr>
        <w:rPr>
          <w:rFonts w:ascii="Times New Roman" w:hAnsi="Times New Roman"/>
          <w:b/>
          <w:i/>
          <w:lang w:val="en-US"/>
        </w:rPr>
      </w:pPr>
      <w:r w:rsidRPr="003A273D">
        <w:rPr>
          <w:rFonts w:ascii="Times New Roman" w:hAnsi="Times New Roman"/>
          <w:b/>
          <w:i/>
          <w:lang w:val="en-US"/>
        </w:rPr>
        <w:t xml:space="preserve">Proposal 1 – </w:t>
      </w:r>
      <w:r>
        <w:rPr>
          <w:rFonts w:ascii="Times New Roman" w:hAnsi="Times New Roman"/>
          <w:b/>
          <w:i/>
          <w:lang w:val="en-US"/>
        </w:rPr>
        <w:t>The design of paging enhancements shall consider UE energy consumption reduction</w:t>
      </w:r>
      <w:r w:rsidRPr="003A273D">
        <w:rPr>
          <w:rFonts w:ascii="Times New Roman" w:hAnsi="Times New Roman"/>
          <w:b/>
          <w:i/>
          <w:lang w:val="en-US"/>
        </w:rPr>
        <w:t xml:space="preserve">, </w:t>
      </w:r>
      <w:r>
        <w:rPr>
          <w:rFonts w:ascii="Times New Roman" w:hAnsi="Times New Roman"/>
          <w:b/>
          <w:i/>
          <w:lang w:val="en-US"/>
        </w:rPr>
        <w:t>network overhead, and design complexity</w:t>
      </w:r>
      <w:r w:rsidRPr="003A273D">
        <w:rPr>
          <w:rFonts w:ascii="Times New Roman" w:hAnsi="Times New Roman"/>
          <w:b/>
          <w:i/>
          <w:lang w:val="en-US"/>
        </w:rPr>
        <w:t xml:space="preserve">.  </w:t>
      </w:r>
    </w:p>
    <w:p w14:paraId="3DE48FBD" w14:textId="5824F043" w:rsidR="0095783B" w:rsidRDefault="0095783B" w:rsidP="0095783B">
      <w:pPr>
        <w:rPr>
          <w:rFonts w:ascii="Times New Roman" w:hAnsi="Times New Roman"/>
          <w:b/>
          <w:i/>
          <w:lang w:val="en-US"/>
        </w:rPr>
      </w:pPr>
      <w:r w:rsidRPr="00802B45">
        <w:rPr>
          <w:rFonts w:ascii="Times New Roman" w:hAnsi="Times New Roman"/>
          <w:b/>
          <w:i/>
          <w:lang w:val="en-US"/>
        </w:rPr>
        <w:t>Proposal 2 – Support paging enhancement with UE grouping mechanism</w:t>
      </w:r>
      <w:r w:rsidR="002B67F1">
        <w:rPr>
          <w:rFonts w:ascii="Times New Roman" w:hAnsi="Times New Roman"/>
          <w:b/>
          <w:i/>
          <w:lang w:val="en-US"/>
        </w:rPr>
        <w:t>.</w:t>
      </w:r>
      <w:r w:rsidRPr="00802B45">
        <w:rPr>
          <w:rFonts w:ascii="Times New Roman" w:hAnsi="Times New Roman"/>
          <w:b/>
          <w:i/>
          <w:lang w:val="en-US"/>
        </w:rPr>
        <w:t xml:space="preserve">  </w:t>
      </w:r>
    </w:p>
    <w:p w14:paraId="64F0DD69" w14:textId="77777777" w:rsidR="0043499D" w:rsidRDefault="0043499D" w:rsidP="0043499D">
      <w:pPr>
        <w:rPr>
          <w:rFonts w:ascii="Times New Roman" w:hAnsi="Times New Roman"/>
          <w:b/>
          <w:i/>
          <w:lang w:val="en-US"/>
        </w:rPr>
      </w:pPr>
      <w:bookmarkStart w:id="3" w:name="_GoBack"/>
      <w:r w:rsidRPr="0095783B">
        <w:rPr>
          <w:rFonts w:ascii="Times New Roman" w:hAnsi="Times New Roman"/>
          <w:b/>
          <w:i/>
          <w:lang w:val="en-US"/>
        </w:rPr>
        <w:t xml:space="preserve">Proposal </w:t>
      </w:r>
      <w:r>
        <w:rPr>
          <w:rFonts w:ascii="Times New Roman" w:hAnsi="Times New Roman"/>
          <w:b/>
          <w:i/>
          <w:lang w:val="en-US"/>
        </w:rPr>
        <w:t>3</w:t>
      </w:r>
      <w:r w:rsidRPr="0095783B">
        <w:rPr>
          <w:rFonts w:ascii="Times New Roman" w:hAnsi="Times New Roman"/>
          <w:b/>
          <w:i/>
          <w:lang w:val="en-US"/>
        </w:rPr>
        <w:t xml:space="preserve"> – </w:t>
      </w:r>
      <w:r>
        <w:rPr>
          <w:rFonts w:ascii="Times New Roman" w:hAnsi="Times New Roman"/>
          <w:b/>
          <w:i/>
          <w:lang w:val="en-US"/>
        </w:rPr>
        <w:t xml:space="preserve">RAN1 studies </w:t>
      </w:r>
      <w:r w:rsidRPr="0043499D">
        <w:rPr>
          <w:rFonts w:ascii="Times New Roman" w:hAnsi="Times New Roman"/>
          <w:b/>
          <w:i/>
          <w:lang w:val="en-US"/>
        </w:rPr>
        <w:t xml:space="preserve">solutions </w:t>
      </w:r>
      <w:r w:rsidRPr="00F5645C">
        <w:rPr>
          <w:rFonts w:ascii="Times New Roman" w:hAnsi="Times New Roman"/>
          <w:b/>
          <w:i/>
        </w:rPr>
        <w:t>to mitigate overhearing cost due to missed paging by UEs</w:t>
      </w:r>
      <w:r>
        <w:rPr>
          <w:rFonts w:ascii="Times New Roman" w:hAnsi="Times New Roman"/>
          <w:b/>
          <w:i/>
          <w:lang w:val="en-US"/>
        </w:rPr>
        <w:t>.</w:t>
      </w:r>
      <w:r w:rsidRPr="0095783B">
        <w:rPr>
          <w:rFonts w:ascii="Times New Roman" w:hAnsi="Times New Roman"/>
          <w:b/>
          <w:i/>
          <w:lang w:val="en-US"/>
        </w:rPr>
        <w:t xml:space="preserve">  </w:t>
      </w:r>
      <w:bookmarkEnd w:id="3"/>
    </w:p>
    <w:p w14:paraId="1C2224F7" w14:textId="77777777" w:rsidR="0043499D" w:rsidRDefault="0043499D" w:rsidP="0095783B">
      <w:pPr>
        <w:rPr>
          <w:rFonts w:ascii="Times New Roman" w:hAnsi="Times New Roman"/>
          <w:b/>
          <w:i/>
          <w:lang w:val="en-US"/>
        </w:rPr>
      </w:pPr>
    </w:p>
    <w:p w14:paraId="4CB07DBD" w14:textId="77777777" w:rsidR="0039449B" w:rsidRDefault="0039449B">
      <w:pPr>
        <w:pStyle w:val="Heading1"/>
        <w:numPr>
          <w:ilvl w:val="0"/>
          <w:numId w:val="0"/>
        </w:numPr>
        <w:tabs>
          <w:tab w:val="left" w:pos="432"/>
        </w:tabs>
        <w:jc w:val="both"/>
        <w:textAlignment w:val="auto"/>
        <w:rPr>
          <w:rFonts w:ascii="Times New Roman" w:hAnsi="Times New Roman"/>
          <w:b/>
          <w:bCs/>
          <w:sz w:val="28"/>
          <w:szCs w:val="28"/>
          <w:lang w:val="en-US" w:eastAsia="en-US"/>
        </w:rPr>
      </w:pPr>
      <w:r>
        <w:rPr>
          <w:rFonts w:ascii="Times New Roman" w:hAnsi="Times New Roman"/>
          <w:b/>
          <w:bCs/>
          <w:sz w:val="28"/>
          <w:szCs w:val="28"/>
          <w:lang w:val="en-US" w:eastAsia="en-US"/>
        </w:rPr>
        <w:lastRenderedPageBreak/>
        <w:t>References</w:t>
      </w:r>
    </w:p>
    <w:p w14:paraId="29D48731" w14:textId="77777777" w:rsidR="0039449B" w:rsidRDefault="0039449B">
      <w:pPr>
        <w:pStyle w:val="BodyText"/>
        <w:numPr>
          <w:ilvl w:val="0"/>
          <w:numId w:val="21"/>
        </w:numPr>
        <w:snapToGrid w:val="0"/>
        <w:spacing w:line="268" w:lineRule="auto"/>
        <w:contextualSpacing/>
        <w:rPr>
          <w:rFonts w:ascii="Times New Roman" w:hAnsi="Times New Roman"/>
          <w:sz w:val="21"/>
          <w:szCs w:val="22"/>
          <w:lang w:val="en-US"/>
        </w:rPr>
      </w:pPr>
      <w:bookmarkStart w:id="4" w:name="_Annex_A:_Settings"/>
      <w:bookmarkStart w:id="5" w:name="_Annex_B:_Simulation"/>
      <w:bookmarkStart w:id="6" w:name="_Ref31915220"/>
      <w:bookmarkEnd w:id="4"/>
      <w:bookmarkEnd w:id="5"/>
      <w:r>
        <w:rPr>
          <w:rFonts w:ascii="Times New Roman" w:hAnsi="Times New Roman"/>
          <w:sz w:val="21"/>
          <w:szCs w:val="22"/>
          <w:lang w:val="en-US"/>
        </w:rPr>
        <w:t>RP-193239, New WID: UE Power Saving Enhancements.</w:t>
      </w:r>
      <w:bookmarkEnd w:id="6"/>
    </w:p>
    <w:p w14:paraId="595319DF" w14:textId="77777777" w:rsidR="0039449B" w:rsidRDefault="0039449B">
      <w:pPr>
        <w:pStyle w:val="BodyText"/>
        <w:numPr>
          <w:ilvl w:val="0"/>
          <w:numId w:val="21"/>
        </w:numPr>
        <w:tabs>
          <w:tab w:val="left" w:pos="420"/>
        </w:tabs>
        <w:snapToGrid w:val="0"/>
        <w:spacing w:line="268" w:lineRule="auto"/>
        <w:contextualSpacing/>
        <w:rPr>
          <w:rFonts w:ascii="Times New Roman" w:hAnsi="Times New Roman"/>
          <w:sz w:val="21"/>
          <w:szCs w:val="22"/>
          <w:lang w:val="en-US"/>
        </w:rPr>
      </w:pPr>
      <w:bookmarkStart w:id="7" w:name="_Ref14124"/>
      <w:bookmarkStart w:id="8" w:name="_Ref31916225"/>
      <w:bookmarkEnd w:id="7"/>
      <w:r>
        <w:rPr>
          <w:rFonts w:ascii="Times New Roman" w:hAnsi="Times New Roman"/>
          <w:sz w:val="21"/>
          <w:szCs w:val="22"/>
          <w:lang w:val="en-US"/>
        </w:rPr>
        <w:t>TR 38.840, “Study on UE power saving”, RAN1.</w:t>
      </w:r>
      <w:bookmarkEnd w:id="8"/>
    </w:p>
    <w:sectPr w:rsidR="0039449B">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EFD0B" w14:textId="77777777" w:rsidR="00663A67" w:rsidRDefault="00663A67">
      <w:pPr>
        <w:spacing w:after="0"/>
      </w:pPr>
      <w:r>
        <w:separator/>
      </w:r>
    </w:p>
  </w:endnote>
  <w:endnote w:type="continuationSeparator" w:id="0">
    <w:p w14:paraId="0169C549" w14:textId="77777777" w:rsidR="00663A67" w:rsidRDefault="00663A67">
      <w:pPr>
        <w:spacing w:after="0"/>
      </w:pPr>
      <w:r>
        <w:continuationSeparator/>
      </w:r>
    </w:p>
  </w:endnote>
  <w:endnote w:type="continuationNotice" w:id="1">
    <w:p w14:paraId="1F6FCF3B" w14:textId="77777777" w:rsidR="00663A67" w:rsidRDefault="00663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96CC" w14:textId="77777777" w:rsidR="0039449B" w:rsidRDefault="0039449B">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val="sv-SE"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val="sv-SE" w:eastAsia="en-US"/>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06DB3" w14:textId="77777777" w:rsidR="00663A67" w:rsidRDefault="00663A67">
      <w:pPr>
        <w:spacing w:after="0"/>
      </w:pPr>
      <w:r>
        <w:separator/>
      </w:r>
    </w:p>
  </w:footnote>
  <w:footnote w:type="continuationSeparator" w:id="0">
    <w:p w14:paraId="49521081" w14:textId="77777777" w:rsidR="00663A67" w:rsidRDefault="00663A67">
      <w:pPr>
        <w:spacing w:after="0"/>
      </w:pPr>
      <w:r>
        <w:continuationSeparator/>
      </w:r>
    </w:p>
  </w:footnote>
  <w:footnote w:type="continuationNotice" w:id="1">
    <w:p w14:paraId="51B4CA8A" w14:textId="77777777" w:rsidR="00663A67" w:rsidRDefault="00663A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45A91" w14:textId="77777777" w:rsidR="0039449B" w:rsidRDefault="0039449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774F9E"/>
    <w:multiLevelType w:val="singleLevel"/>
    <w:tmpl w:val="84774F9E"/>
    <w:lvl w:ilvl="0">
      <w:start w:val="1"/>
      <w:numFmt w:val="decimal"/>
      <w:suff w:val="space"/>
      <w:lvlText w:val="%1)"/>
      <w:lvlJc w:val="left"/>
    </w:lvl>
  </w:abstractNum>
  <w:abstractNum w:abstractNumId="1" w15:restartNumberingAfterBreak="0">
    <w:nsid w:val="02552047"/>
    <w:multiLevelType w:val="multilevel"/>
    <w:tmpl w:val="C936BC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6"/>
        </w:tabs>
        <w:ind w:left="128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26B4A38"/>
    <w:multiLevelType w:val="multilevel"/>
    <w:tmpl w:val="426B4A38"/>
    <w:lvl w:ilvl="0">
      <w:start w:val="1"/>
      <w:numFmt w:val="decimalZero"/>
      <w:pStyle w:val="PatAppBody"/>
      <w:lvlText w:val="[00%1]"/>
      <w:lvlJc w:val="left"/>
      <w:pPr>
        <w:tabs>
          <w:tab w:val="num" w:pos="1080"/>
        </w:tabs>
        <w:ind w:left="0" w:firstLine="0"/>
      </w:pPr>
      <w:rPr>
        <w:rFonts w:hint="default"/>
        <w:b/>
        <w:i w:val="0"/>
        <w:lang w:val="en-US"/>
      </w:rPr>
    </w:lvl>
    <w:lvl w:ilvl="1">
      <w:start w:val="1"/>
      <w:numFmt w:val="lowerLetter"/>
      <w:lvlText w:val="%2."/>
      <w:lvlJc w:val="left"/>
      <w:pPr>
        <w:tabs>
          <w:tab w:val="num" w:pos="810"/>
        </w:tabs>
        <w:ind w:left="810" w:hanging="360"/>
      </w:pPr>
    </w:lvl>
    <w:lvl w:ilvl="2">
      <w:start w:val="1"/>
      <w:numFmt w:val="lowerRoman"/>
      <w:lvlText w:val="%3."/>
      <w:lvlJc w:val="right"/>
      <w:pPr>
        <w:tabs>
          <w:tab w:val="num" w:pos="1530"/>
        </w:tabs>
        <w:ind w:left="1530" w:hanging="180"/>
      </w:pPr>
    </w:lvl>
    <w:lvl w:ilvl="3">
      <w:start w:val="1"/>
      <w:numFmt w:val="decimal"/>
      <w:lvlText w:val="%4."/>
      <w:lvlJc w:val="left"/>
      <w:pPr>
        <w:tabs>
          <w:tab w:val="num" w:pos="2250"/>
        </w:tabs>
        <w:ind w:left="2250" w:hanging="360"/>
      </w:pPr>
    </w:lvl>
    <w:lvl w:ilvl="4">
      <w:start w:val="1"/>
      <w:numFmt w:val="lowerLetter"/>
      <w:lvlText w:val="%5."/>
      <w:lvlJc w:val="left"/>
      <w:pPr>
        <w:tabs>
          <w:tab w:val="num" w:pos="2970"/>
        </w:tabs>
        <w:ind w:left="2970" w:hanging="360"/>
      </w:pPr>
    </w:lvl>
    <w:lvl w:ilvl="5">
      <w:start w:val="1"/>
      <w:numFmt w:val="lowerRoman"/>
      <w:lvlText w:val="%6."/>
      <w:lvlJc w:val="right"/>
      <w:pPr>
        <w:tabs>
          <w:tab w:val="num" w:pos="3690"/>
        </w:tabs>
        <w:ind w:left="3690" w:hanging="180"/>
      </w:pPr>
    </w:lvl>
    <w:lvl w:ilvl="6">
      <w:start w:val="1"/>
      <w:numFmt w:val="decimal"/>
      <w:lvlText w:val="%7."/>
      <w:lvlJc w:val="left"/>
      <w:pPr>
        <w:tabs>
          <w:tab w:val="num" w:pos="4410"/>
        </w:tabs>
        <w:ind w:left="4410" w:hanging="360"/>
      </w:pPr>
    </w:lvl>
    <w:lvl w:ilvl="7">
      <w:start w:val="1"/>
      <w:numFmt w:val="lowerLetter"/>
      <w:lvlText w:val="%8."/>
      <w:lvlJc w:val="left"/>
      <w:pPr>
        <w:tabs>
          <w:tab w:val="num" w:pos="5130"/>
        </w:tabs>
        <w:ind w:left="5130" w:hanging="360"/>
      </w:pPr>
    </w:lvl>
    <w:lvl w:ilvl="8">
      <w:start w:val="1"/>
      <w:numFmt w:val="lowerRoman"/>
      <w:lvlText w:val="%9."/>
      <w:lvlJc w:val="right"/>
      <w:pPr>
        <w:tabs>
          <w:tab w:val="num" w:pos="5850"/>
        </w:tabs>
        <w:ind w:left="5850" w:hanging="180"/>
      </w:pPr>
    </w:lvl>
  </w:abstractNum>
  <w:abstractNum w:abstractNumId="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97C265"/>
    <w:multiLevelType w:val="singleLevel"/>
    <w:tmpl w:val="4597C265"/>
    <w:lvl w:ilvl="0">
      <w:start w:val="1"/>
      <w:numFmt w:val="lowerLetter"/>
      <w:suff w:val="space"/>
      <w:lvlText w:val="(%1)"/>
      <w:lvlJc w:val="left"/>
    </w:lvl>
  </w:abstractNum>
  <w:abstractNum w:abstractNumId="10"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E71170D"/>
    <w:multiLevelType w:val="hybridMultilevel"/>
    <w:tmpl w:val="000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A50669"/>
    <w:multiLevelType w:val="multilevel"/>
    <w:tmpl w:val="50A50669"/>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em w:val="none"/>
      </w:rPr>
    </w:lvl>
  </w:abstractNum>
  <w:abstractNum w:abstractNumId="15" w15:restartNumberingAfterBreak="0">
    <w:nsid w:val="564F1A99"/>
    <w:multiLevelType w:val="singleLevel"/>
    <w:tmpl w:val="564F1A99"/>
    <w:lvl w:ilvl="0">
      <w:start w:val="1"/>
      <w:numFmt w:val="lowerLetter"/>
      <w:suff w:val="space"/>
      <w:lvlText w:val="(%1)"/>
      <w:lvlJc w:val="left"/>
    </w:lvl>
  </w:abstractNum>
  <w:abstractNum w:abstractNumId="16"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113FA"/>
    <w:multiLevelType w:val="multilevel"/>
    <w:tmpl w:val="633113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FA194C"/>
    <w:multiLevelType w:val="singleLevel"/>
    <w:tmpl w:val="71FA194C"/>
    <w:lvl w:ilvl="0">
      <w:start w:val="1"/>
      <w:numFmt w:val="lowerLetter"/>
      <w:suff w:val="space"/>
      <w:lvlText w:val="(%1)"/>
      <w:lvlJc w:val="left"/>
    </w:lvl>
  </w:abstractNum>
  <w:abstractNum w:abstractNumId="1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7E290D0A"/>
    <w:multiLevelType w:val="singleLevel"/>
    <w:tmpl w:val="7E290D0A"/>
    <w:lvl w:ilvl="0">
      <w:start w:val="1"/>
      <w:numFmt w:val="lowerLetter"/>
      <w:suff w:val="space"/>
      <w:lvlText w:val="(%1)"/>
      <w:lvlJc w:val="left"/>
    </w:lvl>
  </w:abstractNum>
  <w:num w:numId="1">
    <w:abstractNumId w:val="1"/>
  </w:num>
  <w:num w:numId="2">
    <w:abstractNumId w:val="8"/>
  </w:num>
  <w:num w:numId="3">
    <w:abstractNumId w:val="3"/>
  </w:num>
  <w:num w:numId="4">
    <w:abstractNumId w:val="6"/>
  </w:num>
  <w:num w:numId="5">
    <w:abstractNumId w:val="4"/>
  </w:num>
  <w:num w:numId="6">
    <w:abstractNumId w:val="16"/>
  </w:num>
  <w:num w:numId="7">
    <w:abstractNumId w:val="10"/>
  </w:num>
  <w:num w:numId="8">
    <w:abstractNumId w:val="13"/>
  </w:num>
  <w:num w:numId="9">
    <w:abstractNumId w:val="5"/>
  </w:num>
  <w:num w:numId="10">
    <w:abstractNumId w:val="14"/>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2"/>
  </w:num>
  <w:num w:numId="15">
    <w:abstractNumId w:val="17"/>
  </w:num>
  <w:num w:numId="16">
    <w:abstractNumId w:val="0"/>
  </w:num>
  <w:num w:numId="17">
    <w:abstractNumId w:val="15"/>
  </w:num>
  <w:num w:numId="18">
    <w:abstractNumId w:val="18"/>
  </w:num>
  <w:num w:numId="19">
    <w:abstractNumId w:val="9"/>
  </w:num>
  <w:num w:numId="20">
    <w:abstractNumId w:val="20"/>
  </w:num>
  <w:num w:numId="21">
    <w:abstractNumId w:val="19"/>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applyBreakingRu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F45"/>
    <w:rsid w:val="000006E1"/>
    <w:rsid w:val="000011DE"/>
    <w:rsid w:val="00001A2B"/>
    <w:rsid w:val="00001CB0"/>
    <w:rsid w:val="0000216C"/>
    <w:rsid w:val="00002A37"/>
    <w:rsid w:val="00002A63"/>
    <w:rsid w:val="000032DF"/>
    <w:rsid w:val="000032F4"/>
    <w:rsid w:val="000034E4"/>
    <w:rsid w:val="00004029"/>
    <w:rsid w:val="0000541E"/>
    <w:rsid w:val="00006446"/>
    <w:rsid w:val="00006896"/>
    <w:rsid w:val="00006EDC"/>
    <w:rsid w:val="0000733B"/>
    <w:rsid w:val="00007CDC"/>
    <w:rsid w:val="00010CDD"/>
    <w:rsid w:val="0001115E"/>
    <w:rsid w:val="00011824"/>
    <w:rsid w:val="00011B28"/>
    <w:rsid w:val="00011CE9"/>
    <w:rsid w:val="000126CB"/>
    <w:rsid w:val="00012CA8"/>
    <w:rsid w:val="000130DA"/>
    <w:rsid w:val="00013C6E"/>
    <w:rsid w:val="00013FC9"/>
    <w:rsid w:val="00014455"/>
    <w:rsid w:val="00014BD6"/>
    <w:rsid w:val="00015D15"/>
    <w:rsid w:val="0002005B"/>
    <w:rsid w:val="000209F3"/>
    <w:rsid w:val="00020BBB"/>
    <w:rsid w:val="00020C30"/>
    <w:rsid w:val="00021818"/>
    <w:rsid w:val="00023678"/>
    <w:rsid w:val="00023B49"/>
    <w:rsid w:val="00023BDC"/>
    <w:rsid w:val="00024170"/>
    <w:rsid w:val="00024E02"/>
    <w:rsid w:val="00025347"/>
    <w:rsid w:val="0002564D"/>
    <w:rsid w:val="00025C23"/>
    <w:rsid w:val="00025ECA"/>
    <w:rsid w:val="000263D8"/>
    <w:rsid w:val="0002781C"/>
    <w:rsid w:val="00030E4A"/>
    <w:rsid w:val="000311C7"/>
    <w:rsid w:val="0003179E"/>
    <w:rsid w:val="00032374"/>
    <w:rsid w:val="000325B8"/>
    <w:rsid w:val="00032632"/>
    <w:rsid w:val="0003480D"/>
    <w:rsid w:val="00034C15"/>
    <w:rsid w:val="00035706"/>
    <w:rsid w:val="00035E1B"/>
    <w:rsid w:val="00036161"/>
    <w:rsid w:val="000364B8"/>
    <w:rsid w:val="00036658"/>
    <w:rsid w:val="00036BA1"/>
    <w:rsid w:val="000379CF"/>
    <w:rsid w:val="00037A04"/>
    <w:rsid w:val="00040292"/>
    <w:rsid w:val="00041962"/>
    <w:rsid w:val="00041994"/>
    <w:rsid w:val="00041A3F"/>
    <w:rsid w:val="000422E2"/>
    <w:rsid w:val="00042F22"/>
    <w:rsid w:val="0004395C"/>
    <w:rsid w:val="00043F68"/>
    <w:rsid w:val="000443F0"/>
    <w:rsid w:val="000444EF"/>
    <w:rsid w:val="00045FF8"/>
    <w:rsid w:val="00046166"/>
    <w:rsid w:val="00050680"/>
    <w:rsid w:val="000511F7"/>
    <w:rsid w:val="00052A07"/>
    <w:rsid w:val="00052F21"/>
    <w:rsid w:val="000534E3"/>
    <w:rsid w:val="00053D03"/>
    <w:rsid w:val="0005427C"/>
    <w:rsid w:val="00054E12"/>
    <w:rsid w:val="00055CD1"/>
    <w:rsid w:val="0005606A"/>
    <w:rsid w:val="0005660D"/>
    <w:rsid w:val="00057117"/>
    <w:rsid w:val="000609B7"/>
    <w:rsid w:val="00060CA1"/>
    <w:rsid w:val="000616E7"/>
    <w:rsid w:val="0006182D"/>
    <w:rsid w:val="00061FB9"/>
    <w:rsid w:val="00063D57"/>
    <w:rsid w:val="0006483C"/>
    <w:rsid w:val="0006487E"/>
    <w:rsid w:val="0006525C"/>
    <w:rsid w:val="00065E1A"/>
    <w:rsid w:val="000660A9"/>
    <w:rsid w:val="0006651C"/>
    <w:rsid w:val="0007092F"/>
    <w:rsid w:val="0007094A"/>
    <w:rsid w:val="00070FBD"/>
    <w:rsid w:val="0007125C"/>
    <w:rsid w:val="000715B7"/>
    <w:rsid w:val="00071E77"/>
    <w:rsid w:val="00072263"/>
    <w:rsid w:val="00074B37"/>
    <w:rsid w:val="000764EE"/>
    <w:rsid w:val="0007697B"/>
    <w:rsid w:val="00076C09"/>
    <w:rsid w:val="00076DAA"/>
    <w:rsid w:val="00077E5F"/>
    <w:rsid w:val="0008036A"/>
    <w:rsid w:val="000808F6"/>
    <w:rsid w:val="0008112F"/>
    <w:rsid w:val="00081486"/>
    <w:rsid w:val="00081AE6"/>
    <w:rsid w:val="00081EA4"/>
    <w:rsid w:val="000823B5"/>
    <w:rsid w:val="00082746"/>
    <w:rsid w:val="00082E6A"/>
    <w:rsid w:val="000839C7"/>
    <w:rsid w:val="0008458F"/>
    <w:rsid w:val="00084966"/>
    <w:rsid w:val="0008496C"/>
    <w:rsid w:val="00084DDB"/>
    <w:rsid w:val="00084E51"/>
    <w:rsid w:val="000851F6"/>
    <w:rsid w:val="000855EB"/>
    <w:rsid w:val="00085B52"/>
    <w:rsid w:val="00085F5F"/>
    <w:rsid w:val="000866F2"/>
    <w:rsid w:val="0009009F"/>
    <w:rsid w:val="0009055D"/>
    <w:rsid w:val="000908DF"/>
    <w:rsid w:val="000909C0"/>
    <w:rsid w:val="00090B11"/>
    <w:rsid w:val="00090CCA"/>
    <w:rsid w:val="00090FA4"/>
    <w:rsid w:val="00091557"/>
    <w:rsid w:val="00091BD2"/>
    <w:rsid w:val="00091FEE"/>
    <w:rsid w:val="0009223B"/>
    <w:rsid w:val="000924C1"/>
    <w:rsid w:val="000924F0"/>
    <w:rsid w:val="00092B87"/>
    <w:rsid w:val="00092FAF"/>
    <w:rsid w:val="000933E1"/>
    <w:rsid w:val="00093474"/>
    <w:rsid w:val="000937BD"/>
    <w:rsid w:val="00093BC3"/>
    <w:rsid w:val="00094092"/>
    <w:rsid w:val="000949E9"/>
    <w:rsid w:val="00094DAB"/>
    <w:rsid w:val="0009510F"/>
    <w:rsid w:val="000963C7"/>
    <w:rsid w:val="00096F65"/>
    <w:rsid w:val="00097902"/>
    <w:rsid w:val="00097E55"/>
    <w:rsid w:val="000A006F"/>
    <w:rsid w:val="000A0B74"/>
    <w:rsid w:val="000A1101"/>
    <w:rsid w:val="000A1964"/>
    <w:rsid w:val="000A1B7B"/>
    <w:rsid w:val="000A1EA1"/>
    <w:rsid w:val="000A27CA"/>
    <w:rsid w:val="000A36C3"/>
    <w:rsid w:val="000A3810"/>
    <w:rsid w:val="000A4185"/>
    <w:rsid w:val="000A4E8B"/>
    <w:rsid w:val="000A56F2"/>
    <w:rsid w:val="000A6A12"/>
    <w:rsid w:val="000A714F"/>
    <w:rsid w:val="000B02E5"/>
    <w:rsid w:val="000B0DA1"/>
    <w:rsid w:val="000B176A"/>
    <w:rsid w:val="000B21DC"/>
    <w:rsid w:val="000B2719"/>
    <w:rsid w:val="000B2912"/>
    <w:rsid w:val="000B34AE"/>
    <w:rsid w:val="000B3A8F"/>
    <w:rsid w:val="000B48F8"/>
    <w:rsid w:val="000B4AB9"/>
    <w:rsid w:val="000B4E3E"/>
    <w:rsid w:val="000B58C3"/>
    <w:rsid w:val="000B5F0B"/>
    <w:rsid w:val="000B61E9"/>
    <w:rsid w:val="000B7ABA"/>
    <w:rsid w:val="000B7D19"/>
    <w:rsid w:val="000C038F"/>
    <w:rsid w:val="000C14ED"/>
    <w:rsid w:val="000C165A"/>
    <w:rsid w:val="000C1F6E"/>
    <w:rsid w:val="000C21AC"/>
    <w:rsid w:val="000C27C5"/>
    <w:rsid w:val="000C29A4"/>
    <w:rsid w:val="000C2E19"/>
    <w:rsid w:val="000C3469"/>
    <w:rsid w:val="000C3728"/>
    <w:rsid w:val="000C3824"/>
    <w:rsid w:val="000C3B9C"/>
    <w:rsid w:val="000C40FA"/>
    <w:rsid w:val="000C4C97"/>
    <w:rsid w:val="000C69AE"/>
    <w:rsid w:val="000C7397"/>
    <w:rsid w:val="000D040F"/>
    <w:rsid w:val="000D0D07"/>
    <w:rsid w:val="000D2D69"/>
    <w:rsid w:val="000D2F1D"/>
    <w:rsid w:val="000D3206"/>
    <w:rsid w:val="000D34AE"/>
    <w:rsid w:val="000D4797"/>
    <w:rsid w:val="000D61AA"/>
    <w:rsid w:val="000D64AB"/>
    <w:rsid w:val="000D6C88"/>
    <w:rsid w:val="000E0527"/>
    <w:rsid w:val="000E0AD5"/>
    <w:rsid w:val="000E156A"/>
    <w:rsid w:val="000E1A8E"/>
    <w:rsid w:val="000E1E92"/>
    <w:rsid w:val="000E30A7"/>
    <w:rsid w:val="000E319A"/>
    <w:rsid w:val="000E3710"/>
    <w:rsid w:val="000E48E1"/>
    <w:rsid w:val="000E6AD1"/>
    <w:rsid w:val="000E7028"/>
    <w:rsid w:val="000E7966"/>
    <w:rsid w:val="000E7C06"/>
    <w:rsid w:val="000E7E4C"/>
    <w:rsid w:val="000F06D6"/>
    <w:rsid w:val="000F08AE"/>
    <w:rsid w:val="000F0EB1"/>
    <w:rsid w:val="000F1106"/>
    <w:rsid w:val="000F24D5"/>
    <w:rsid w:val="000F3BE9"/>
    <w:rsid w:val="000F3F6C"/>
    <w:rsid w:val="000F43F8"/>
    <w:rsid w:val="000F472C"/>
    <w:rsid w:val="000F6B49"/>
    <w:rsid w:val="000F6DF3"/>
    <w:rsid w:val="00100298"/>
    <w:rsid w:val="001005FF"/>
    <w:rsid w:val="00100A92"/>
    <w:rsid w:val="00100F45"/>
    <w:rsid w:val="00105190"/>
    <w:rsid w:val="0010532F"/>
    <w:rsid w:val="0010584E"/>
    <w:rsid w:val="0010610D"/>
    <w:rsid w:val="001062FB"/>
    <w:rsid w:val="001063E6"/>
    <w:rsid w:val="001077A4"/>
    <w:rsid w:val="00107A20"/>
    <w:rsid w:val="00107D99"/>
    <w:rsid w:val="00110233"/>
    <w:rsid w:val="00110D14"/>
    <w:rsid w:val="00110D2D"/>
    <w:rsid w:val="00111925"/>
    <w:rsid w:val="00113CD4"/>
    <w:rsid w:val="00113CF4"/>
    <w:rsid w:val="00113E75"/>
    <w:rsid w:val="00114D01"/>
    <w:rsid w:val="001153EA"/>
    <w:rsid w:val="001154A1"/>
    <w:rsid w:val="00115643"/>
    <w:rsid w:val="00115E25"/>
    <w:rsid w:val="001163DE"/>
    <w:rsid w:val="0011673F"/>
    <w:rsid w:val="00116765"/>
    <w:rsid w:val="001174B9"/>
    <w:rsid w:val="001219F5"/>
    <w:rsid w:val="00121A20"/>
    <w:rsid w:val="00122B62"/>
    <w:rsid w:val="00122C67"/>
    <w:rsid w:val="001234E3"/>
    <w:rsid w:val="0012377F"/>
    <w:rsid w:val="001239F2"/>
    <w:rsid w:val="00123AFA"/>
    <w:rsid w:val="00124314"/>
    <w:rsid w:val="00124B55"/>
    <w:rsid w:val="00125CE0"/>
    <w:rsid w:val="00126B4A"/>
    <w:rsid w:val="00130AA8"/>
    <w:rsid w:val="00131C08"/>
    <w:rsid w:val="00132656"/>
    <w:rsid w:val="00132FD0"/>
    <w:rsid w:val="0013301A"/>
    <w:rsid w:val="00133890"/>
    <w:rsid w:val="0013415C"/>
    <w:rsid w:val="001344C0"/>
    <w:rsid w:val="001346FA"/>
    <w:rsid w:val="00134C08"/>
    <w:rsid w:val="00135252"/>
    <w:rsid w:val="00135B3A"/>
    <w:rsid w:val="001361DD"/>
    <w:rsid w:val="00136B5E"/>
    <w:rsid w:val="00137728"/>
    <w:rsid w:val="00137AB5"/>
    <w:rsid w:val="00137F0B"/>
    <w:rsid w:val="00141F24"/>
    <w:rsid w:val="00142083"/>
    <w:rsid w:val="001420D1"/>
    <w:rsid w:val="00142A99"/>
    <w:rsid w:val="00142D25"/>
    <w:rsid w:val="00142F64"/>
    <w:rsid w:val="00142FF2"/>
    <w:rsid w:val="00143008"/>
    <w:rsid w:val="00143C9F"/>
    <w:rsid w:val="0014528C"/>
    <w:rsid w:val="0014668B"/>
    <w:rsid w:val="0014678C"/>
    <w:rsid w:val="00146F12"/>
    <w:rsid w:val="0014787F"/>
    <w:rsid w:val="00147ED7"/>
    <w:rsid w:val="00147F5B"/>
    <w:rsid w:val="001519C5"/>
    <w:rsid w:val="00151E23"/>
    <w:rsid w:val="001526E0"/>
    <w:rsid w:val="00153724"/>
    <w:rsid w:val="0015387F"/>
    <w:rsid w:val="00153C26"/>
    <w:rsid w:val="00154125"/>
    <w:rsid w:val="001551B5"/>
    <w:rsid w:val="0015533C"/>
    <w:rsid w:val="001553F3"/>
    <w:rsid w:val="00155B29"/>
    <w:rsid w:val="001568F0"/>
    <w:rsid w:val="00157297"/>
    <w:rsid w:val="0015799D"/>
    <w:rsid w:val="00160F28"/>
    <w:rsid w:val="00162C5B"/>
    <w:rsid w:val="00162C61"/>
    <w:rsid w:val="00163E7D"/>
    <w:rsid w:val="00164782"/>
    <w:rsid w:val="001649F7"/>
    <w:rsid w:val="001654E4"/>
    <w:rsid w:val="001659C1"/>
    <w:rsid w:val="00165A27"/>
    <w:rsid w:val="0016637B"/>
    <w:rsid w:val="001706E5"/>
    <w:rsid w:val="001708E2"/>
    <w:rsid w:val="00170C54"/>
    <w:rsid w:val="00172842"/>
    <w:rsid w:val="00173370"/>
    <w:rsid w:val="00173A8E"/>
    <w:rsid w:val="00173F9B"/>
    <w:rsid w:val="00175063"/>
    <w:rsid w:val="00175117"/>
    <w:rsid w:val="00175A2C"/>
    <w:rsid w:val="00175F50"/>
    <w:rsid w:val="001771FC"/>
    <w:rsid w:val="00177A87"/>
    <w:rsid w:val="001803E9"/>
    <w:rsid w:val="001804A7"/>
    <w:rsid w:val="00180A63"/>
    <w:rsid w:val="0018143F"/>
    <w:rsid w:val="0018163D"/>
    <w:rsid w:val="00183AC9"/>
    <w:rsid w:val="00183DFC"/>
    <w:rsid w:val="00183E4C"/>
    <w:rsid w:val="00184209"/>
    <w:rsid w:val="00184A47"/>
    <w:rsid w:val="0018538A"/>
    <w:rsid w:val="00186D1D"/>
    <w:rsid w:val="00186E24"/>
    <w:rsid w:val="0018777B"/>
    <w:rsid w:val="0018777E"/>
    <w:rsid w:val="001906F8"/>
    <w:rsid w:val="00190AC1"/>
    <w:rsid w:val="00190BF1"/>
    <w:rsid w:val="00190D58"/>
    <w:rsid w:val="00190EC0"/>
    <w:rsid w:val="00192423"/>
    <w:rsid w:val="001924CC"/>
    <w:rsid w:val="0019259A"/>
    <w:rsid w:val="001928FD"/>
    <w:rsid w:val="00192B97"/>
    <w:rsid w:val="0019341A"/>
    <w:rsid w:val="00193A16"/>
    <w:rsid w:val="00194053"/>
    <w:rsid w:val="001951B2"/>
    <w:rsid w:val="001955A4"/>
    <w:rsid w:val="0019565F"/>
    <w:rsid w:val="001958CD"/>
    <w:rsid w:val="00196AF7"/>
    <w:rsid w:val="00196C01"/>
    <w:rsid w:val="00196CEF"/>
    <w:rsid w:val="00197DF9"/>
    <w:rsid w:val="001A0C3E"/>
    <w:rsid w:val="001A14A3"/>
    <w:rsid w:val="001A18BB"/>
    <w:rsid w:val="001A1987"/>
    <w:rsid w:val="001A218B"/>
    <w:rsid w:val="001A2564"/>
    <w:rsid w:val="001A2813"/>
    <w:rsid w:val="001A2985"/>
    <w:rsid w:val="001A2B06"/>
    <w:rsid w:val="001A4547"/>
    <w:rsid w:val="001A6173"/>
    <w:rsid w:val="001A62B7"/>
    <w:rsid w:val="001A6CBA"/>
    <w:rsid w:val="001B0579"/>
    <w:rsid w:val="001B06D9"/>
    <w:rsid w:val="001B0B43"/>
    <w:rsid w:val="001B0D97"/>
    <w:rsid w:val="001B14E7"/>
    <w:rsid w:val="001B189A"/>
    <w:rsid w:val="001B189D"/>
    <w:rsid w:val="001B35C9"/>
    <w:rsid w:val="001B3F76"/>
    <w:rsid w:val="001B4C2A"/>
    <w:rsid w:val="001B4C2C"/>
    <w:rsid w:val="001B5A5D"/>
    <w:rsid w:val="001B5FC4"/>
    <w:rsid w:val="001C041B"/>
    <w:rsid w:val="001C08C0"/>
    <w:rsid w:val="001C0ADC"/>
    <w:rsid w:val="001C0D15"/>
    <w:rsid w:val="001C0F0E"/>
    <w:rsid w:val="001C1632"/>
    <w:rsid w:val="001C1C55"/>
    <w:rsid w:val="001C1CE5"/>
    <w:rsid w:val="001C2818"/>
    <w:rsid w:val="001C2ED5"/>
    <w:rsid w:val="001C3D2A"/>
    <w:rsid w:val="001C3E15"/>
    <w:rsid w:val="001C3F1D"/>
    <w:rsid w:val="001C4B20"/>
    <w:rsid w:val="001C5ACB"/>
    <w:rsid w:val="001C6108"/>
    <w:rsid w:val="001C65DE"/>
    <w:rsid w:val="001C6838"/>
    <w:rsid w:val="001C6D4A"/>
    <w:rsid w:val="001C7F86"/>
    <w:rsid w:val="001D003E"/>
    <w:rsid w:val="001D10F1"/>
    <w:rsid w:val="001D1607"/>
    <w:rsid w:val="001D16D8"/>
    <w:rsid w:val="001D1FE4"/>
    <w:rsid w:val="001D23AE"/>
    <w:rsid w:val="001D31A7"/>
    <w:rsid w:val="001D3298"/>
    <w:rsid w:val="001D51BA"/>
    <w:rsid w:val="001D61A9"/>
    <w:rsid w:val="001D6342"/>
    <w:rsid w:val="001D6650"/>
    <w:rsid w:val="001D6D49"/>
    <w:rsid w:val="001D6D53"/>
    <w:rsid w:val="001E0114"/>
    <w:rsid w:val="001E09BB"/>
    <w:rsid w:val="001E114A"/>
    <w:rsid w:val="001E14A2"/>
    <w:rsid w:val="001E1DF8"/>
    <w:rsid w:val="001E1DFB"/>
    <w:rsid w:val="001E2382"/>
    <w:rsid w:val="001E24CC"/>
    <w:rsid w:val="001E2CF6"/>
    <w:rsid w:val="001E3133"/>
    <w:rsid w:val="001E49B4"/>
    <w:rsid w:val="001E51DD"/>
    <w:rsid w:val="001E53B5"/>
    <w:rsid w:val="001E58E2"/>
    <w:rsid w:val="001E5CC3"/>
    <w:rsid w:val="001E5D52"/>
    <w:rsid w:val="001E7AED"/>
    <w:rsid w:val="001F1261"/>
    <w:rsid w:val="001F2322"/>
    <w:rsid w:val="001F25FA"/>
    <w:rsid w:val="001F2689"/>
    <w:rsid w:val="001F36F7"/>
    <w:rsid w:val="001F3916"/>
    <w:rsid w:val="001F4488"/>
    <w:rsid w:val="001F4B32"/>
    <w:rsid w:val="001F54C5"/>
    <w:rsid w:val="001F59F7"/>
    <w:rsid w:val="001F6018"/>
    <w:rsid w:val="001F662C"/>
    <w:rsid w:val="001F7074"/>
    <w:rsid w:val="0020037C"/>
    <w:rsid w:val="00200490"/>
    <w:rsid w:val="00200FF6"/>
    <w:rsid w:val="00201F3A"/>
    <w:rsid w:val="00202D34"/>
    <w:rsid w:val="00203F96"/>
    <w:rsid w:val="00204131"/>
    <w:rsid w:val="00204E54"/>
    <w:rsid w:val="00204E5E"/>
    <w:rsid w:val="0020560C"/>
    <w:rsid w:val="002057A8"/>
    <w:rsid w:val="00205B63"/>
    <w:rsid w:val="00205B8B"/>
    <w:rsid w:val="00206153"/>
    <w:rsid w:val="002061D8"/>
    <w:rsid w:val="002069B2"/>
    <w:rsid w:val="00206B6E"/>
    <w:rsid w:val="00207231"/>
    <w:rsid w:val="00207FA3"/>
    <w:rsid w:val="00210380"/>
    <w:rsid w:val="00210F73"/>
    <w:rsid w:val="002111FA"/>
    <w:rsid w:val="0021200B"/>
    <w:rsid w:val="00212577"/>
    <w:rsid w:val="0021281F"/>
    <w:rsid w:val="00212969"/>
    <w:rsid w:val="00213511"/>
    <w:rsid w:val="00214D13"/>
    <w:rsid w:val="00214DA8"/>
    <w:rsid w:val="00215423"/>
    <w:rsid w:val="002158FA"/>
    <w:rsid w:val="00217CD2"/>
    <w:rsid w:val="002204B5"/>
    <w:rsid w:val="00220600"/>
    <w:rsid w:val="00220888"/>
    <w:rsid w:val="00220DD4"/>
    <w:rsid w:val="00220DD7"/>
    <w:rsid w:val="00220FBD"/>
    <w:rsid w:val="00221380"/>
    <w:rsid w:val="00221C2D"/>
    <w:rsid w:val="002224DB"/>
    <w:rsid w:val="002231CD"/>
    <w:rsid w:val="00223FCB"/>
    <w:rsid w:val="002244CE"/>
    <w:rsid w:val="00224666"/>
    <w:rsid w:val="002248C8"/>
    <w:rsid w:val="0022504B"/>
    <w:rsid w:val="00225228"/>
    <w:rsid w:val="002252C3"/>
    <w:rsid w:val="00225B30"/>
    <w:rsid w:val="00225C54"/>
    <w:rsid w:val="00225F42"/>
    <w:rsid w:val="002269D4"/>
    <w:rsid w:val="00226BBF"/>
    <w:rsid w:val="00230765"/>
    <w:rsid w:val="00231138"/>
    <w:rsid w:val="002319D1"/>
    <w:rsid w:val="002319E4"/>
    <w:rsid w:val="00231FCF"/>
    <w:rsid w:val="00232211"/>
    <w:rsid w:val="00232584"/>
    <w:rsid w:val="002330A5"/>
    <w:rsid w:val="00233C8B"/>
    <w:rsid w:val="00233F86"/>
    <w:rsid w:val="00234A81"/>
    <w:rsid w:val="00234AD3"/>
    <w:rsid w:val="002351D8"/>
    <w:rsid w:val="00235632"/>
    <w:rsid w:val="00235872"/>
    <w:rsid w:val="002358F3"/>
    <w:rsid w:val="002359CA"/>
    <w:rsid w:val="00236401"/>
    <w:rsid w:val="00236922"/>
    <w:rsid w:val="00236AE2"/>
    <w:rsid w:val="00237465"/>
    <w:rsid w:val="00237FCA"/>
    <w:rsid w:val="0024037F"/>
    <w:rsid w:val="00240E69"/>
    <w:rsid w:val="00240FFF"/>
    <w:rsid w:val="00241559"/>
    <w:rsid w:val="00242567"/>
    <w:rsid w:val="00242E81"/>
    <w:rsid w:val="002430B5"/>
    <w:rsid w:val="002435B3"/>
    <w:rsid w:val="00243EB7"/>
    <w:rsid w:val="0024407B"/>
    <w:rsid w:val="00244CA3"/>
    <w:rsid w:val="002454B8"/>
    <w:rsid w:val="002458EB"/>
    <w:rsid w:val="002475F0"/>
    <w:rsid w:val="00247A7A"/>
    <w:rsid w:val="002500C8"/>
    <w:rsid w:val="00250B2A"/>
    <w:rsid w:val="00250BF9"/>
    <w:rsid w:val="002530B3"/>
    <w:rsid w:val="002554E9"/>
    <w:rsid w:val="00255D91"/>
    <w:rsid w:val="0025635E"/>
    <w:rsid w:val="00256528"/>
    <w:rsid w:val="00257543"/>
    <w:rsid w:val="00257A67"/>
    <w:rsid w:val="00257B25"/>
    <w:rsid w:val="00257C94"/>
    <w:rsid w:val="00257FDF"/>
    <w:rsid w:val="0026030A"/>
    <w:rsid w:val="00260C2A"/>
    <w:rsid w:val="002616D4"/>
    <w:rsid w:val="002617E7"/>
    <w:rsid w:val="00261AFD"/>
    <w:rsid w:val="00262E21"/>
    <w:rsid w:val="00263A3F"/>
    <w:rsid w:val="00263E73"/>
    <w:rsid w:val="00264209"/>
    <w:rsid w:val="00264228"/>
    <w:rsid w:val="00264334"/>
    <w:rsid w:val="0026473E"/>
    <w:rsid w:val="00264D79"/>
    <w:rsid w:val="002653CC"/>
    <w:rsid w:val="00266214"/>
    <w:rsid w:val="00267C83"/>
    <w:rsid w:val="00270C75"/>
    <w:rsid w:val="00270EA2"/>
    <w:rsid w:val="00270EFC"/>
    <w:rsid w:val="0027144F"/>
    <w:rsid w:val="00271899"/>
    <w:rsid w:val="002718D7"/>
    <w:rsid w:val="00271E4C"/>
    <w:rsid w:val="00271F3A"/>
    <w:rsid w:val="002724CD"/>
    <w:rsid w:val="00273278"/>
    <w:rsid w:val="002736E7"/>
    <w:rsid w:val="002737F4"/>
    <w:rsid w:val="00273D06"/>
    <w:rsid w:val="00276081"/>
    <w:rsid w:val="00277B80"/>
    <w:rsid w:val="00277CE8"/>
    <w:rsid w:val="002805F5"/>
    <w:rsid w:val="00280751"/>
    <w:rsid w:val="00281538"/>
    <w:rsid w:val="00281DC2"/>
    <w:rsid w:val="002822E6"/>
    <w:rsid w:val="0028280A"/>
    <w:rsid w:val="002828DA"/>
    <w:rsid w:val="00283606"/>
    <w:rsid w:val="00284CB3"/>
    <w:rsid w:val="002850D3"/>
    <w:rsid w:val="00285311"/>
    <w:rsid w:val="0028607A"/>
    <w:rsid w:val="00286176"/>
    <w:rsid w:val="002869ED"/>
    <w:rsid w:val="00286ACD"/>
    <w:rsid w:val="00286AD1"/>
    <w:rsid w:val="00287838"/>
    <w:rsid w:val="0029033E"/>
    <w:rsid w:val="002903E0"/>
    <w:rsid w:val="002907B5"/>
    <w:rsid w:val="00290CE6"/>
    <w:rsid w:val="00291523"/>
    <w:rsid w:val="002918A7"/>
    <w:rsid w:val="00292EB7"/>
    <w:rsid w:val="00294500"/>
    <w:rsid w:val="00294857"/>
    <w:rsid w:val="00294C9B"/>
    <w:rsid w:val="0029514D"/>
    <w:rsid w:val="00295E23"/>
    <w:rsid w:val="00296227"/>
    <w:rsid w:val="00296915"/>
    <w:rsid w:val="00296F44"/>
    <w:rsid w:val="002970B0"/>
    <w:rsid w:val="0029761E"/>
    <w:rsid w:val="0029777D"/>
    <w:rsid w:val="00297BC4"/>
    <w:rsid w:val="002A055E"/>
    <w:rsid w:val="002A0723"/>
    <w:rsid w:val="002A089D"/>
    <w:rsid w:val="002A1479"/>
    <w:rsid w:val="002A1760"/>
    <w:rsid w:val="002A1927"/>
    <w:rsid w:val="002A1D4E"/>
    <w:rsid w:val="002A1FBA"/>
    <w:rsid w:val="002A253E"/>
    <w:rsid w:val="002A25EB"/>
    <w:rsid w:val="002A2869"/>
    <w:rsid w:val="002A2EA6"/>
    <w:rsid w:val="002A3339"/>
    <w:rsid w:val="002A3D58"/>
    <w:rsid w:val="002A4CFA"/>
    <w:rsid w:val="002A4EF2"/>
    <w:rsid w:val="002A5529"/>
    <w:rsid w:val="002A6263"/>
    <w:rsid w:val="002A6CCF"/>
    <w:rsid w:val="002A750D"/>
    <w:rsid w:val="002A7746"/>
    <w:rsid w:val="002A778C"/>
    <w:rsid w:val="002A78F5"/>
    <w:rsid w:val="002A7E72"/>
    <w:rsid w:val="002A7ECC"/>
    <w:rsid w:val="002B00D5"/>
    <w:rsid w:val="002B00D7"/>
    <w:rsid w:val="002B24D6"/>
    <w:rsid w:val="002B37A0"/>
    <w:rsid w:val="002B3D1E"/>
    <w:rsid w:val="002B4475"/>
    <w:rsid w:val="002B4EF9"/>
    <w:rsid w:val="002B5509"/>
    <w:rsid w:val="002B553E"/>
    <w:rsid w:val="002B67F1"/>
    <w:rsid w:val="002B7897"/>
    <w:rsid w:val="002B7D17"/>
    <w:rsid w:val="002B7EB3"/>
    <w:rsid w:val="002C1219"/>
    <w:rsid w:val="002C1653"/>
    <w:rsid w:val="002C2DDA"/>
    <w:rsid w:val="002C3EEB"/>
    <w:rsid w:val="002C3F10"/>
    <w:rsid w:val="002C41E6"/>
    <w:rsid w:val="002C4879"/>
    <w:rsid w:val="002C545D"/>
    <w:rsid w:val="002D0481"/>
    <w:rsid w:val="002D04B8"/>
    <w:rsid w:val="002D071A"/>
    <w:rsid w:val="002D1050"/>
    <w:rsid w:val="002D13DA"/>
    <w:rsid w:val="002D18FB"/>
    <w:rsid w:val="002D229C"/>
    <w:rsid w:val="002D2548"/>
    <w:rsid w:val="002D2BA1"/>
    <w:rsid w:val="002D2E4F"/>
    <w:rsid w:val="002D3124"/>
    <w:rsid w:val="002D34B2"/>
    <w:rsid w:val="002D369A"/>
    <w:rsid w:val="002D3B75"/>
    <w:rsid w:val="002D3E97"/>
    <w:rsid w:val="002D3F33"/>
    <w:rsid w:val="002D4825"/>
    <w:rsid w:val="002D48C1"/>
    <w:rsid w:val="002D5ABE"/>
    <w:rsid w:val="002D5F81"/>
    <w:rsid w:val="002D6234"/>
    <w:rsid w:val="002D6800"/>
    <w:rsid w:val="002D6C7A"/>
    <w:rsid w:val="002D6CA1"/>
    <w:rsid w:val="002D6DD0"/>
    <w:rsid w:val="002D7440"/>
    <w:rsid w:val="002D761C"/>
    <w:rsid w:val="002D7637"/>
    <w:rsid w:val="002D798C"/>
    <w:rsid w:val="002E0574"/>
    <w:rsid w:val="002E0C42"/>
    <w:rsid w:val="002E0FF2"/>
    <w:rsid w:val="002E17F2"/>
    <w:rsid w:val="002E2BBC"/>
    <w:rsid w:val="002E5141"/>
    <w:rsid w:val="002E631C"/>
    <w:rsid w:val="002E6AFE"/>
    <w:rsid w:val="002E6F9E"/>
    <w:rsid w:val="002E796A"/>
    <w:rsid w:val="002E7CAE"/>
    <w:rsid w:val="002E7E80"/>
    <w:rsid w:val="002E7F84"/>
    <w:rsid w:val="002F0258"/>
    <w:rsid w:val="002F1F20"/>
    <w:rsid w:val="002F2241"/>
    <w:rsid w:val="002F2771"/>
    <w:rsid w:val="002F306C"/>
    <w:rsid w:val="002F37A9"/>
    <w:rsid w:val="002F393F"/>
    <w:rsid w:val="002F3FFA"/>
    <w:rsid w:val="002F5E03"/>
    <w:rsid w:val="002F6EE6"/>
    <w:rsid w:val="002F72D6"/>
    <w:rsid w:val="002F769C"/>
    <w:rsid w:val="00300755"/>
    <w:rsid w:val="00300AD8"/>
    <w:rsid w:val="00301CE6"/>
    <w:rsid w:val="0030256B"/>
    <w:rsid w:val="00302631"/>
    <w:rsid w:val="00303AFB"/>
    <w:rsid w:val="0030400F"/>
    <w:rsid w:val="0030443D"/>
    <w:rsid w:val="00304B6A"/>
    <w:rsid w:val="0030501F"/>
    <w:rsid w:val="00305F84"/>
    <w:rsid w:val="00306134"/>
    <w:rsid w:val="00307004"/>
    <w:rsid w:val="00307BA1"/>
    <w:rsid w:val="0031050C"/>
    <w:rsid w:val="00311702"/>
    <w:rsid w:val="00311E82"/>
    <w:rsid w:val="00313535"/>
    <w:rsid w:val="00313FD6"/>
    <w:rsid w:val="003140FC"/>
    <w:rsid w:val="003143BD"/>
    <w:rsid w:val="003147AC"/>
    <w:rsid w:val="003151A8"/>
    <w:rsid w:val="003170A6"/>
    <w:rsid w:val="00317173"/>
    <w:rsid w:val="00320002"/>
    <w:rsid w:val="0032019F"/>
    <w:rsid w:val="003203ED"/>
    <w:rsid w:val="0032072E"/>
    <w:rsid w:val="00320BC2"/>
    <w:rsid w:val="0032131B"/>
    <w:rsid w:val="00321C26"/>
    <w:rsid w:val="00321C4F"/>
    <w:rsid w:val="00322090"/>
    <w:rsid w:val="003221FC"/>
    <w:rsid w:val="00322C9F"/>
    <w:rsid w:val="003236ED"/>
    <w:rsid w:val="00323A12"/>
    <w:rsid w:val="0032460C"/>
    <w:rsid w:val="00324718"/>
    <w:rsid w:val="00324D23"/>
    <w:rsid w:val="00324EA6"/>
    <w:rsid w:val="00325A36"/>
    <w:rsid w:val="00325BC6"/>
    <w:rsid w:val="00327456"/>
    <w:rsid w:val="003275D3"/>
    <w:rsid w:val="00330069"/>
    <w:rsid w:val="00331249"/>
    <w:rsid w:val="00331751"/>
    <w:rsid w:val="00331A89"/>
    <w:rsid w:val="00331C1E"/>
    <w:rsid w:val="003321E7"/>
    <w:rsid w:val="00332DB2"/>
    <w:rsid w:val="003340F2"/>
    <w:rsid w:val="00334172"/>
    <w:rsid w:val="00334579"/>
    <w:rsid w:val="00335858"/>
    <w:rsid w:val="00335B0C"/>
    <w:rsid w:val="00336AD4"/>
    <w:rsid w:val="00336BDA"/>
    <w:rsid w:val="00337B63"/>
    <w:rsid w:val="00337B9E"/>
    <w:rsid w:val="00340521"/>
    <w:rsid w:val="003409C4"/>
    <w:rsid w:val="00340D37"/>
    <w:rsid w:val="00341060"/>
    <w:rsid w:val="00342681"/>
    <w:rsid w:val="003429AC"/>
    <w:rsid w:val="00342BD7"/>
    <w:rsid w:val="0034324A"/>
    <w:rsid w:val="003434D7"/>
    <w:rsid w:val="00345054"/>
    <w:rsid w:val="003453A7"/>
    <w:rsid w:val="00345916"/>
    <w:rsid w:val="00346CBE"/>
    <w:rsid w:val="00346DB5"/>
    <w:rsid w:val="00346E6F"/>
    <w:rsid w:val="00347407"/>
    <w:rsid w:val="003477B1"/>
    <w:rsid w:val="00350057"/>
    <w:rsid w:val="00351246"/>
    <w:rsid w:val="0035129A"/>
    <w:rsid w:val="00352663"/>
    <w:rsid w:val="00353F4C"/>
    <w:rsid w:val="00354011"/>
    <w:rsid w:val="00354428"/>
    <w:rsid w:val="0035522B"/>
    <w:rsid w:val="00356380"/>
    <w:rsid w:val="00356C0D"/>
    <w:rsid w:val="0035713C"/>
    <w:rsid w:val="00357380"/>
    <w:rsid w:val="00357C70"/>
    <w:rsid w:val="003602D9"/>
    <w:rsid w:val="003604CE"/>
    <w:rsid w:val="00360F71"/>
    <w:rsid w:val="003613A3"/>
    <w:rsid w:val="00361625"/>
    <w:rsid w:val="00361BED"/>
    <w:rsid w:val="00362680"/>
    <w:rsid w:val="00362ADF"/>
    <w:rsid w:val="00363F09"/>
    <w:rsid w:val="003640D5"/>
    <w:rsid w:val="003666AD"/>
    <w:rsid w:val="0036700A"/>
    <w:rsid w:val="00367803"/>
    <w:rsid w:val="003678DC"/>
    <w:rsid w:val="00367F4C"/>
    <w:rsid w:val="003702D1"/>
    <w:rsid w:val="00370E47"/>
    <w:rsid w:val="00371160"/>
    <w:rsid w:val="003715FC"/>
    <w:rsid w:val="003719B6"/>
    <w:rsid w:val="00372A03"/>
    <w:rsid w:val="00372A72"/>
    <w:rsid w:val="003730EF"/>
    <w:rsid w:val="0037317A"/>
    <w:rsid w:val="003739AA"/>
    <w:rsid w:val="00373EC8"/>
    <w:rsid w:val="003742AC"/>
    <w:rsid w:val="0037443C"/>
    <w:rsid w:val="003744A0"/>
    <w:rsid w:val="003750E0"/>
    <w:rsid w:val="00376A36"/>
    <w:rsid w:val="00376A7E"/>
    <w:rsid w:val="00377CE1"/>
    <w:rsid w:val="003828AE"/>
    <w:rsid w:val="00383091"/>
    <w:rsid w:val="003839A1"/>
    <w:rsid w:val="00383C2E"/>
    <w:rsid w:val="00383C85"/>
    <w:rsid w:val="0038492A"/>
    <w:rsid w:val="00385714"/>
    <w:rsid w:val="00385BF0"/>
    <w:rsid w:val="00387595"/>
    <w:rsid w:val="00387B4F"/>
    <w:rsid w:val="00390400"/>
    <w:rsid w:val="0039057D"/>
    <w:rsid w:val="003921EB"/>
    <w:rsid w:val="00392D84"/>
    <w:rsid w:val="00393323"/>
    <w:rsid w:val="003939FF"/>
    <w:rsid w:val="0039449B"/>
    <w:rsid w:val="0039564B"/>
    <w:rsid w:val="003956A7"/>
    <w:rsid w:val="00397374"/>
    <w:rsid w:val="003978C5"/>
    <w:rsid w:val="003A0575"/>
    <w:rsid w:val="003A0FCC"/>
    <w:rsid w:val="003A1962"/>
    <w:rsid w:val="003A2223"/>
    <w:rsid w:val="003A273D"/>
    <w:rsid w:val="003A2A0F"/>
    <w:rsid w:val="003A3CEF"/>
    <w:rsid w:val="003A45A1"/>
    <w:rsid w:val="003A5B0A"/>
    <w:rsid w:val="003A5BD4"/>
    <w:rsid w:val="003A6A44"/>
    <w:rsid w:val="003A6BAC"/>
    <w:rsid w:val="003A6C03"/>
    <w:rsid w:val="003A701E"/>
    <w:rsid w:val="003A7C42"/>
    <w:rsid w:val="003A7EF3"/>
    <w:rsid w:val="003B01EB"/>
    <w:rsid w:val="003B0E26"/>
    <w:rsid w:val="003B159C"/>
    <w:rsid w:val="003B214D"/>
    <w:rsid w:val="003B2860"/>
    <w:rsid w:val="003B3655"/>
    <w:rsid w:val="003B369F"/>
    <w:rsid w:val="003B36A3"/>
    <w:rsid w:val="003B4682"/>
    <w:rsid w:val="003B616B"/>
    <w:rsid w:val="003B6FEB"/>
    <w:rsid w:val="003B7FE5"/>
    <w:rsid w:val="003C0612"/>
    <w:rsid w:val="003C10CB"/>
    <w:rsid w:val="003C11C8"/>
    <w:rsid w:val="003C1664"/>
    <w:rsid w:val="003C2702"/>
    <w:rsid w:val="003C2978"/>
    <w:rsid w:val="003C31E0"/>
    <w:rsid w:val="003C3384"/>
    <w:rsid w:val="003C387F"/>
    <w:rsid w:val="003C3D55"/>
    <w:rsid w:val="003C5A0F"/>
    <w:rsid w:val="003C5F2F"/>
    <w:rsid w:val="003C600C"/>
    <w:rsid w:val="003C672E"/>
    <w:rsid w:val="003C6F5A"/>
    <w:rsid w:val="003C713E"/>
    <w:rsid w:val="003C7806"/>
    <w:rsid w:val="003C78D3"/>
    <w:rsid w:val="003C7AF4"/>
    <w:rsid w:val="003D0851"/>
    <w:rsid w:val="003D0DDC"/>
    <w:rsid w:val="003D0F78"/>
    <w:rsid w:val="003D106F"/>
    <w:rsid w:val="003D109F"/>
    <w:rsid w:val="003D12F6"/>
    <w:rsid w:val="003D2478"/>
    <w:rsid w:val="003D2D83"/>
    <w:rsid w:val="003D3762"/>
    <w:rsid w:val="003D3B7A"/>
    <w:rsid w:val="003D3BFF"/>
    <w:rsid w:val="003D3C45"/>
    <w:rsid w:val="003D3D49"/>
    <w:rsid w:val="003D4C9C"/>
    <w:rsid w:val="003D4FB2"/>
    <w:rsid w:val="003D5B1F"/>
    <w:rsid w:val="003D6F70"/>
    <w:rsid w:val="003D7401"/>
    <w:rsid w:val="003D7591"/>
    <w:rsid w:val="003D7967"/>
    <w:rsid w:val="003E049A"/>
    <w:rsid w:val="003E15FA"/>
    <w:rsid w:val="003E1636"/>
    <w:rsid w:val="003E23FF"/>
    <w:rsid w:val="003E2CCC"/>
    <w:rsid w:val="003E2E3A"/>
    <w:rsid w:val="003E2F60"/>
    <w:rsid w:val="003E3636"/>
    <w:rsid w:val="003E443C"/>
    <w:rsid w:val="003E4477"/>
    <w:rsid w:val="003E44E5"/>
    <w:rsid w:val="003E55E4"/>
    <w:rsid w:val="003E5BD2"/>
    <w:rsid w:val="003E6131"/>
    <w:rsid w:val="003E6212"/>
    <w:rsid w:val="003E6322"/>
    <w:rsid w:val="003E6CF1"/>
    <w:rsid w:val="003E6E20"/>
    <w:rsid w:val="003E74E3"/>
    <w:rsid w:val="003E7DDC"/>
    <w:rsid w:val="003F05C7"/>
    <w:rsid w:val="003F091C"/>
    <w:rsid w:val="003F21E7"/>
    <w:rsid w:val="003F26E0"/>
    <w:rsid w:val="003F2CD4"/>
    <w:rsid w:val="003F3012"/>
    <w:rsid w:val="003F35F4"/>
    <w:rsid w:val="003F36A4"/>
    <w:rsid w:val="003F39B5"/>
    <w:rsid w:val="003F44DA"/>
    <w:rsid w:val="003F599F"/>
    <w:rsid w:val="003F6BBE"/>
    <w:rsid w:val="003F6D1D"/>
    <w:rsid w:val="003F70F0"/>
    <w:rsid w:val="003F76C9"/>
    <w:rsid w:val="003F7B2C"/>
    <w:rsid w:val="004000E8"/>
    <w:rsid w:val="00401231"/>
    <w:rsid w:val="004017E9"/>
    <w:rsid w:val="004019D1"/>
    <w:rsid w:val="00401BD3"/>
    <w:rsid w:val="00402D3C"/>
    <w:rsid w:val="00402E2B"/>
    <w:rsid w:val="00403B7B"/>
    <w:rsid w:val="00404A9E"/>
    <w:rsid w:val="0040512B"/>
    <w:rsid w:val="00405CA5"/>
    <w:rsid w:val="00406699"/>
    <w:rsid w:val="00407764"/>
    <w:rsid w:val="00407AB5"/>
    <w:rsid w:val="00407CD3"/>
    <w:rsid w:val="00410134"/>
    <w:rsid w:val="00410B72"/>
    <w:rsid w:val="00410F12"/>
    <w:rsid w:val="00410F18"/>
    <w:rsid w:val="0041179C"/>
    <w:rsid w:val="004117A3"/>
    <w:rsid w:val="00411A80"/>
    <w:rsid w:val="00411BA0"/>
    <w:rsid w:val="0041263E"/>
    <w:rsid w:val="00412827"/>
    <w:rsid w:val="004129C9"/>
    <w:rsid w:val="00413530"/>
    <w:rsid w:val="0041398A"/>
    <w:rsid w:val="00413AAC"/>
    <w:rsid w:val="0041402E"/>
    <w:rsid w:val="00414101"/>
    <w:rsid w:val="00414717"/>
    <w:rsid w:val="00414D7A"/>
    <w:rsid w:val="00414E3B"/>
    <w:rsid w:val="0041527D"/>
    <w:rsid w:val="004158A2"/>
    <w:rsid w:val="00415D0E"/>
    <w:rsid w:val="00415D40"/>
    <w:rsid w:val="00415FC5"/>
    <w:rsid w:val="00416534"/>
    <w:rsid w:val="00416A2A"/>
    <w:rsid w:val="00420D42"/>
    <w:rsid w:val="00421105"/>
    <w:rsid w:val="00421208"/>
    <w:rsid w:val="00421209"/>
    <w:rsid w:val="004219FA"/>
    <w:rsid w:val="004235B6"/>
    <w:rsid w:val="00423815"/>
    <w:rsid w:val="00423C5F"/>
    <w:rsid w:val="004242F4"/>
    <w:rsid w:val="00424A22"/>
    <w:rsid w:val="00424D56"/>
    <w:rsid w:val="00425428"/>
    <w:rsid w:val="0042606A"/>
    <w:rsid w:val="0042640B"/>
    <w:rsid w:val="00426E60"/>
    <w:rsid w:val="00427248"/>
    <w:rsid w:val="00427DB4"/>
    <w:rsid w:val="004318D6"/>
    <w:rsid w:val="00432366"/>
    <w:rsid w:val="00432EA3"/>
    <w:rsid w:val="0043324D"/>
    <w:rsid w:val="004333E4"/>
    <w:rsid w:val="0043499D"/>
    <w:rsid w:val="0043517F"/>
    <w:rsid w:val="004358F0"/>
    <w:rsid w:val="00436850"/>
    <w:rsid w:val="00437447"/>
    <w:rsid w:val="00440A1E"/>
    <w:rsid w:val="00440D39"/>
    <w:rsid w:val="00441A92"/>
    <w:rsid w:val="00442839"/>
    <w:rsid w:val="004428EF"/>
    <w:rsid w:val="00442F79"/>
    <w:rsid w:val="004434D0"/>
    <w:rsid w:val="00444401"/>
    <w:rsid w:val="00444B38"/>
    <w:rsid w:val="00444F56"/>
    <w:rsid w:val="0044528E"/>
    <w:rsid w:val="004452F4"/>
    <w:rsid w:val="004462B3"/>
    <w:rsid w:val="00446488"/>
    <w:rsid w:val="00446B3C"/>
    <w:rsid w:val="00450730"/>
    <w:rsid w:val="00450D54"/>
    <w:rsid w:val="0045109D"/>
    <w:rsid w:val="004513CE"/>
    <w:rsid w:val="004517AA"/>
    <w:rsid w:val="00452209"/>
    <w:rsid w:val="00452CAC"/>
    <w:rsid w:val="00452E9A"/>
    <w:rsid w:val="00452ED0"/>
    <w:rsid w:val="00453252"/>
    <w:rsid w:val="00453385"/>
    <w:rsid w:val="0045395D"/>
    <w:rsid w:val="00454082"/>
    <w:rsid w:val="00454A19"/>
    <w:rsid w:val="00454CCB"/>
    <w:rsid w:val="00455381"/>
    <w:rsid w:val="00456150"/>
    <w:rsid w:val="00457565"/>
    <w:rsid w:val="00457B71"/>
    <w:rsid w:val="00457F2F"/>
    <w:rsid w:val="0046001B"/>
    <w:rsid w:val="0046083E"/>
    <w:rsid w:val="00461D84"/>
    <w:rsid w:val="00464C88"/>
    <w:rsid w:val="00464E3D"/>
    <w:rsid w:val="00464F99"/>
    <w:rsid w:val="00465AF6"/>
    <w:rsid w:val="00465E78"/>
    <w:rsid w:val="004668A9"/>
    <w:rsid w:val="0046693A"/>
    <w:rsid w:val="004669E2"/>
    <w:rsid w:val="00467B51"/>
    <w:rsid w:val="004703FE"/>
    <w:rsid w:val="004709AA"/>
    <w:rsid w:val="00470C31"/>
    <w:rsid w:val="00470CC7"/>
    <w:rsid w:val="004723A5"/>
    <w:rsid w:val="00472552"/>
    <w:rsid w:val="004725E5"/>
    <w:rsid w:val="004734D0"/>
    <w:rsid w:val="00473CFA"/>
    <w:rsid w:val="00473F6C"/>
    <w:rsid w:val="0047475A"/>
    <w:rsid w:val="00474DB6"/>
    <w:rsid w:val="0047556B"/>
    <w:rsid w:val="0047578E"/>
    <w:rsid w:val="00475C90"/>
    <w:rsid w:val="00475D98"/>
    <w:rsid w:val="00476793"/>
    <w:rsid w:val="00477768"/>
    <w:rsid w:val="00477958"/>
    <w:rsid w:val="00477C46"/>
    <w:rsid w:val="004802E9"/>
    <w:rsid w:val="004805A1"/>
    <w:rsid w:val="00480B0F"/>
    <w:rsid w:val="00480EEA"/>
    <w:rsid w:val="00481A46"/>
    <w:rsid w:val="00482BC7"/>
    <w:rsid w:val="00482CC5"/>
    <w:rsid w:val="00483F00"/>
    <w:rsid w:val="00483F28"/>
    <w:rsid w:val="00483F3E"/>
    <w:rsid w:val="00484771"/>
    <w:rsid w:val="00484AEB"/>
    <w:rsid w:val="00484D83"/>
    <w:rsid w:val="00485008"/>
    <w:rsid w:val="0048610D"/>
    <w:rsid w:val="0048628C"/>
    <w:rsid w:val="00486ACF"/>
    <w:rsid w:val="00487287"/>
    <w:rsid w:val="00487383"/>
    <w:rsid w:val="00490255"/>
    <w:rsid w:val="004903A8"/>
    <w:rsid w:val="004915A6"/>
    <w:rsid w:val="00492281"/>
    <w:rsid w:val="00492BC5"/>
    <w:rsid w:val="004944E4"/>
    <w:rsid w:val="00494D60"/>
    <w:rsid w:val="00495133"/>
    <w:rsid w:val="00495EED"/>
    <w:rsid w:val="004964F1"/>
    <w:rsid w:val="0049691F"/>
    <w:rsid w:val="004979A0"/>
    <w:rsid w:val="004A080B"/>
    <w:rsid w:val="004A0F7C"/>
    <w:rsid w:val="004A149A"/>
    <w:rsid w:val="004A16BC"/>
    <w:rsid w:val="004A2B94"/>
    <w:rsid w:val="004A4BF2"/>
    <w:rsid w:val="004A4CB9"/>
    <w:rsid w:val="004A5281"/>
    <w:rsid w:val="004A5A29"/>
    <w:rsid w:val="004A6206"/>
    <w:rsid w:val="004A68C2"/>
    <w:rsid w:val="004A6CF4"/>
    <w:rsid w:val="004A7010"/>
    <w:rsid w:val="004A71A6"/>
    <w:rsid w:val="004A7360"/>
    <w:rsid w:val="004A7419"/>
    <w:rsid w:val="004A758A"/>
    <w:rsid w:val="004A7D56"/>
    <w:rsid w:val="004A7D68"/>
    <w:rsid w:val="004B0099"/>
    <w:rsid w:val="004B0FDF"/>
    <w:rsid w:val="004B16EA"/>
    <w:rsid w:val="004B1F9A"/>
    <w:rsid w:val="004B1F9D"/>
    <w:rsid w:val="004B2174"/>
    <w:rsid w:val="004B30BD"/>
    <w:rsid w:val="004B4314"/>
    <w:rsid w:val="004B5080"/>
    <w:rsid w:val="004B640B"/>
    <w:rsid w:val="004B72BA"/>
    <w:rsid w:val="004B7C0C"/>
    <w:rsid w:val="004C1C0D"/>
    <w:rsid w:val="004C1E6E"/>
    <w:rsid w:val="004C24AF"/>
    <w:rsid w:val="004C2772"/>
    <w:rsid w:val="004C379F"/>
    <w:rsid w:val="004C3898"/>
    <w:rsid w:val="004C3CBC"/>
    <w:rsid w:val="004C4101"/>
    <w:rsid w:val="004C5F02"/>
    <w:rsid w:val="004C6DEF"/>
    <w:rsid w:val="004C6E43"/>
    <w:rsid w:val="004C7E2C"/>
    <w:rsid w:val="004D00F2"/>
    <w:rsid w:val="004D0E6B"/>
    <w:rsid w:val="004D1313"/>
    <w:rsid w:val="004D212A"/>
    <w:rsid w:val="004D2717"/>
    <w:rsid w:val="004D2F40"/>
    <w:rsid w:val="004D36B1"/>
    <w:rsid w:val="004D7E37"/>
    <w:rsid w:val="004D7EBD"/>
    <w:rsid w:val="004E081D"/>
    <w:rsid w:val="004E23FD"/>
    <w:rsid w:val="004E2680"/>
    <w:rsid w:val="004E28F9"/>
    <w:rsid w:val="004E3051"/>
    <w:rsid w:val="004E3176"/>
    <w:rsid w:val="004E365E"/>
    <w:rsid w:val="004E3D13"/>
    <w:rsid w:val="004E3E52"/>
    <w:rsid w:val="004E3F61"/>
    <w:rsid w:val="004E462E"/>
    <w:rsid w:val="004E56DC"/>
    <w:rsid w:val="004E59FF"/>
    <w:rsid w:val="004E6092"/>
    <w:rsid w:val="004E6727"/>
    <w:rsid w:val="004E72C3"/>
    <w:rsid w:val="004E76F4"/>
    <w:rsid w:val="004E79C6"/>
    <w:rsid w:val="004E7BFA"/>
    <w:rsid w:val="004E7E83"/>
    <w:rsid w:val="004E7EB2"/>
    <w:rsid w:val="004F0616"/>
    <w:rsid w:val="004F0B4E"/>
    <w:rsid w:val="004F0B6C"/>
    <w:rsid w:val="004F0CAB"/>
    <w:rsid w:val="004F1091"/>
    <w:rsid w:val="004F1B9F"/>
    <w:rsid w:val="004F2078"/>
    <w:rsid w:val="004F2A81"/>
    <w:rsid w:val="004F3935"/>
    <w:rsid w:val="004F39B2"/>
    <w:rsid w:val="004F40A2"/>
    <w:rsid w:val="004F4DA3"/>
    <w:rsid w:val="004F506B"/>
    <w:rsid w:val="004F5B41"/>
    <w:rsid w:val="004F5D8D"/>
    <w:rsid w:val="004F69DF"/>
    <w:rsid w:val="004F70FD"/>
    <w:rsid w:val="004F7653"/>
    <w:rsid w:val="0050039F"/>
    <w:rsid w:val="00500884"/>
    <w:rsid w:val="00500C03"/>
    <w:rsid w:val="0050160A"/>
    <w:rsid w:val="00501D8D"/>
    <w:rsid w:val="0050278A"/>
    <w:rsid w:val="00502B30"/>
    <w:rsid w:val="005036F5"/>
    <w:rsid w:val="00503A85"/>
    <w:rsid w:val="00503B6D"/>
    <w:rsid w:val="00504452"/>
    <w:rsid w:val="005044C5"/>
    <w:rsid w:val="00505D00"/>
    <w:rsid w:val="00505DD3"/>
    <w:rsid w:val="00506557"/>
    <w:rsid w:val="0050677A"/>
    <w:rsid w:val="00506F4A"/>
    <w:rsid w:val="005072A1"/>
    <w:rsid w:val="005108D8"/>
    <w:rsid w:val="005116F9"/>
    <w:rsid w:val="00511A2E"/>
    <w:rsid w:val="005121CC"/>
    <w:rsid w:val="00513E2B"/>
    <w:rsid w:val="005148FB"/>
    <w:rsid w:val="005153A7"/>
    <w:rsid w:val="0051549E"/>
    <w:rsid w:val="00517AD0"/>
    <w:rsid w:val="0052037E"/>
    <w:rsid w:val="00520D36"/>
    <w:rsid w:val="00521593"/>
    <w:rsid w:val="005215DD"/>
    <w:rsid w:val="00521721"/>
    <w:rsid w:val="005219CF"/>
    <w:rsid w:val="00521A2F"/>
    <w:rsid w:val="00521C86"/>
    <w:rsid w:val="00521CA6"/>
    <w:rsid w:val="00522501"/>
    <w:rsid w:val="0052257E"/>
    <w:rsid w:val="005225FD"/>
    <w:rsid w:val="00522842"/>
    <w:rsid w:val="005232D6"/>
    <w:rsid w:val="005238BB"/>
    <w:rsid w:val="00523F57"/>
    <w:rsid w:val="00524D2A"/>
    <w:rsid w:val="00525C4B"/>
    <w:rsid w:val="00525C56"/>
    <w:rsid w:val="00527027"/>
    <w:rsid w:val="005272C3"/>
    <w:rsid w:val="00527DF4"/>
    <w:rsid w:val="00530228"/>
    <w:rsid w:val="00530FD1"/>
    <w:rsid w:val="00531384"/>
    <w:rsid w:val="0053174D"/>
    <w:rsid w:val="00531A4E"/>
    <w:rsid w:val="00532C7F"/>
    <w:rsid w:val="00534B3A"/>
    <w:rsid w:val="00534B59"/>
    <w:rsid w:val="005356DB"/>
    <w:rsid w:val="00535A57"/>
    <w:rsid w:val="00536036"/>
    <w:rsid w:val="00536759"/>
    <w:rsid w:val="00536CAB"/>
    <w:rsid w:val="005377A5"/>
    <w:rsid w:val="00537C62"/>
    <w:rsid w:val="005408AE"/>
    <w:rsid w:val="00540966"/>
    <w:rsid w:val="005421A9"/>
    <w:rsid w:val="005421DC"/>
    <w:rsid w:val="0054258D"/>
    <w:rsid w:val="00542E05"/>
    <w:rsid w:val="00543EA7"/>
    <w:rsid w:val="00544436"/>
    <w:rsid w:val="00545536"/>
    <w:rsid w:val="0054596E"/>
    <w:rsid w:val="00546251"/>
    <w:rsid w:val="005464F7"/>
    <w:rsid w:val="00546970"/>
    <w:rsid w:val="00547ED4"/>
    <w:rsid w:val="0055057F"/>
    <w:rsid w:val="00551D9C"/>
    <w:rsid w:val="00552203"/>
    <w:rsid w:val="0055231F"/>
    <w:rsid w:val="00553829"/>
    <w:rsid w:val="005544AB"/>
    <w:rsid w:val="00554E19"/>
    <w:rsid w:val="00554EF7"/>
    <w:rsid w:val="0055539D"/>
    <w:rsid w:val="005561A7"/>
    <w:rsid w:val="0055649A"/>
    <w:rsid w:val="00557ECC"/>
    <w:rsid w:val="0056121F"/>
    <w:rsid w:val="00561375"/>
    <w:rsid w:val="0056189C"/>
    <w:rsid w:val="00562727"/>
    <w:rsid w:val="00562761"/>
    <w:rsid w:val="005651B4"/>
    <w:rsid w:val="00565488"/>
    <w:rsid w:val="00565F25"/>
    <w:rsid w:val="0056688B"/>
    <w:rsid w:val="00566B36"/>
    <w:rsid w:val="00566D41"/>
    <w:rsid w:val="005678D4"/>
    <w:rsid w:val="0056795E"/>
    <w:rsid w:val="005709E3"/>
    <w:rsid w:val="005713F7"/>
    <w:rsid w:val="00572375"/>
    <w:rsid w:val="00572505"/>
    <w:rsid w:val="00573FDA"/>
    <w:rsid w:val="005745A4"/>
    <w:rsid w:val="005752F9"/>
    <w:rsid w:val="00575D07"/>
    <w:rsid w:val="00576329"/>
    <w:rsid w:val="005767BB"/>
    <w:rsid w:val="0058001B"/>
    <w:rsid w:val="0058193B"/>
    <w:rsid w:val="0058206C"/>
    <w:rsid w:val="005821F1"/>
    <w:rsid w:val="00582809"/>
    <w:rsid w:val="00584DCE"/>
    <w:rsid w:val="0058798C"/>
    <w:rsid w:val="00587FA9"/>
    <w:rsid w:val="005900FA"/>
    <w:rsid w:val="00590DC9"/>
    <w:rsid w:val="0059175A"/>
    <w:rsid w:val="00591876"/>
    <w:rsid w:val="005919F9"/>
    <w:rsid w:val="00591F8C"/>
    <w:rsid w:val="0059218F"/>
    <w:rsid w:val="00592A88"/>
    <w:rsid w:val="00592CEF"/>
    <w:rsid w:val="00593264"/>
    <w:rsid w:val="005935A4"/>
    <w:rsid w:val="00593C39"/>
    <w:rsid w:val="0059472E"/>
    <w:rsid w:val="005948C2"/>
    <w:rsid w:val="00594D60"/>
    <w:rsid w:val="00595DCA"/>
    <w:rsid w:val="005967E4"/>
    <w:rsid w:val="0059779B"/>
    <w:rsid w:val="005A0136"/>
    <w:rsid w:val="005A0E8E"/>
    <w:rsid w:val="005A1ECE"/>
    <w:rsid w:val="005A209A"/>
    <w:rsid w:val="005A3557"/>
    <w:rsid w:val="005A3F00"/>
    <w:rsid w:val="005A54E9"/>
    <w:rsid w:val="005A649B"/>
    <w:rsid w:val="005A662D"/>
    <w:rsid w:val="005A68BA"/>
    <w:rsid w:val="005A6A5B"/>
    <w:rsid w:val="005A6D09"/>
    <w:rsid w:val="005A6D95"/>
    <w:rsid w:val="005A6DE2"/>
    <w:rsid w:val="005A77E5"/>
    <w:rsid w:val="005A7985"/>
    <w:rsid w:val="005B04A1"/>
    <w:rsid w:val="005B080B"/>
    <w:rsid w:val="005B1344"/>
    <w:rsid w:val="005B1CDF"/>
    <w:rsid w:val="005B2D32"/>
    <w:rsid w:val="005B35D7"/>
    <w:rsid w:val="005B392A"/>
    <w:rsid w:val="005B3AA3"/>
    <w:rsid w:val="005B4339"/>
    <w:rsid w:val="005B6F83"/>
    <w:rsid w:val="005B722D"/>
    <w:rsid w:val="005B74C4"/>
    <w:rsid w:val="005B787F"/>
    <w:rsid w:val="005C03D5"/>
    <w:rsid w:val="005C1729"/>
    <w:rsid w:val="005C21C8"/>
    <w:rsid w:val="005C2F73"/>
    <w:rsid w:val="005C5D07"/>
    <w:rsid w:val="005C74FB"/>
    <w:rsid w:val="005C7503"/>
    <w:rsid w:val="005C75C6"/>
    <w:rsid w:val="005C7660"/>
    <w:rsid w:val="005C7946"/>
    <w:rsid w:val="005C797B"/>
    <w:rsid w:val="005C7E6A"/>
    <w:rsid w:val="005C7F53"/>
    <w:rsid w:val="005D1069"/>
    <w:rsid w:val="005D1602"/>
    <w:rsid w:val="005D1E87"/>
    <w:rsid w:val="005D246B"/>
    <w:rsid w:val="005D2B0B"/>
    <w:rsid w:val="005D2D4E"/>
    <w:rsid w:val="005D3966"/>
    <w:rsid w:val="005D3C13"/>
    <w:rsid w:val="005D4AA7"/>
    <w:rsid w:val="005D4B58"/>
    <w:rsid w:val="005D4C89"/>
    <w:rsid w:val="005D4E33"/>
    <w:rsid w:val="005D4FFA"/>
    <w:rsid w:val="005D69EF"/>
    <w:rsid w:val="005D6F32"/>
    <w:rsid w:val="005D7606"/>
    <w:rsid w:val="005E15AA"/>
    <w:rsid w:val="005E172E"/>
    <w:rsid w:val="005E385F"/>
    <w:rsid w:val="005E4A90"/>
    <w:rsid w:val="005E4DC7"/>
    <w:rsid w:val="005E5331"/>
    <w:rsid w:val="005E53B2"/>
    <w:rsid w:val="005E5834"/>
    <w:rsid w:val="005E5B81"/>
    <w:rsid w:val="005E653F"/>
    <w:rsid w:val="005E726B"/>
    <w:rsid w:val="005E7545"/>
    <w:rsid w:val="005E794A"/>
    <w:rsid w:val="005F1354"/>
    <w:rsid w:val="005F2CB1"/>
    <w:rsid w:val="005F3025"/>
    <w:rsid w:val="005F33A8"/>
    <w:rsid w:val="005F4C23"/>
    <w:rsid w:val="005F618C"/>
    <w:rsid w:val="005F6B5F"/>
    <w:rsid w:val="005F70BD"/>
    <w:rsid w:val="005F7D5F"/>
    <w:rsid w:val="005F7E70"/>
    <w:rsid w:val="00600F6A"/>
    <w:rsid w:val="00600FE7"/>
    <w:rsid w:val="0060111E"/>
    <w:rsid w:val="006013C1"/>
    <w:rsid w:val="00601A65"/>
    <w:rsid w:val="0060275D"/>
    <w:rsid w:val="0060283C"/>
    <w:rsid w:val="00602ACA"/>
    <w:rsid w:val="00603BC5"/>
    <w:rsid w:val="00604F14"/>
    <w:rsid w:val="00605C87"/>
    <w:rsid w:val="0060627A"/>
    <w:rsid w:val="00607D93"/>
    <w:rsid w:val="00610A93"/>
    <w:rsid w:val="00611303"/>
    <w:rsid w:val="006113BA"/>
    <w:rsid w:val="006113BB"/>
    <w:rsid w:val="00611681"/>
    <w:rsid w:val="006119EF"/>
    <w:rsid w:val="00611B83"/>
    <w:rsid w:val="0061282C"/>
    <w:rsid w:val="00612F83"/>
    <w:rsid w:val="00613257"/>
    <w:rsid w:val="00613365"/>
    <w:rsid w:val="0061392D"/>
    <w:rsid w:val="00615B9D"/>
    <w:rsid w:val="00616882"/>
    <w:rsid w:val="006204DC"/>
    <w:rsid w:val="00620A71"/>
    <w:rsid w:val="00620D78"/>
    <w:rsid w:val="00620D80"/>
    <w:rsid w:val="00620E90"/>
    <w:rsid w:val="00621098"/>
    <w:rsid w:val="00622977"/>
    <w:rsid w:val="00622F21"/>
    <w:rsid w:val="006234A6"/>
    <w:rsid w:val="00623923"/>
    <w:rsid w:val="00623B8E"/>
    <w:rsid w:val="00624136"/>
    <w:rsid w:val="006257BB"/>
    <w:rsid w:val="0062687C"/>
    <w:rsid w:val="00626AE4"/>
    <w:rsid w:val="00627DEE"/>
    <w:rsid w:val="00630001"/>
    <w:rsid w:val="006301F4"/>
    <w:rsid w:val="00630634"/>
    <w:rsid w:val="006311B3"/>
    <w:rsid w:val="00631F81"/>
    <w:rsid w:val="00631FE5"/>
    <w:rsid w:val="006325E4"/>
    <w:rsid w:val="0063284C"/>
    <w:rsid w:val="00633F5A"/>
    <w:rsid w:val="00633FFA"/>
    <w:rsid w:val="0063438E"/>
    <w:rsid w:val="0063469C"/>
    <w:rsid w:val="00635693"/>
    <w:rsid w:val="00636398"/>
    <w:rsid w:val="006364D8"/>
    <w:rsid w:val="006368D3"/>
    <w:rsid w:val="006377EC"/>
    <w:rsid w:val="00640715"/>
    <w:rsid w:val="00640D33"/>
    <w:rsid w:val="00641135"/>
    <w:rsid w:val="0064151F"/>
    <w:rsid w:val="00641533"/>
    <w:rsid w:val="00641D36"/>
    <w:rsid w:val="0064208D"/>
    <w:rsid w:val="0064216E"/>
    <w:rsid w:val="0064318D"/>
    <w:rsid w:val="00643418"/>
    <w:rsid w:val="00643475"/>
    <w:rsid w:val="006435F2"/>
    <w:rsid w:val="00643969"/>
    <w:rsid w:val="0064396A"/>
    <w:rsid w:val="00644348"/>
    <w:rsid w:val="00644514"/>
    <w:rsid w:val="006447BA"/>
    <w:rsid w:val="006447BD"/>
    <w:rsid w:val="00644BBD"/>
    <w:rsid w:val="00644C8E"/>
    <w:rsid w:val="00644F4C"/>
    <w:rsid w:val="0064502E"/>
    <w:rsid w:val="00645491"/>
    <w:rsid w:val="00645715"/>
    <w:rsid w:val="0064590B"/>
    <w:rsid w:val="00645C43"/>
    <w:rsid w:val="0064624E"/>
    <w:rsid w:val="00647629"/>
    <w:rsid w:val="00650201"/>
    <w:rsid w:val="0065029D"/>
    <w:rsid w:val="00650AB9"/>
    <w:rsid w:val="006511C8"/>
    <w:rsid w:val="0065121E"/>
    <w:rsid w:val="006514D0"/>
    <w:rsid w:val="0065358C"/>
    <w:rsid w:val="00653C48"/>
    <w:rsid w:val="00654A52"/>
    <w:rsid w:val="00654E94"/>
    <w:rsid w:val="006551E4"/>
    <w:rsid w:val="00655733"/>
    <w:rsid w:val="00655ACD"/>
    <w:rsid w:val="00655C1D"/>
    <w:rsid w:val="006561FD"/>
    <w:rsid w:val="00656428"/>
    <w:rsid w:val="006564AD"/>
    <w:rsid w:val="00656A92"/>
    <w:rsid w:val="00656DDE"/>
    <w:rsid w:val="0066011D"/>
    <w:rsid w:val="0066012B"/>
    <w:rsid w:val="006607C0"/>
    <w:rsid w:val="00660841"/>
    <w:rsid w:val="0066094F"/>
    <w:rsid w:val="006613A6"/>
    <w:rsid w:val="006613C8"/>
    <w:rsid w:val="00661866"/>
    <w:rsid w:val="0066279A"/>
    <w:rsid w:val="006627A2"/>
    <w:rsid w:val="00663317"/>
    <w:rsid w:val="006634E6"/>
    <w:rsid w:val="00663A67"/>
    <w:rsid w:val="00663B88"/>
    <w:rsid w:val="0066429D"/>
    <w:rsid w:val="00664E44"/>
    <w:rsid w:val="006655EE"/>
    <w:rsid w:val="00665882"/>
    <w:rsid w:val="006659AA"/>
    <w:rsid w:val="00665B99"/>
    <w:rsid w:val="00665EDC"/>
    <w:rsid w:val="006662F5"/>
    <w:rsid w:val="006671C3"/>
    <w:rsid w:val="00667933"/>
    <w:rsid w:val="00667EE7"/>
    <w:rsid w:val="006706FD"/>
    <w:rsid w:val="00670922"/>
    <w:rsid w:val="00670A12"/>
    <w:rsid w:val="00670BE1"/>
    <w:rsid w:val="00671234"/>
    <w:rsid w:val="0067218F"/>
    <w:rsid w:val="00672FB6"/>
    <w:rsid w:val="00673BC2"/>
    <w:rsid w:val="00673DEE"/>
    <w:rsid w:val="0067406A"/>
    <w:rsid w:val="00674157"/>
    <w:rsid w:val="006741F2"/>
    <w:rsid w:val="0067423A"/>
    <w:rsid w:val="006743FE"/>
    <w:rsid w:val="00674C38"/>
    <w:rsid w:val="00674CC3"/>
    <w:rsid w:val="00675695"/>
    <w:rsid w:val="006758FB"/>
    <w:rsid w:val="00675C72"/>
    <w:rsid w:val="006771F9"/>
    <w:rsid w:val="006776D7"/>
    <w:rsid w:val="00680060"/>
    <w:rsid w:val="00681003"/>
    <w:rsid w:val="006817C9"/>
    <w:rsid w:val="00681867"/>
    <w:rsid w:val="00682036"/>
    <w:rsid w:val="00682658"/>
    <w:rsid w:val="00683ECE"/>
    <w:rsid w:val="00683F91"/>
    <w:rsid w:val="00684202"/>
    <w:rsid w:val="0068666C"/>
    <w:rsid w:val="00687BAD"/>
    <w:rsid w:val="00690172"/>
    <w:rsid w:val="006905F8"/>
    <w:rsid w:val="00691DAE"/>
    <w:rsid w:val="00692EDE"/>
    <w:rsid w:val="00694F78"/>
    <w:rsid w:val="00695FC2"/>
    <w:rsid w:val="00696949"/>
    <w:rsid w:val="00697052"/>
    <w:rsid w:val="00697A13"/>
    <w:rsid w:val="006A06B1"/>
    <w:rsid w:val="006A0AD4"/>
    <w:rsid w:val="006A0E9B"/>
    <w:rsid w:val="006A18D5"/>
    <w:rsid w:val="006A1B0C"/>
    <w:rsid w:val="006A23F1"/>
    <w:rsid w:val="006A261C"/>
    <w:rsid w:val="006A3F7B"/>
    <w:rsid w:val="006A46FB"/>
    <w:rsid w:val="006A4A63"/>
    <w:rsid w:val="006A4DB5"/>
    <w:rsid w:val="006A5742"/>
    <w:rsid w:val="006A582E"/>
    <w:rsid w:val="006A5E1E"/>
    <w:rsid w:val="006A5E28"/>
    <w:rsid w:val="006A6034"/>
    <w:rsid w:val="006A697B"/>
    <w:rsid w:val="006A70AF"/>
    <w:rsid w:val="006A7AFF"/>
    <w:rsid w:val="006A7F60"/>
    <w:rsid w:val="006B0BB5"/>
    <w:rsid w:val="006B0CFA"/>
    <w:rsid w:val="006B1816"/>
    <w:rsid w:val="006B2099"/>
    <w:rsid w:val="006B2B0B"/>
    <w:rsid w:val="006B3476"/>
    <w:rsid w:val="006B426C"/>
    <w:rsid w:val="006B449F"/>
    <w:rsid w:val="006B4665"/>
    <w:rsid w:val="006B4854"/>
    <w:rsid w:val="006B4D24"/>
    <w:rsid w:val="006B50CF"/>
    <w:rsid w:val="006B50F8"/>
    <w:rsid w:val="006B5235"/>
    <w:rsid w:val="006B578E"/>
    <w:rsid w:val="006B6152"/>
    <w:rsid w:val="006B6BE9"/>
    <w:rsid w:val="006B72D9"/>
    <w:rsid w:val="006B7427"/>
    <w:rsid w:val="006B76D2"/>
    <w:rsid w:val="006C018F"/>
    <w:rsid w:val="006C03B8"/>
    <w:rsid w:val="006C0870"/>
    <w:rsid w:val="006C16DB"/>
    <w:rsid w:val="006C23E5"/>
    <w:rsid w:val="006C3D55"/>
    <w:rsid w:val="006C54C6"/>
    <w:rsid w:val="006C5EC9"/>
    <w:rsid w:val="006C6059"/>
    <w:rsid w:val="006C6940"/>
    <w:rsid w:val="006C6955"/>
    <w:rsid w:val="006C6ACD"/>
    <w:rsid w:val="006C7522"/>
    <w:rsid w:val="006C7A68"/>
    <w:rsid w:val="006D13C3"/>
    <w:rsid w:val="006D1736"/>
    <w:rsid w:val="006D20F6"/>
    <w:rsid w:val="006D2683"/>
    <w:rsid w:val="006D4ED9"/>
    <w:rsid w:val="006D5B70"/>
    <w:rsid w:val="006D5D33"/>
    <w:rsid w:val="006D65B4"/>
    <w:rsid w:val="006D6F08"/>
    <w:rsid w:val="006D7FFB"/>
    <w:rsid w:val="006E017A"/>
    <w:rsid w:val="006E062C"/>
    <w:rsid w:val="006E1407"/>
    <w:rsid w:val="006E1966"/>
    <w:rsid w:val="006E28B7"/>
    <w:rsid w:val="006E2AA2"/>
    <w:rsid w:val="006E3310"/>
    <w:rsid w:val="006E4778"/>
    <w:rsid w:val="006E4AAA"/>
    <w:rsid w:val="006E4E39"/>
    <w:rsid w:val="006E565E"/>
    <w:rsid w:val="006E673D"/>
    <w:rsid w:val="006E7D3B"/>
    <w:rsid w:val="006F0446"/>
    <w:rsid w:val="006F09C9"/>
    <w:rsid w:val="006F0F8A"/>
    <w:rsid w:val="006F0FBF"/>
    <w:rsid w:val="006F1ABD"/>
    <w:rsid w:val="006F1B70"/>
    <w:rsid w:val="006F1C70"/>
    <w:rsid w:val="006F1F06"/>
    <w:rsid w:val="006F2C7B"/>
    <w:rsid w:val="006F32A4"/>
    <w:rsid w:val="006F341D"/>
    <w:rsid w:val="006F3CDE"/>
    <w:rsid w:val="006F417D"/>
    <w:rsid w:val="006F432A"/>
    <w:rsid w:val="006F4893"/>
    <w:rsid w:val="006F4A94"/>
    <w:rsid w:val="006F522F"/>
    <w:rsid w:val="006F55E3"/>
    <w:rsid w:val="006F58D4"/>
    <w:rsid w:val="006F5BB9"/>
    <w:rsid w:val="006F65E7"/>
    <w:rsid w:val="006F6FEF"/>
    <w:rsid w:val="006F72EE"/>
    <w:rsid w:val="006F77F9"/>
    <w:rsid w:val="007004EF"/>
    <w:rsid w:val="007006BE"/>
    <w:rsid w:val="00701091"/>
    <w:rsid w:val="007012DB"/>
    <w:rsid w:val="00701977"/>
    <w:rsid w:val="00702511"/>
    <w:rsid w:val="00702E19"/>
    <w:rsid w:val="0070346E"/>
    <w:rsid w:val="0070354E"/>
    <w:rsid w:val="007038FA"/>
    <w:rsid w:val="00703F82"/>
    <w:rsid w:val="00703FCE"/>
    <w:rsid w:val="007043DD"/>
    <w:rsid w:val="00704EDB"/>
    <w:rsid w:val="00706101"/>
    <w:rsid w:val="0070691F"/>
    <w:rsid w:val="00706ECB"/>
    <w:rsid w:val="00707072"/>
    <w:rsid w:val="00707287"/>
    <w:rsid w:val="007073C8"/>
    <w:rsid w:val="00707D61"/>
    <w:rsid w:val="00710627"/>
    <w:rsid w:val="00710DF4"/>
    <w:rsid w:val="00712287"/>
    <w:rsid w:val="00712772"/>
    <w:rsid w:val="00713A69"/>
    <w:rsid w:val="007145C4"/>
    <w:rsid w:val="00714676"/>
    <w:rsid w:val="007148D3"/>
    <w:rsid w:val="00715B9A"/>
    <w:rsid w:val="00715F1C"/>
    <w:rsid w:val="00717718"/>
    <w:rsid w:val="007178C1"/>
    <w:rsid w:val="00720817"/>
    <w:rsid w:val="0072162A"/>
    <w:rsid w:val="007218E9"/>
    <w:rsid w:val="00722AFE"/>
    <w:rsid w:val="00723DD7"/>
    <w:rsid w:val="00725F9C"/>
    <w:rsid w:val="007269CC"/>
    <w:rsid w:val="00726EA6"/>
    <w:rsid w:val="00727208"/>
    <w:rsid w:val="00727344"/>
    <w:rsid w:val="00727680"/>
    <w:rsid w:val="00731730"/>
    <w:rsid w:val="0073225D"/>
    <w:rsid w:val="0073381F"/>
    <w:rsid w:val="00733BC0"/>
    <w:rsid w:val="00733D25"/>
    <w:rsid w:val="00733D98"/>
    <w:rsid w:val="00734343"/>
    <w:rsid w:val="007348B1"/>
    <w:rsid w:val="00734A8B"/>
    <w:rsid w:val="00734D84"/>
    <w:rsid w:val="00735268"/>
    <w:rsid w:val="007355C4"/>
    <w:rsid w:val="00735F96"/>
    <w:rsid w:val="007362A6"/>
    <w:rsid w:val="00736D7D"/>
    <w:rsid w:val="00740E58"/>
    <w:rsid w:val="007410D6"/>
    <w:rsid w:val="007416B4"/>
    <w:rsid w:val="00741F19"/>
    <w:rsid w:val="00742624"/>
    <w:rsid w:val="007438CE"/>
    <w:rsid w:val="00744394"/>
    <w:rsid w:val="00744440"/>
    <w:rsid w:val="007445A0"/>
    <w:rsid w:val="007447EF"/>
    <w:rsid w:val="00744D6B"/>
    <w:rsid w:val="0074524B"/>
    <w:rsid w:val="00745684"/>
    <w:rsid w:val="00746183"/>
    <w:rsid w:val="00747D8B"/>
    <w:rsid w:val="00747F91"/>
    <w:rsid w:val="00750786"/>
    <w:rsid w:val="007508A2"/>
    <w:rsid w:val="0075093C"/>
    <w:rsid w:val="00751228"/>
    <w:rsid w:val="00752710"/>
    <w:rsid w:val="00752D74"/>
    <w:rsid w:val="0075369D"/>
    <w:rsid w:val="00754E35"/>
    <w:rsid w:val="00754E49"/>
    <w:rsid w:val="00754F39"/>
    <w:rsid w:val="00755200"/>
    <w:rsid w:val="007559D1"/>
    <w:rsid w:val="007571E1"/>
    <w:rsid w:val="007604B2"/>
    <w:rsid w:val="00760883"/>
    <w:rsid w:val="007608AC"/>
    <w:rsid w:val="00760BF6"/>
    <w:rsid w:val="007614C4"/>
    <w:rsid w:val="007616FD"/>
    <w:rsid w:val="00762500"/>
    <w:rsid w:val="00762BDD"/>
    <w:rsid w:val="007650C5"/>
    <w:rsid w:val="00765281"/>
    <w:rsid w:val="007655FD"/>
    <w:rsid w:val="007661BA"/>
    <w:rsid w:val="00766214"/>
    <w:rsid w:val="0076641D"/>
    <w:rsid w:val="00766BAD"/>
    <w:rsid w:val="0076708C"/>
    <w:rsid w:val="00767677"/>
    <w:rsid w:val="00771C35"/>
    <w:rsid w:val="00772862"/>
    <w:rsid w:val="00773631"/>
    <w:rsid w:val="00773940"/>
    <w:rsid w:val="00773AD7"/>
    <w:rsid w:val="00773F82"/>
    <w:rsid w:val="007747F3"/>
    <w:rsid w:val="007755F2"/>
    <w:rsid w:val="00776766"/>
    <w:rsid w:val="00776971"/>
    <w:rsid w:val="00776CEA"/>
    <w:rsid w:val="00777AC8"/>
    <w:rsid w:val="007803C1"/>
    <w:rsid w:val="007804AB"/>
    <w:rsid w:val="00780DFE"/>
    <w:rsid w:val="0078177E"/>
    <w:rsid w:val="00781891"/>
    <w:rsid w:val="00781AB7"/>
    <w:rsid w:val="00782E24"/>
    <w:rsid w:val="0078304C"/>
    <w:rsid w:val="00783673"/>
    <w:rsid w:val="00785490"/>
    <w:rsid w:val="007856D1"/>
    <w:rsid w:val="00785BC6"/>
    <w:rsid w:val="00785F33"/>
    <w:rsid w:val="00786C86"/>
    <w:rsid w:val="007900E4"/>
    <w:rsid w:val="007913F8"/>
    <w:rsid w:val="00791FBB"/>
    <w:rsid w:val="00792030"/>
    <w:rsid w:val="007925EA"/>
    <w:rsid w:val="00792A09"/>
    <w:rsid w:val="00792D05"/>
    <w:rsid w:val="007935D9"/>
    <w:rsid w:val="0079382D"/>
    <w:rsid w:val="00793CD8"/>
    <w:rsid w:val="00793D31"/>
    <w:rsid w:val="00794201"/>
    <w:rsid w:val="007950A8"/>
    <w:rsid w:val="00795C92"/>
    <w:rsid w:val="00796231"/>
    <w:rsid w:val="007966F9"/>
    <w:rsid w:val="00796F94"/>
    <w:rsid w:val="00797547"/>
    <w:rsid w:val="007976D5"/>
    <w:rsid w:val="007A1CB3"/>
    <w:rsid w:val="007A1D17"/>
    <w:rsid w:val="007A1D90"/>
    <w:rsid w:val="007A1FA6"/>
    <w:rsid w:val="007A306F"/>
    <w:rsid w:val="007A43A6"/>
    <w:rsid w:val="007A4D15"/>
    <w:rsid w:val="007A58A6"/>
    <w:rsid w:val="007A6281"/>
    <w:rsid w:val="007A6776"/>
    <w:rsid w:val="007A6AD0"/>
    <w:rsid w:val="007A719B"/>
    <w:rsid w:val="007B18DD"/>
    <w:rsid w:val="007B1C5F"/>
    <w:rsid w:val="007B1DAF"/>
    <w:rsid w:val="007B32C9"/>
    <w:rsid w:val="007B3D2D"/>
    <w:rsid w:val="007B404C"/>
    <w:rsid w:val="007B48C7"/>
    <w:rsid w:val="007B4F9A"/>
    <w:rsid w:val="007B50AE"/>
    <w:rsid w:val="007B51DF"/>
    <w:rsid w:val="007B5213"/>
    <w:rsid w:val="007B68C1"/>
    <w:rsid w:val="007B7765"/>
    <w:rsid w:val="007B7872"/>
    <w:rsid w:val="007C05DD"/>
    <w:rsid w:val="007C08C4"/>
    <w:rsid w:val="007C09D3"/>
    <w:rsid w:val="007C0EC3"/>
    <w:rsid w:val="007C1EF9"/>
    <w:rsid w:val="007C3B8C"/>
    <w:rsid w:val="007C3D18"/>
    <w:rsid w:val="007C44E9"/>
    <w:rsid w:val="007C60BF"/>
    <w:rsid w:val="007C6A07"/>
    <w:rsid w:val="007C6C3E"/>
    <w:rsid w:val="007C6CB3"/>
    <w:rsid w:val="007C75A1"/>
    <w:rsid w:val="007C77A5"/>
    <w:rsid w:val="007D04E5"/>
    <w:rsid w:val="007D1E1D"/>
    <w:rsid w:val="007D2F63"/>
    <w:rsid w:val="007D3A05"/>
    <w:rsid w:val="007D3A69"/>
    <w:rsid w:val="007D42B9"/>
    <w:rsid w:val="007D5901"/>
    <w:rsid w:val="007D5E85"/>
    <w:rsid w:val="007D685B"/>
    <w:rsid w:val="007D6D60"/>
    <w:rsid w:val="007D71CC"/>
    <w:rsid w:val="007D7526"/>
    <w:rsid w:val="007D7B0E"/>
    <w:rsid w:val="007E0BAF"/>
    <w:rsid w:val="007E1132"/>
    <w:rsid w:val="007E15FE"/>
    <w:rsid w:val="007E1C0D"/>
    <w:rsid w:val="007E2E4A"/>
    <w:rsid w:val="007E3974"/>
    <w:rsid w:val="007E43AD"/>
    <w:rsid w:val="007E4610"/>
    <w:rsid w:val="007E4715"/>
    <w:rsid w:val="007E505B"/>
    <w:rsid w:val="007E5160"/>
    <w:rsid w:val="007E683C"/>
    <w:rsid w:val="007E6945"/>
    <w:rsid w:val="007E7091"/>
    <w:rsid w:val="007E73FF"/>
    <w:rsid w:val="007E784D"/>
    <w:rsid w:val="007F02D0"/>
    <w:rsid w:val="007F05C3"/>
    <w:rsid w:val="007F0BAF"/>
    <w:rsid w:val="007F0CF9"/>
    <w:rsid w:val="007F1FF3"/>
    <w:rsid w:val="007F3617"/>
    <w:rsid w:val="007F3D8A"/>
    <w:rsid w:val="007F5D42"/>
    <w:rsid w:val="007F61DD"/>
    <w:rsid w:val="007F72F1"/>
    <w:rsid w:val="007F7587"/>
    <w:rsid w:val="00800A23"/>
    <w:rsid w:val="00800AFC"/>
    <w:rsid w:val="008015CA"/>
    <w:rsid w:val="0080187D"/>
    <w:rsid w:val="008021CA"/>
    <w:rsid w:val="00802515"/>
    <w:rsid w:val="008032B7"/>
    <w:rsid w:val="00803716"/>
    <w:rsid w:val="00803FAE"/>
    <w:rsid w:val="00804B1A"/>
    <w:rsid w:val="0080548B"/>
    <w:rsid w:val="0080605F"/>
    <w:rsid w:val="008061C5"/>
    <w:rsid w:val="00806E14"/>
    <w:rsid w:val="008076AB"/>
    <w:rsid w:val="00807786"/>
    <w:rsid w:val="008114A7"/>
    <w:rsid w:val="008115B5"/>
    <w:rsid w:val="00811B5E"/>
    <w:rsid w:val="00811FCB"/>
    <w:rsid w:val="008125C7"/>
    <w:rsid w:val="008128D0"/>
    <w:rsid w:val="00812CC6"/>
    <w:rsid w:val="00812D44"/>
    <w:rsid w:val="0081387E"/>
    <w:rsid w:val="0081442C"/>
    <w:rsid w:val="0081579D"/>
    <w:rsid w:val="0081583A"/>
    <w:rsid w:val="008158A6"/>
    <w:rsid w:val="008158D6"/>
    <w:rsid w:val="00815A88"/>
    <w:rsid w:val="00815CF7"/>
    <w:rsid w:val="00815E12"/>
    <w:rsid w:val="00817196"/>
    <w:rsid w:val="008175A3"/>
    <w:rsid w:val="00817924"/>
    <w:rsid w:val="00820630"/>
    <w:rsid w:val="00820F11"/>
    <w:rsid w:val="0082106D"/>
    <w:rsid w:val="008211D1"/>
    <w:rsid w:val="008213AF"/>
    <w:rsid w:val="00822754"/>
    <w:rsid w:val="00822B2C"/>
    <w:rsid w:val="00822EF9"/>
    <w:rsid w:val="008235DB"/>
    <w:rsid w:val="00824AB4"/>
    <w:rsid w:val="00825600"/>
    <w:rsid w:val="00825C42"/>
    <w:rsid w:val="00825D25"/>
    <w:rsid w:val="0082644F"/>
    <w:rsid w:val="008264C3"/>
    <w:rsid w:val="008265B8"/>
    <w:rsid w:val="0082670F"/>
    <w:rsid w:val="00827746"/>
    <w:rsid w:val="00827D6F"/>
    <w:rsid w:val="008302A1"/>
    <w:rsid w:val="00830CB5"/>
    <w:rsid w:val="00830D99"/>
    <w:rsid w:val="008322E8"/>
    <w:rsid w:val="008324A6"/>
    <w:rsid w:val="008339D9"/>
    <w:rsid w:val="00833A21"/>
    <w:rsid w:val="008341D6"/>
    <w:rsid w:val="00834297"/>
    <w:rsid w:val="008352DC"/>
    <w:rsid w:val="008359E7"/>
    <w:rsid w:val="0083700D"/>
    <w:rsid w:val="008376AC"/>
    <w:rsid w:val="00837787"/>
    <w:rsid w:val="00837C67"/>
    <w:rsid w:val="0084028E"/>
    <w:rsid w:val="0084219C"/>
    <w:rsid w:val="00842792"/>
    <w:rsid w:val="008430EA"/>
    <w:rsid w:val="008430FF"/>
    <w:rsid w:val="00843190"/>
    <w:rsid w:val="00843CC0"/>
    <w:rsid w:val="008444E8"/>
    <w:rsid w:val="00844E80"/>
    <w:rsid w:val="0084555F"/>
    <w:rsid w:val="0084598F"/>
    <w:rsid w:val="008459EF"/>
    <w:rsid w:val="00845A0E"/>
    <w:rsid w:val="00845E6B"/>
    <w:rsid w:val="00845F05"/>
    <w:rsid w:val="00846CDF"/>
    <w:rsid w:val="00846FE7"/>
    <w:rsid w:val="008512D6"/>
    <w:rsid w:val="008529B9"/>
    <w:rsid w:val="00853D72"/>
    <w:rsid w:val="0085412B"/>
    <w:rsid w:val="0085423B"/>
    <w:rsid w:val="00855BF2"/>
    <w:rsid w:val="008566B2"/>
    <w:rsid w:val="00856911"/>
    <w:rsid w:val="008575AD"/>
    <w:rsid w:val="0086079F"/>
    <w:rsid w:val="008621C4"/>
    <w:rsid w:val="00862EC7"/>
    <w:rsid w:val="008632F7"/>
    <w:rsid w:val="00863863"/>
    <w:rsid w:val="0086456A"/>
    <w:rsid w:val="00865397"/>
    <w:rsid w:val="00865EAC"/>
    <w:rsid w:val="00866B08"/>
    <w:rsid w:val="008677FD"/>
    <w:rsid w:val="00870034"/>
    <w:rsid w:val="008706D4"/>
    <w:rsid w:val="00870F8A"/>
    <w:rsid w:val="008715D0"/>
    <w:rsid w:val="008719A4"/>
    <w:rsid w:val="00871B64"/>
    <w:rsid w:val="00871D23"/>
    <w:rsid w:val="00871F18"/>
    <w:rsid w:val="00872391"/>
    <w:rsid w:val="00872656"/>
    <w:rsid w:val="008729BC"/>
    <w:rsid w:val="00872AD3"/>
    <w:rsid w:val="008740CC"/>
    <w:rsid w:val="00874312"/>
    <w:rsid w:val="0087437C"/>
    <w:rsid w:val="00874437"/>
    <w:rsid w:val="00874C77"/>
    <w:rsid w:val="008759C6"/>
    <w:rsid w:val="00875AD6"/>
    <w:rsid w:val="00875CD7"/>
    <w:rsid w:val="00876517"/>
    <w:rsid w:val="00876756"/>
    <w:rsid w:val="00876B4D"/>
    <w:rsid w:val="00877960"/>
    <w:rsid w:val="00877B8D"/>
    <w:rsid w:val="00877F18"/>
    <w:rsid w:val="008823F8"/>
    <w:rsid w:val="00882674"/>
    <w:rsid w:val="00882863"/>
    <w:rsid w:val="00882E09"/>
    <w:rsid w:val="00883A23"/>
    <w:rsid w:val="00884021"/>
    <w:rsid w:val="00884772"/>
    <w:rsid w:val="00884BB3"/>
    <w:rsid w:val="0088566B"/>
    <w:rsid w:val="00885E42"/>
    <w:rsid w:val="00886C0D"/>
    <w:rsid w:val="0088792A"/>
    <w:rsid w:val="00887F9A"/>
    <w:rsid w:val="00890403"/>
    <w:rsid w:val="00893720"/>
    <w:rsid w:val="00893A03"/>
    <w:rsid w:val="00893A13"/>
    <w:rsid w:val="008949D2"/>
    <w:rsid w:val="00894A88"/>
    <w:rsid w:val="00895386"/>
    <w:rsid w:val="00895A93"/>
    <w:rsid w:val="008963CE"/>
    <w:rsid w:val="00896419"/>
    <w:rsid w:val="008970F3"/>
    <w:rsid w:val="008972E4"/>
    <w:rsid w:val="008973F4"/>
    <w:rsid w:val="008A00B3"/>
    <w:rsid w:val="008A0418"/>
    <w:rsid w:val="008A058D"/>
    <w:rsid w:val="008A0FDB"/>
    <w:rsid w:val="008A12B1"/>
    <w:rsid w:val="008A213E"/>
    <w:rsid w:val="008A21FF"/>
    <w:rsid w:val="008A2CE2"/>
    <w:rsid w:val="008A2EA5"/>
    <w:rsid w:val="008A30AC"/>
    <w:rsid w:val="008A338C"/>
    <w:rsid w:val="008A3798"/>
    <w:rsid w:val="008A44B8"/>
    <w:rsid w:val="008A4D2B"/>
    <w:rsid w:val="008A51A8"/>
    <w:rsid w:val="008A54C7"/>
    <w:rsid w:val="008A5D44"/>
    <w:rsid w:val="008A6324"/>
    <w:rsid w:val="008A77D8"/>
    <w:rsid w:val="008B0319"/>
    <w:rsid w:val="008B0483"/>
    <w:rsid w:val="008B120C"/>
    <w:rsid w:val="008B22F6"/>
    <w:rsid w:val="008B2713"/>
    <w:rsid w:val="008B4063"/>
    <w:rsid w:val="008B43B5"/>
    <w:rsid w:val="008B456A"/>
    <w:rsid w:val="008B476D"/>
    <w:rsid w:val="008B51A0"/>
    <w:rsid w:val="008B592A"/>
    <w:rsid w:val="008B5D1E"/>
    <w:rsid w:val="008B5DCD"/>
    <w:rsid w:val="008B6058"/>
    <w:rsid w:val="008B6509"/>
    <w:rsid w:val="008B6EEA"/>
    <w:rsid w:val="008B7B5C"/>
    <w:rsid w:val="008C0C06"/>
    <w:rsid w:val="008C0C99"/>
    <w:rsid w:val="008C12B8"/>
    <w:rsid w:val="008C18AA"/>
    <w:rsid w:val="008C18CE"/>
    <w:rsid w:val="008C1DD7"/>
    <w:rsid w:val="008C1FD6"/>
    <w:rsid w:val="008C2017"/>
    <w:rsid w:val="008C4341"/>
    <w:rsid w:val="008C44DA"/>
    <w:rsid w:val="008C4656"/>
    <w:rsid w:val="008C4958"/>
    <w:rsid w:val="008C4BAA"/>
    <w:rsid w:val="008C4F26"/>
    <w:rsid w:val="008C4F52"/>
    <w:rsid w:val="008C53D2"/>
    <w:rsid w:val="008C545C"/>
    <w:rsid w:val="008C5F40"/>
    <w:rsid w:val="008C6AE8"/>
    <w:rsid w:val="008C6BCC"/>
    <w:rsid w:val="008C7573"/>
    <w:rsid w:val="008D02ED"/>
    <w:rsid w:val="008D05BC"/>
    <w:rsid w:val="008D0D8C"/>
    <w:rsid w:val="008D1229"/>
    <w:rsid w:val="008D191C"/>
    <w:rsid w:val="008D243A"/>
    <w:rsid w:val="008D244F"/>
    <w:rsid w:val="008D34F1"/>
    <w:rsid w:val="008D386B"/>
    <w:rsid w:val="008D39D8"/>
    <w:rsid w:val="008D3A88"/>
    <w:rsid w:val="008D47E3"/>
    <w:rsid w:val="008D50D8"/>
    <w:rsid w:val="008D5516"/>
    <w:rsid w:val="008D5B73"/>
    <w:rsid w:val="008D6D1A"/>
    <w:rsid w:val="008D71E1"/>
    <w:rsid w:val="008D74B4"/>
    <w:rsid w:val="008E0211"/>
    <w:rsid w:val="008E065E"/>
    <w:rsid w:val="008E0927"/>
    <w:rsid w:val="008E153D"/>
    <w:rsid w:val="008E1876"/>
    <w:rsid w:val="008E1909"/>
    <w:rsid w:val="008E1D5E"/>
    <w:rsid w:val="008E237B"/>
    <w:rsid w:val="008E2E84"/>
    <w:rsid w:val="008E3B84"/>
    <w:rsid w:val="008E3DC8"/>
    <w:rsid w:val="008E4853"/>
    <w:rsid w:val="008E526A"/>
    <w:rsid w:val="008E5D53"/>
    <w:rsid w:val="008E5E0D"/>
    <w:rsid w:val="008E66DA"/>
    <w:rsid w:val="008E6EFC"/>
    <w:rsid w:val="008F0496"/>
    <w:rsid w:val="008F130D"/>
    <w:rsid w:val="008F14E1"/>
    <w:rsid w:val="008F1EAB"/>
    <w:rsid w:val="008F22E5"/>
    <w:rsid w:val="008F33DC"/>
    <w:rsid w:val="008F35FC"/>
    <w:rsid w:val="008F36A6"/>
    <w:rsid w:val="008F40D6"/>
    <w:rsid w:val="008F40DE"/>
    <w:rsid w:val="008F477F"/>
    <w:rsid w:val="008F4ADF"/>
    <w:rsid w:val="008F523A"/>
    <w:rsid w:val="008F5648"/>
    <w:rsid w:val="008F620C"/>
    <w:rsid w:val="008F6232"/>
    <w:rsid w:val="008F699A"/>
    <w:rsid w:val="008F6D47"/>
    <w:rsid w:val="008F7805"/>
    <w:rsid w:val="00900B03"/>
    <w:rsid w:val="00900F39"/>
    <w:rsid w:val="009018FD"/>
    <w:rsid w:val="00902350"/>
    <w:rsid w:val="0090331A"/>
    <w:rsid w:val="0090336B"/>
    <w:rsid w:val="009041DF"/>
    <w:rsid w:val="009053AA"/>
    <w:rsid w:val="0090581D"/>
    <w:rsid w:val="00905B95"/>
    <w:rsid w:val="00905EDB"/>
    <w:rsid w:val="009068FC"/>
    <w:rsid w:val="00906939"/>
    <w:rsid w:val="00906D2F"/>
    <w:rsid w:val="00906EB9"/>
    <w:rsid w:val="009105E8"/>
    <w:rsid w:val="00910A5A"/>
    <w:rsid w:val="00910B7D"/>
    <w:rsid w:val="0091162E"/>
    <w:rsid w:val="00911DFB"/>
    <w:rsid w:val="00911F36"/>
    <w:rsid w:val="009120D3"/>
    <w:rsid w:val="00912D2D"/>
    <w:rsid w:val="009139D9"/>
    <w:rsid w:val="00913E7C"/>
    <w:rsid w:val="0091447A"/>
    <w:rsid w:val="00914AD8"/>
    <w:rsid w:val="00914B76"/>
    <w:rsid w:val="00914C56"/>
    <w:rsid w:val="009157DD"/>
    <w:rsid w:val="00915D61"/>
    <w:rsid w:val="00916046"/>
    <w:rsid w:val="00916079"/>
    <w:rsid w:val="0091643F"/>
    <w:rsid w:val="00916E71"/>
    <w:rsid w:val="0091759B"/>
    <w:rsid w:val="00917CE9"/>
    <w:rsid w:val="00917DE5"/>
    <w:rsid w:val="00920BF2"/>
    <w:rsid w:val="00920D5E"/>
    <w:rsid w:val="00921B28"/>
    <w:rsid w:val="00921FA6"/>
    <w:rsid w:val="00922010"/>
    <w:rsid w:val="00922B20"/>
    <w:rsid w:val="00922E42"/>
    <w:rsid w:val="00924122"/>
    <w:rsid w:val="00925C42"/>
    <w:rsid w:val="009266BA"/>
    <w:rsid w:val="0092761C"/>
    <w:rsid w:val="00927915"/>
    <w:rsid w:val="0092795E"/>
    <w:rsid w:val="00931BD9"/>
    <w:rsid w:val="00933E19"/>
    <w:rsid w:val="0093523B"/>
    <w:rsid w:val="00936403"/>
    <w:rsid w:val="009368F3"/>
    <w:rsid w:val="00937755"/>
    <w:rsid w:val="00937B5A"/>
    <w:rsid w:val="00941203"/>
    <w:rsid w:val="00941636"/>
    <w:rsid w:val="00942CF1"/>
    <w:rsid w:val="00943742"/>
    <w:rsid w:val="009439AC"/>
    <w:rsid w:val="00945C05"/>
    <w:rsid w:val="00946238"/>
    <w:rsid w:val="0094628C"/>
    <w:rsid w:val="00946945"/>
    <w:rsid w:val="00946B46"/>
    <w:rsid w:val="009470ED"/>
    <w:rsid w:val="00947713"/>
    <w:rsid w:val="00950DE7"/>
    <w:rsid w:val="00951559"/>
    <w:rsid w:val="00953920"/>
    <w:rsid w:val="00953D47"/>
    <w:rsid w:val="009540B8"/>
    <w:rsid w:val="009546C1"/>
    <w:rsid w:val="00954AD0"/>
    <w:rsid w:val="0095681E"/>
    <w:rsid w:val="0095708D"/>
    <w:rsid w:val="009572D4"/>
    <w:rsid w:val="00957571"/>
    <w:rsid w:val="00957641"/>
    <w:rsid w:val="0095783B"/>
    <w:rsid w:val="00960E1D"/>
    <w:rsid w:val="0096167E"/>
    <w:rsid w:val="00961921"/>
    <w:rsid w:val="009639C4"/>
    <w:rsid w:val="00963CAF"/>
    <w:rsid w:val="0096430A"/>
    <w:rsid w:val="00965116"/>
    <w:rsid w:val="009653C6"/>
    <w:rsid w:val="0096554B"/>
    <w:rsid w:val="0096584A"/>
    <w:rsid w:val="009659BA"/>
    <w:rsid w:val="009666CE"/>
    <w:rsid w:val="009666D0"/>
    <w:rsid w:val="009669BD"/>
    <w:rsid w:val="00966D79"/>
    <w:rsid w:val="00967210"/>
    <w:rsid w:val="009675AA"/>
    <w:rsid w:val="009678B0"/>
    <w:rsid w:val="00967DCA"/>
    <w:rsid w:val="009709C0"/>
    <w:rsid w:val="009716C1"/>
    <w:rsid w:val="00971E93"/>
    <w:rsid w:val="00971F08"/>
    <w:rsid w:val="0097202A"/>
    <w:rsid w:val="00972F2F"/>
    <w:rsid w:val="00973274"/>
    <w:rsid w:val="00973B20"/>
    <w:rsid w:val="00973E35"/>
    <w:rsid w:val="009740A9"/>
    <w:rsid w:val="00974DF7"/>
    <w:rsid w:val="00975610"/>
    <w:rsid w:val="0097603D"/>
    <w:rsid w:val="009767C5"/>
    <w:rsid w:val="00976949"/>
    <w:rsid w:val="00976B4A"/>
    <w:rsid w:val="00976CCA"/>
    <w:rsid w:val="00977464"/>
    <w:rsid w:val="00980477"/>
    <w:rsid w:val="00980580"/>
    <w:rsid w:val="00980593"/>
    <w:rsid w:val="00980EAA"/>
    <w:rsid w:val="00980F2B"/>
    <w:rsid w:val="00980FC7"/>
    <w:rsid w:val="00981E4C"/>
    <w:rsid w:val="0098302D"/>
    <w:rsid w:val="00983C3C"/>
    <w:rsid w:val="00984030"/>
    <w:rsid w:val="00984174"/>
    <w:rsid w:val="00984953"/>
    <w:rsid w:val="00984ACF"/>
    <w:rsid w:val="00985253"/>
    <w:rsid w:val="009853B3"/>
    <w:rsid w:val="009860D2"/>
    <w:rsid w:val="00986D25"/>
    <w:rsid w:val="009874B6"/>
    <w:rsid w:val="00987773"/>
    <w:rsid w:val="00990630"/>
    <w:rsid w:val="00990A8B"/>
    <w:rsid w:val="00990E53"/>
    <w:rsid w:val="009916C2"/>
    <w:rsid w:val="00991761"/>
    <w:rsid w:val="00991B53"/>
    <w:rsid w:val="00991EBE"/>
    <w:rsid w:val="009940CF"/>
    <w:rsid w:val="00994DCA"/>
    <w:rsid w:val="009951B5"/>
    <w:rsid w:val="00995EC7"/>
    <w:rsid w:val="0099606A"/>
    <w:rsid w:val="009960EC"/>
    <w:rsid w:val="00996124"/>
    <w:rsid w:val="00996501"/>
    <w:rsid w:val="00996722"/>
    <w:rsid w:val="00996B43"/>
    <w:rsid w:val="00996BCA"/>
    <w:rsid w:val="009970DD"/>
    <w:rsid w:val="00997997"/>
    <w:rsid w:val="00997CC7"/>
    <w:rsid w:val="009A0948"/>
    <w:rsid w:val="009A0952"/>
    <w:rsid w:val="009A0C31"/>
    <w:rsid w:val="009A0DA8"/>
    <w:rsid w:val="009A0FB8"/>
    <w:rsid w:val="009A0FBA"/>
    <w:rsid w:val="009A1601"/>
    <w:rsid w:val="009A1ED0"/>
    <w:rsid w:val="009A2B13"/>
    <w:rsid w:val="009A2BD6"/>
    <w:rsid w:val="009A35D6"/>
    <w:rsid w:val="009A3CA6"/>
    <w:rsid w:val="009A3E0D"/>
    <w:rsid w:val="009A462D"/>
    <w:rsid w:val="009A4CF2"/>
    <w:rsid w:val="009A5A8D"/>
    <w:rsid w:val="009A5CBA"/>
    <w:rsid w:val="009A5D98"/>
    <w:rsid w:val="009A6476"/>
    <w:rsid w:val="009A70CC"/>
    <w:rsid w:val="009A7145"/>
    <w:rsid w:val="009A7298"/>
    <w:rsid w:val="009A742D"/>
    <w:rsid w:val="009A7566"/>
    <w:rsid w:val="009A7879"/>
    <w:rsid w:val="009A7E78"/>
    <w:rsid w:val="009B0DA0"/>
    <w:rsid w:val="009B1F30"/>
    <w:rsid w:val="009B2B15"/>
    <w:rsid w:val="009B2D0C"/>
    <w:rsid w:val="009B3232"/>
    <w:rsid w:val="009B3AC2"/>
    <w:rsid w:val="009B465F"/>
    <w:rsid w:val="009B4DF4"/>
    <w:rsid w:val="009B509A"/>
    <w:rsid w:val="009B564E"/>
    <w:rsid w:val="009B57BB"/>
    <w:rsid w:val="009B59AD"/>
    <w:rsid w:val="009B621F"/>
    <w:rsid w:val="009B74DD"/>
    <w:rsid w:val="009B77FD"/>
    <w:rsid w:val="009B7E87"/>
    <w:rsid w:val="009C0FF2"/>
    <w:rsid w:val="009C403E"/>
    <w:rsid w:val="009C4DD5"/>
    <w:rsid w:val="009C5221"/>
    <w:rsid w:val="009C5543"/>
    <w:rsid w:val="009C5919"/>
    <w:rsid w:val="009C5BF9"/>
    <w:rsid w:val="009C5D9A"/>
    <w:rsid w:val="009C64DA"/>
    <w:rsid w:val="009C6B2E"/>
    <w:rsid w:val="009C723B"/>
    <w:rsid w:val="009C75C9"/>
    <w:rsid w:val="009C7B6B"/>
    <w:rsid w:val="009C7EDA"/>
    <w:rsid w:val="009D0218"/>
    <w:rsid w:val="009D048B"/>
    <w:rsid w:val="009D21F7"/>
    <w:rsid w:val="009D228B"/>
    <w:rsid w:val="009D28AD"/>
    <w:rsid w:val="009D2B43"/>
    <w:rsid w:val="009D4364"/>
    <w:rsid w:val="009D484C"/>
    <w:rsid w:val="009D4FF0"/>
    <w:rsid w:val="009D5929"/>
    <w:rsid w:val="009D638F"/>
    <w:rsid w:val="009D6CF2"/>
    <w:rsid w:val="009D703C"/>
    <w:rsid w:val="009D718F"/>
    <w:rsid w:val="009D7394"/>
    <w:rsid w:val="009E053B"/>
    <w:rsid w:val="009E068F"/>
    <w:rsid w:val="009E06B7"/>
    <w:rsid w:val="009E1146"/>
    <w:rsid w:val="009E14E0"/>
    <w:rsid w:val="009E17A7"/>
    <w:rsid w:val="009E254E"/>
    <w:rsid w:val="009E2A0A"/>
    <w:rsid w:val="009E2A13"/>
    <w:rsid w:val="009E2DF3"/>
    <w:rsid w:val="009E35DB"/>
    <w:rsid w:val="009E3929"/>
    <w:rsid w:val="009E3992"/>
    <w:rsid w:val="009E437C"/>
    <w:rsid w:val="009E47A3"/>
    <w:rsid w:val="009E4E19"/>
    <w:rsid w:val="009E5B6B"/>
    <w:rsid w:val="009E5F9E"/>
    <w:rsid w:val="009E7B23"/>
    <w:rsid w:val="009F08F3"/>
    <w:rsid w:val="009F1196"/>
    <w:rsid w:val="009F1CC4"/>
    <w:rsid w:val="009F2CF2"/>
    <w:rsid w:val="009F344F"/>
    <w:rsid w:val="009F3F6E"/>
    <w:rsid w:val="009F4DB4"/>
    <w:rsid w:val="009F519C"/>
    <w:rsid w:val="009F5696"/>
    <w:rsid w:val="009F61D7"/>
    <w:rsid w:val="009F6544"/>
    <w:rsid w:val="009F67B2"/>
    <w:rsid w:val="009F7BBB"/>
    <w:rsid w:val="009F7EC6"/>
    <w:rsid w:val="00A000D9"/>
    <w:rsid w:val="00A010C7"/>
    <w:rsid w:val="00A01963"/>
    <w:rsid w:val="00A01E44"/>
    <w:rsid w:val="00A01E87"/>
    <w:rsid w:val="00A02B18"/>
    <w:rsid w:val="00A03B4E"/>
    <w:rsid w:val="00A0439F"/>
    <w:rsid w:val="00A048A8"/>
    <w:rsid w:val="00A049D4"/>
    <w:rsid w:val="00A04C24"/>
    <w:rsid w:val="00A04C77"/>
    <w:rsid w:val="00A04F49"/>
    <w:rsid w:val="00A05231"/>
    <w:rsid w:val="00A052B2"/>
    <w:rsid w:val="00A059BA"/>
    <w:rsid w:val="00A078AA"/>
    <w:rsid w:val="00A07A3D"/>
    <w:rsid w:val="00A07DDA"/>
    <w:rsid w:val="00A1069A"/>
    <w:rsid w:val="00A10B1B"/>
    <w:rsid w:val="00A10D08"/>
    <w:rsid w:val="00A11339"/>
    <w:rsid w:val="00A11E51"/>
    <w:rsid w:val="00A11F22"/>
    <w:rsid w:val="00A121BB"/>
    <w:rsid w:val="00A1220E"/>
    <w:rsid w:val="00A123C1"/>
    <w:rsid w:val="00A126D0"/>
    <w:rsid w:val="00A13E54"/>
    <w:rsid w:val="00A14603"/>
    <w:rsid w:val="00A15040"/>
    <w:rsid w:val="00A15B70"/>
    <w:rsid w:val="00A160F0"/>
    <w:rsid w:val="00A17F63"/>
    <w:rsid w:val="00A20056"/>
    <w:rsid w:val="00A20529"/>
    <w:rsid w:val="00A20C1C"/>
    <w:rsid w:val="00A20E0C"/>
    <w:rsid w:val="00A2193B"/>
    <w:rsid w:val="00A21C36"/>
    <w:rsid w:val="00A2351A"/>
    <w:rsid w:val="00A23FAD"/>
    <w:rsid w:val="00A24F70"/>
    <w:rsid w:val="00A25F47"/>
    <w:rsid w:val="00A264A9"/>
    <w:rsid w:val="00A26C26"/>
    <w:rsid w:val="00A27785"/>
    <w:rsid w:val="00A30187"/>
    <w:rsid w:val="00A30AB6"/>
    <w:rsid w:val="00A31C10"/>
    <w:rsid w:val="00A32510"/>
    <w:rsid w:val="00A32EFC"/>
    <w:rsid w:val="00A332AC"/>
    <w:rsid w:val="00A3399E"/>
    <w:rsid w:val="00A3448A"/>
    <w:rsid w:val="00A36297"/>
    <w:rsid w:val="00A365EB"/>
    <w:rsid w:val="00A36D8E"/>
    <w:rsid w:val="00A37063"/>
    <w:rsid w:val="00A3738A"/>
    <w:rsid w:val="00A37937"/>
    <w:rsid w:val="00A3793A"/>
    <w:rsid w:val="00A37B58"/>
    <w:rsid w:val="00A403B2"/>
    <w:rsid w:val="00A408FB"/>
    <w:rsid w:val="00A40DA1"/>
    <w:rsid w:val="00A4180D"/>
    <w:rsid w:val="00A41B3C"/>
    <w:rsid w:val="00A41E2B"/>
    <w:rsid w:val="00A422A9"/>
    <w:rsid w:val="00A4239F"/>
    <w:rsid w:val="00A423AE"/>
    <w:rsid w:val="00A42CD8"/>
    <w:rsid w:val="00A43CC2"/>
    <w:rsid w:val="00A43E19"/>
    <w:rsid w:val="00A444E5"/>
    <w:rsid w:val="00A45A29"/>
    <w:rsid w:val="00A45A9D"/>
    <w:rsid w:val="00A45B0B"/>
    <w:rsid w:val="00A45B74"/>
    <w:rsid w:val="00A465FC"/>
    <w:rsid w:val="00A47566"/>
    <w:rsid w:val="00A47891"/>
    <w:rsid w:val="00A47D3E"/>
    <w:rsid w:val="00A5021C"/>
    <w:rsid w:val="00A5102A"/>
    <w:rsid w:val="00A51B80"/>
    <w:rsid w:val="00A52E1D"/>
    <w:rsid w:val="00A53653"/>
    <w:rsid w:val="00A53BF1"/>
    <w:rsid w:val="00A53CB2"/>
    <w:rsid w:val="00A54027"/>
    <w:rsid w:val="00A555D3"/>
    <w:rsid w:val="00A55FD2"/>
    <w:rsid w:val="00A56BB4"/>
    <w:rsid w:val="00A56D2B"/>
    <w:rsid w:val="00A57063"/>
    <w:rsid w:val="00A61301"/>
    <w:rsid w:val="00A61499"/>
    <w:rsid w:val="00A62318"/>
    <w:rsid w:val="00A62A77"/>
    <w:rsid w:val="00A63483"/>
    <w:rsid w:val="00A63D9A"/>
    <w:rsid w:val="00A64268"/>
    <w:rsid w:val="00A64E18"/>
    <w:rsid w:val="00A64F7C"/>
    <w:rsid w:val="00A654AB"/>
    <w:rsid w:val="00A657D7"/>
    <w:rsid w:val="00A6607A"/>
    <w:rsid w:val="00A660AC"/>
    <w:rsid w:val="00A67E6C"/>
    <w:rsid w:val="00A67E79"/>
    <w:rsid w:val="00A701EF"/>
    <w:rsid w:val="00A7147C"/>
    <w:rsid w:val="00A71B99"/>
    <w:rsid w:val="00A71EAB"/>
    <w:rsid w:val="00A72446"/>
    <w:rsid w:val="00A72883"/>
    <w:rsid w:val="00A73256"/>
    <w:rsid w:val="00A739D0"/>
    <w:rsid w:val="00A74012"/>
    <w:rsid w:val="00A74B03"/>
    <w:rsid w:val="00A761D4"/>
    <w:rsid w:val="00A7740B"/>
    <w:rsid w:val="00A7798A"/>
    <w:rsid w:val="00A77DC3"/>
    <w:rsid w:val="00A77DD6"/>
    <w:rsid w:val="00A77EC4"/>
    <w:rsid w:val="00A80660"/>
    <w:rsid w:val="00A80760"/>
    <w:rsid w:val="00A8148C"/>
    <w:rsid w:val="00A818C1"/>
    <w:rsid w:val="00A81BD6"/>
    <w:rsid w:val="00A8213C"/>
    <w:rsid w:val="00A82AE9"/>
    <w:rsid w:val="00A84219"/>
    <w:rsid w:val="00A8474A"/>
    <w:rsid w:val="00A84EC5"/>
    <w:rsid w:val="00A868E1"/>
    <w:rsid w:val="00A8701B"/>
    <w:rsid w:val="00A8740C"/>
    <w:rsid w:val="00A905C6"/>
    <w:rsid w:val="00A91370"/>
    <w:rsid w:val="00A924AB"/>
    <w:rsid w:val="00A92879"/>
    <w:rsid w:val="00A92E8D"/>
    <w:rsid w:val="00A9350E"/>
    <w:rsid w:val="00A937F3"/>
    <w:rsid w:val="00A9442A"/>
    <w:rsid w:val="00A948F0"/>
    <w:rsid w:val="00A94DFC"/>
    <w:rsid w:val="00A94EC5"/>
    <w:rsid w:val="00A95184"/>
    <w:rsid w:val="00A953EC"/>
    <w:rsid w:val="00A95E16"/>
    <w:rsid w:val="00A95ED4"/>
    <w:rsid w:val="00A9635E"/>
    <w:rsid w:val="00A96508"/>
    <w:rsid w:val="00AA016F"/>
    <w:rsid w:val="00AA117C"/>
    <w:rsid w:val="00AA1E89"/>
    <w:rsid w:val="00AA1ED6"/>
    <w:rsid w:val="00AA2EF6"/>
    <w:rsid w:val="00AA4091"/>
    <w:rsid w:val="00AA40A0"/>
    <w:rsid w:val="00AA45F0"/>
    <w:rsid w:val="00AA497A"/>
    <w:rsid w:val="00AA4F83"/>
    <w:rsid w:val="00AA51D6"/>
    <w:rsid w:val="00AA5584"/>
    <w:rsid w:val="00AA60EE"/>
    <w:rsid w:val="00AA677E"/>
    <w:rsid w:val="00AA6F92"/>
    <w:rsid w:val="00AA7466"/>
    <w:rsid w:val="00AA7770"/>
    <w:rsid w:val="00AB03DB"/>
    <w:rsid w:val="00AB046E"/>
    <w:rsid w:val="00AB0BC8"/>
    <w:rsid w:val="00AB0D89"/>
    <w:rsid w:val="00AB0E41"/>
    <w:rsid w:val="00AB11CA"/>
    <w:rsid w:val="00AB14D9"/>
    <w:rsid w:val="00AB3A79"/>
    <w:rsid w:val="00AB3FAC"/>
    <w:rsid w:val="00AB4633"/>
    <w:rsid w:val="00AB4AB8"/>
    <w:rsid w:val="00AB54BA"/>
    <w:rsid w:val="00AB5B4A"/>
    <w:rsid w:val="00AB5C47"/>
    <w:rsid w:val="00AB655E"/>
    <w:rsid w:val="00AB66BE"/>
    <w:rsid w:val="00AB7122"/>
    <w:rsid w:val="00AB7AAD"/>
    <w:rsid w:val="00AB7C4F"/>
    <w:rsid w:val="00AC007F"/>
    <w:rsid w:val="00AC065C"/>
    <w:rsid w:val="00AC1419"/>
    <w:rsid w:val="00AC1E0A"/>
    <w:rsid w:val="00AC1FF4"/>
    <w:rsid w:val="00AC2ACE"/>
    <w:rsid w:val="00AC2E1D"/>
    <w:rsid w:val="00AC2ECD"/>
    <w:rsid w:val="00AC3119"/>
    <w:rsid w:val="00AC3121"/>
    <w:rsid w:val="00AC33A0"/>
    <w:rsid w:val="00AC37AB"/>
    <w:rsid w:val="00AC414C"/>
    <w:rsid w:val="00AC49FB"/>
    <w:rsid w:val="00AC4CBF"/>
    <w:rsid w:val="00AC500C"/>
    <w:rsid w:val="00AC506E"/>
    <w:rsid w:val="00AC5A10"/>
    <w:rsid w:val="00AC5DD1"/>
    <w:rsid w:val="00AC66BE"/>
    <w:rsid w:val="00AC734F"/>
    <w:rsid w:val="00AC7D88"/>
    <w:rsid w:val="00AD0905"/>
    <w:rsid w:val="00AD0AA3"/>
    <w:rsid w:val="00AD0AE4"/>
    <w:rsid w:val="00AD0F45"/>
    <w:rsid w:val="00AD109B"/>
    <w:rsid w:val="00AD10A8"/>
    <w:rsid w:val="00AD1D0F"/>
    <w:rsid w:val="00AD1D66"/>
    <w:rsid w:val="00AD22A7"/>
    <w:rsid w:val="00AD3222"/>
    <w:rsid w:val="00AD3F94"/>
    <w:rsid w:val="00AD4A5A"/>
    <w:rsid w:val="00AD5681"/>
    <w:rsid w:val="00AD5947"/>
    <w:rsid w:val="00AD5FE9"/>
    <w:rsid w:val="00AD6998"/>
    <w:rsid w:val="00AE1541"/>
    <w:rsid w:val="00AE27AC"/>
    <w:rsid w:val="00AE2A27"/>
    <w:rsid w:val="00AE2F7E"/>
    <w:rsid w:val="00AE40E0"/>
    <w:rsid w:val="00AE4136"/>
    <w:rsid w:val="00AE43A0"/>
    <w:rsid w:val="00AE49F8"/>
    <w:rsid w:val="00AE4DBA"/>
    <w:rsid w:val="00AE4F07"/>
    <w:rsid w:val="00AE4F92"/>
    <w:rsid w:val="00AE5B45"/>
    <w:rsid w:val="00AE6EFC"/>
    <w:rsid w:val="00AE7BD1"/>
    <w:rsid w:val="00AE7C50"/>
    <w:rsid w:val="00AE7CAB"/>
    <w:rsid w:val="00AF168D"/>
    <w:rsid w:val="00AF1C5D"/>
    <w:rsid w:val="00AF1E88"/>
    <w:rsid w:val="00AF2608"/>
    <w:rsid w:val="00AF2B46"/>
    <w:rsid w:val="00AF2D03"/>
    <w:rsid w:val="00AF3358"/>
    <w:rsid w:val="00AF3D63"/>
    <w:rsid w:val="00AF42D7"/>
    <w:rsid w:val="00AF5F6B"/>
    <w:rsid w:val="00AF658A"/>
    <w:rsid w:val="00AF6AB8"/>
    <w:rsid w:val="00AF70B2"/>
    <w:rsid w:val="00AF7623"/>
    <w:rsid w:val="00AF7982"/>
    <w:rsid w:val="00B00067"/>
    <w:rsid w:val="00B006FE"/>
    <w:rsid w:val="00B007CB"/>
    <w:rsid w:val="00B00C0C"/>
    <w:rsid w:val="00B02AA9"/>
    <w:rsid w:val="00B02FA3"/>
    <w:rsid w:val="00B0328B"/>
    <w:rsid w:val="00B03A18"/>
    <w:rsid w:val="00B05084"/>
    <w:rsid w:val="00B069E1"/>
    <w:rsid w:val="00B069F1"/>
    <w:rsid w:val="00B06E54"/>
    <w:rsid w:val="00B11E1B"/>
    <w:rsid w:val="00B11F39"/>
    <w:rsid w:val="00B127B3"/>
    <w:rsid w:val="00B157F9"/>
    <w:rsid w:val="00B16A04"/>
    <w:rsid w:val="00B17DF8"/>
    <w:rsid w:val="00B20256"/>
    <w:rsid w:val="00B202C0"/>
    <w:rsid w:val="00B20672"/>
    <w:rsid w:val="00B20D09"/>
    <w:rsid w:val="00B21264"/>
    <w:rsid w:val="00B21EC8"/>
    <w:rsid w:val="00B22452"/>
    <w:rsid w:val="00B225A5"/>
    <w:rsid w:val="00B23120"/>
    <w:rsid w:val="00B23206"/>
    <w:rsid w:val="00B23E28"/>
    <w:rsid w:val="00B248C4"/>
    <w:rsid w:val="00B252F9"/>
    <w:rsid w:val="00B25849"/>
    <w:rsid w:val="00B2686F"/>
    <w:rsid w:val="00B273F9"/>
    <w:rsid w:val="00B2763F"/>
    <w:rsid w:val="00B27AAC"/>
    <w:rsid w:val="00B303B7"/>
    <w:rsid w:val="00B30431"/>
    <w:rsid w:val="00B3057C"/>
    <w:rsid w:val="00B30929"/>
    <w:rsid w:val="00B3114E"/>
    <w:rsid w:val="00B3166A"/>
    <w:rsid w:val="00B3242A"/>
    <w:rsid w:val="00B3328B"/>
    <w:rsid w:val="00B33D37"/>
    <w:rsid w:val="00B33F02"/>
    <w:rsid w:val="00B33F95"/>
    <w:rsid w:val="00B34A10"/>
    <w:rsid w:val="00B34D55"/>
    <w:rsid w:val="00B35CA3"/>
    <w:rsid w:val="00B35D65"/>
    <w:rsid w:val="00B370FB"/>
    <w:rsid w:val="00B372AA"/>
    <w:rsid w:val="00B373FD"/>
    <w:rsid w:val="00B37748"/>
    <w:rsid w:val="00B401B6"/>
    <w:rsid w:val="00B40445"/>
    <w:rsid w:val="00B404AA"/>
    <w:rsid w:val="00B40622"/>
    <w:rsid w:val="00B40A5E"/>
    <w:rsid w:val="00B410DE"/>
    <w:rsid w:val="00B41888"/>
    <w:rsid w:val="00B41E15"/>
    <w:rsid w:val="00B423F2"/>
    <w:rsid w:val="00B42D70"/>
    <w:rsid w:val="00B441C1"/>
    <w:rsid w:val="00B45A52"/>
    <w:rsid w:val="00B46175"/>
    <w:rsid w:val="00B503A6"/>
    <w:rsid w:val="00B5100C"/>
    <w:rsid w:val="00B52639"/>
    <w:rsid w:val="00B53384"/>
    <w:rsid w:val="00B5418C"/>
    <w:rsid w:val="00B55392"/>
    <w:rsid w:val="00B55537"/>
    <w:rsid w:val="00B56E43"/>
    <w:rsid w:val="00B570D4"/>
    <w:rsid w:val="00B579D7"/>
    <w:rsid w:val="00B57F89"/>
    <w:rsid w:val="00B610A7"/>
    <w:rsid w:val="00B61D8B"/>
    <w:rsid w:val="00B61F93"/>
    <w:rsid w:val="00B621FC"/>
    <w:rsid w:val="00B62CC2"/>
    <w:rsid w:val="00B63280"/>
    <w:rsid w:val="00B635FA"/>
    <w:rsid w:val="00B64ABA"/>
    <w:rsid w:val="00B64CE0"/>
    <w:rsid w:val="00B64D8F"/>
    <w:rsid w:val="00B65131"/>
    <w:rsid w:val="00B6566A"/>
    <w:rsid w:val="00B66262"/>
    <w:rsid w:val="00B664C7"/>
    <w:rsid w:val="00B66A36"/>
    <w:rsid w:val="00B66A95"/>
    <w:rsid w:val="00B67627"/>
    <w:rsid w:val="00B70074"/>
    <w:rsid w:val="00B7030F"/>
    <w:rsid w:val="00B739F6"/>
    <w:rsid w:val="00B75EBA"/>
    <w:rsid w:val="00B7618F"/>
    <w:rsid w:val="00B76619"/>
    <w:rsid w:val="00B7693E"/>
    <w:rsid w:val="00B7713F"/>
    <w:rsid w:val="00B7735D"/>
    <w:rsid w:val="00B8088E"/>
    <w:rsid w:val="00B815C4"/>
    <w:rsid w:val="00B816EA"/>
    <w:rsid w:val="00B81A6C"/>
    <w:rsid w:val="00B81B0D"/>
    <w:rsid w:val="00B82B98"/>
    <w:rsid w:val="00B82C37"/>
    <w:rsid w:val="00B832F1"/>
    <w:rsid w:val="00B836EC"/>
    <w:rsid w:val="00B83BC0"/>
    <w:rsid w:val="00B856E1"/>
    <w:rsid w:val="00B85B7E"/>
    <w:rsid w:val="00B85DE5"/>
    <w:rsid w:val="00B85EB0"/>
    <w:rsid w:val="00B860A0"/>
    <w:rsid w:val="00B87391"/>
    <w:rsid w:val="00B87D25"/>
    <w:rsid w:val="00B90301"/>
    <w:rsid w:val="00B9077F"/>
    <w:rsid w:val="00B90F73"/>
    <w:rsid w:val="00B91B3C"/>
    <w:rsid w:val="00B9234A"/>
    <w:rsid w:val="00B92AFD"/>
    <w:rsid w:val="00B92EA3"/>
    <w:rsid w:val="00B93B59"/>
    <w:rsid w:val="00B93EE0"/>
    <w:rsid w:val="00B9406A"/>
    <w:rsid w:val="00B95277"/>
    <w:rsid w:val="00B978E9"/>
    <w:rsid w:val="00B97CA7"/>
    <w:rsid w:val="00BA07BA"/>
    <w:rsid w:val="00BA2280"/>
    <w:rsid w:val="00BA2864"/>
    <w:rsid w:val="00BA2A08"/>
    <w:rsid w:val="00BA5319"/>
    <w:rsid w:val="00BA5421"/>
    <w:rsid w:val="00BA56D2"/>
    <w:rsid w:val="00BA76E0"/>
    <w:rsid w:val="00BA7AA4"/>
    <w:rsid w:val="00BB1371"/>
    <w:rsid w:val="00BB138A"/>
    <w:rsid w:val="00BB19ED"/>
    <w:rsid w:val="00BB1C39"/>
    <w:rsid w:val="00BB246D"/>
    <w:rsid w:val="00BB2551"/>
    <w:rsid w:val="00BB2A25"/>
    <w:rsid w:val="00BB44DC"/>
    <w:rsid w:val="00BB51E9"/>
    <w:rsid w:val="00BB52C3"/>
    <w:rsid w:val="00BB59A7"/>
    <w:rsid w:val="00BB5C8F"/>
    <w:rsid w:val="00BB601E"/>
    <w:rsid w:val="00BB62F3"/>
    <w:rsid w:val="00BB6ACE"/>
    <w:rsid w:val="00BB7AFF"/>
    <w:rsid w:val="00BC00E8"/>
    <w:rsid w:val="00BC0881"/>
    <w:rsid w:val="00BC0FDC"/>
    <w:rsid w:val="00BC128B"/>
    <w:rsid w:val="00BC15A2"/>
    <w:rsid w:val="00BC25AD"/>
    <w:rsid w:val="00BC3053"/>
    <w:rsid w:val="00BC34D2"/>
    <w:rsid w:val="00BC3B15"/>
    <w:rsid w:val="00BC4D2E"/>
    <w:rsid w:val="00BC4DB2"/>
    <w:rsid w:val="00BC704D"/>
    <w:rsid w:val="00BC7A33"/>
    <w:rsid w:val="00BC7E05"/>
    <w:rsid w:val="00BD0057"/>
    <w:rsid w:val="00BD06A1"/>
    <w:rsid w:val="00BD09F7"/>
    <w:rsid w:val="00BD0E47"/>
    <w:rsid w:val="00BD1804"/>
    <w:rsid w:val="00BD184A"/>
    <w:rsid w:val="00BD1D00"/>
    <w:rsid w:val="00BD227E"/>
    <w:rsid w:val="00BD308D"/>
    <w:rsid w:val="00BD42D4"/>
    <w:rsid w:val="00BD44A9"/>
    <w:rsid w:val="00BD48AC"/>
    <w:rsid w:val="00BD54DE"/>
    <w:rsid w:val="00BD5F1A"/>
    <w:rsid w:val="00BD6117"/>
    <w:rsid w:val="00BD6A78"/>
    <w:rsid w:val="00BD6C2B"/>
    <w:rsid w:val="00BD7E37"/>
    <w:rsid w:val="00BE05C2"/>
    <w:rsid w:val="00BE0BB9"/>
    <w:rsid w:val="00BE1234"/>
    <w:rsid w:val="00BE19D0"/>
    <w:rsid w:val="00BE2F7C"/>
    <w:rsid w:val="00BE2FA6"/>
    <w:rsid w:val="00BE333F"/>
    <w:rsid w:val="00BE3D41"/>
    <w:rsid w:val="00BE449F"/>
    <w:rsid w:val="00BE5007"/>
    <w:rsid w:val="00BE7406"/>
    <w:rsid w:val="00BE7603"/>
    <w:rsid w:val="00BE79AC"/>
    <w:rsid w:val="00BE7E1B"/>
    <w:rsid w:val="00BF190E"/>
    <w:rsid w:val="00BF1C90"/>
    <w:rsid w:val="00BF2431"/>
    <w:rsid w:val="00BF288F"/>
    <w:rsid w:val="00BF2A9F"/>
    <w:rsid w:val="00BF2E38"/>
    <w:rsid w:val="00BF3279"/>
    <w:rsid w:val="00BF41C5"/>
    <w:rsid w:val="00BF44F7"/>
    <w:rsid w:val="00BF4A1A"/>
    <w:rsid w:val="00BF4B60"/>
    <w:rsid w:val="00BF4CF0"/>
    <w:rsid w:val="00BF4ECF"/>
    <w:rsid w:val="00BF5070"/>
    <w:rsid w:val="00BF74C7"/>
    <w:rsid w:val="00BF7FAD"/>
    <w:rsid w:val="00C010FD"/>
    <w:rsid w:val="00C015F1"/>
    <w:rsid w:val="00C01F33"/>
    <w:rsid w:val="00C01F59"/>
    <w:rsid w:val="00C02CC6"/>
    <w:rsid w:val="00C03BBC"/>
    <w:rsid w:val="00C040F7"/>
    <w:rsid w:val="00C044AB"/>
    <w:rsid w:val="00C04824"/>
    <w:rsid w:val="00C04DD2"/>
    <w:rsid w:val="00C04F22"/>
    <w:rsid w:val="00C05199"/>
    <w:rsid w:val="00C053BC"/>
    <w:rsid w:val="00C05706"/>
    <w:rsid w:val="00C0624B"/>
    <w:rsid w:val="00C063C0"/>
    <w:rsid w:val="00C066D6"/>
    <w:rsid w:val="00C0690A"/>
    <w:rsid w:val="00C07377"/>
    <w:rsid w:val="00C079E8"/>
    <w:rsid w:val="00C10478"/>
    <w:rsid w:val="00C10F3D"/>
    <w:rsid w:val="00C112C4"/>
    <w:rsid w:val="00C12107"/>
    <w:rsid w:val="00C1236B"/>
    <w:rsid w:val="00C12473"/>
    <w:rsid w:val="00C12EDF"/>
    <w:rsid w:val="00C138D1"/>
    <w:rsid w:val="00C13E3D"/>
    <w:rsid w:val="00C13F62"/>
    <w:rsid w:val="00C14AEC"/>
    <w:rsid w:val="00C14B2C"/>
    <w:rsid w:val="00C14D4B"/>
    <w:rsid w:val="00C15485"/>
    <w:rsid w:val="00C154BB"/>
    <w:rsid w:val="00C15EA1"/>
    <w:rsid w:val="00C1653F"/>
    <w:rsid w:val="00C17B3E"/>
    <w:rsid w:val="00C17D05"/>
    <w:rsid w:val="00C20923"/>
    <w:rsid w:val="00C20B11"/>
    <w:rsid w:val="00C22738"/>
    <w:rsid w:val="00C23BB3"/>
    <w:rsid w:val="00C23FE3"/>
    <w:rsid w:val="00C25A1F"/>
    <w:rsid w:val="00C25B67"/>
    <w:rsid w:val="00C26B19"/>
    <w:rsid w:val="00C26FA0"/>
    <w:rsid w:val="00C279B5"/>
    <w:rsid w:val="00C27C45"/>
    <w:rsid w:val="00C30827"/>
    <w:rsid w:val="00C3253D"/>
    <w:rsid w:val="00C3347C"/>
    <w:rsid w:val="00C33836"/>
    <w:rsid w:val="00C35CC8"/>
    <w:rsid w:val="00C36612"/>
    <w:rsid w:val="00C3683F"/>
    <w:rsid w:val="00C36C34"/>
    <w:rsid w:val="00C3719D"/>
    <w:rsid w:val="00C4112D"/>
    <w:rsid w:val="00C41C10"/>
    <w:rsid w:val="00C428CF"/>
    <w:rsid w:val="00C43278"/>
    <w:rsid w:val="00C43902"/>
    <w:rsid w:val="00C44187"/>
    <w:rsid w:val="00C44403"/>
    <w:rsid w:val="00C4512A"/>
    <w:rsid w:val="00C45571"/>
    <w:rsid w:val="00C4642B"/>
    <w:rsid w:val="00C465CE"/>
    <w:rsid w:val="00C4713E"/>
    <w:rsid w:val="00C4771A"/>
    <w:rsid w:val="00C477D1"/>
    <w:rsid w:val="00C47A08"/>
    <w:rsid w:val="00C47A41"/>
    <w:rsid w:val="00C5181E"/>
    <w:rsid w:val="00C51E22"/>
    <w:rsid w:val="00C521A1"/>
    <w:rsid w:val="00C54094"/>
    <w:rsid w:val="00C54995"/>
    <w:rsid w:val="00C54D41"/>
    <w:rsid w:val="00C54E55"/>
    <w:rsid w:val="00C55E52"/>
    <w:rsid w:val="00C5754D"/>
    <w:rsid w:val="00C57D20"/>
    <w:rsid w:val="00C57E3B"/>
    <w:rsid w:val="00C57EDD"/>
    <w:rsid w:val="00C6030C"/>
    <w:rsid w:val="00C60783"/>
    <w:rsid w:val="00C60C16"/>
    <w:rsid w:val="00C60D03"/>
    <w:rsid w:val="00C612F8"/>
    <w:rsid w:val="00C61CAB"/>
    <w:rsid w:val="00C61FD4"/>
    <w:rsid w:val="00C6255D"/>
    <w:rsid w:val="00C62FD1"/>
    <w:rsid w:val="00C6320F"/>
    <w:rsid w:val="00C63680"/>
    <w:rsid w:val="00C63BA2"/>
    <w:rsid w:val="00C643FC"/>
    <w:rsid w:val="00C64672"/>
    <w:rsid w:val="00C65A22"/>
    <w:rsid w:val="00C6636F"/>
    <w:rsid w:val="00C66D2D"/>
    <w:rsid w:val="00C67765"/>
    <w:rsid w:val="00C67DD1"/>
    <w:rsid w:val="00C70697"/>
    <w:rsid w:val="00C70803"/>
    <w:rsid w:val="00C71AD0"/>
    <w:rsid w:val="00C72867"/>
    <w:rsid w:val="00C72890"/>
    <w:rsid w:val="00C72EF4"/>
    <w:rsid w:val="00C73395"/>
    <w:rsid w:val="00C74071"/>
    <w:rsid w:val="00C751DC"/>
    <w:rsid w:val="00C75741"/>
    <w:rsid w:val="00C75D2F"/>
    <w:rsid w:val="00C76164"/>
    <w:rsid w:val="00C7617B"/>
    <w:rsid w:val="00C767BE"/>
    <w:rsid w:val="00C76E3C"/>
    <w:rsid w:val="00C770DA"/>
    <w:rsid w:val="00C77860"/>
    <w:rsid w:val="00C779D8"/>
    <w:rsid w:val="00C8004C"/>
    <w:rsid w:val="00C8063A"/>
    <w:rsid w:val="00C81214"/>
    <w:rsid w:val="00C814EB"/>
    <w:rsid w:val="00C81568"/>
    <w:rsid w:val="00C815C7"/>
    <w:rsid w:val="00C81938"/>
    <w:rsid w:val="00C819CB"/>
    <w:rsid w:val="00C8398A"/>
    <w:rsid w:val="00C8449B"/>
    <w:rsid w:val="00C8452F"/>
    <w:rsid w:val="00C851B1"/>
    <w:rsid w:val="00C8588B"/>
    <w:rsid w:val="00C861AD"/>
    <w:rsid w:val="00C86562"/>
    <w:rsid w:val="00C86690"/>
    <w:rsid w:val="00C8725C"/>
    <w:rsid w:val="00C8739A"/>
    <w:rsid w:val="00C875D3"/>
    <w:rsid w:val="00C9027A"/>
    <w:rsid w:val="00C9055F"/>
    <w:rsid w:val="00C9068E"/>
    <w:rsid w:val="00C909B3"/>
    <w:rsid w:val="00C91C62"/>
    <w:rsid w:val="00C924E2"/>
    <w:rsid w:val="00C92664"/>
    <w:rsid w:val="00C93599"/>
    <w:rsid w:val="00C93AAA"/>
    <w:rsid w:val="00C93C4B"/>
    <w:rsid w:val="00C94308"/>
    <w:rsid w:val="00C944AB"/>
    <w:rsid w:val="00C949D6"/>
    <w:rsid w:val="00C9581F"/>
    <w:rsid w:val="00C95B40"/>
    <w:rsid w:val="00C97E6C"/>
    <w:rsid w:val="00CA0282"/>
    <w:rsid w:val="00CA0740"/>
    <w:rsid w:val="00CA0EF9"/>
    <w:rsid w:val="00CA1ED8"/>
    <w:rsid w:val="00CA2A88"/>
    <w:rsid w:val="00CA2ABE"/>
    <w:rsid w:val="00CA2F98"/>
    <w:rsid w:val="00CA3607"/>
    <w:rsid w:val="00CA3A3A"/>
    <w:rsid w:val="00CA3A9D"/>
    <w:rsid w:val="00CA3C03"/>
    <w:rsid w:val="00CA59EF"/>
    <w:rsid w:val="00CA5C94"/>
    <w:rsid w:val="00CA6E13"/>
    <w:rsid w:val="00CA70A8"/>
    <w:rsid w:val="00CA76E1"/>
    <w:rsid w:val="00CA7968"/>
    <w:rsid w:val="00CA7C25"/>
    <w:rsid w:val="00CB17C0"/>
    <w:rsid w:val="00CB1F63"/>
    <w:rsid w:val="00CB27BD"/>
    <w:rsid w:val="00CB36F0"/>
    <w:rsid w:val="00CB4358"/>
    <w:rsid w:val="00CB4D7F"/>
    <w:rsid w:val="00CB5069"/>
    <w:rsid w:val="00CB5153"/>
    <w:rsid w:val="00CB5C17"/>
    <w:rsid w:val="00CB687E"/>
    <w:rsid w:val="00CB6BF9"/>
    <w:rsid w:val="00CB7170"/>
    <w:rsid w:val="00CB745E"/>
    <w:rsid w:val="00CB7DA5"/>
    <w:rsid w:val="00CC040E"/>
    <w:rsid w:val="00CC0977"/>
    <w:rsid w:val="00CC0A4E"/>
    <w:rsid w:val="00CC0FCA"/>
    <w:rsid w:val="00CC111F"/>
    <w:rsid w:val="00CC1C88"/>
    <w:rsid w:val="00CC1FEF"/>
    <w:rsid w:val="00CC2011"/>
    <w:rsid w:val="00CC3C7F"/>
    <w:rsid w:val="00CC3EA0"/>
    <w:rsid w:val="00CC4A6D"/>
    <w:rsid w:val="00CC55EB"/>
    <w:rsid w:val="00CC7B45"/>
    <w:rsid w:val="00CD03D2"/>
    <w:rsid w:val="00CD0931"/>
    <w:rsid w:val="00CD1188"/>
    <w:rsid w:val="00CD159A"/>
    <w:rsid w:val="00CD1BCB"/>
    <w:rsid w:val="00CD1EB4"/>
    <w:rsid w:val="00CD2109"/>
    <w:rsid w:val="00CD2D4B"/>
    <w:rsid w:val="00CD2ED1"/>
    <w:rsid w:val="00CD31BF"/>
    <w:rsid w:val="00CD337B"/>
    <w:rsid w:val="00CD3BE8"/>
    <w:rsid w:val="00CD4928"/>
    <w:rsid w:val="00CD4C61"/>
    <w:rsid w:val="00CD6EB6"/>
    <w:rsid w:val="00CD6F0C"/>
    <w:rsid w:val="00CD7B07"/>
    <w:rsid w:val="00CD7C62"/>
    <w:rsid w:val="00CE0424"/>
    <w:rsid w:val="00CE44A0"/>
    <w:rsid w:val="00CE5075"/>
    <w:rsid w:val="00CE51CD"/>
    <w:rsid w:val="00CE521A"/>
    <w:rsid w:val="00CE5B35"/>
    <w:rsid w:val="00CE5CE8"/>
    <w:rsid w:val="00CE6273"/>
    <w:rsid w:val="00CE6894"/>
    <w:rsid w:val="00CE704C"/>
    <w:rsid w:val="00CE7371"/>
    <w:rsid w:val="00CE7561"/>
    <w:rsid w:val="00CE7D5C"/>
    <w:rsid w:val="00CF0715"/>
    <w:rsid w:val="00CF08EC"/>
    <w:rsid w:val="00CF11A7"/>
    <w:rsid w:val="00CF1354"/>
    <w:rsid w:val="00CF19C2"/>
    <w:rsid w:val="00CF1CD2"/>
    <w:rsid w:val="00CF2186"/>
    <w:rsid w:val="00CF3369"/>
    <w:rsid w:val="00CF3A10"/>
    <w:rsid w:val="00CF3B1F"/>
    <w:rsid w:val="00CF3BF6"/>
    <w:rsid w:val="00CF5233"/>
    <w:rsid w:val="00CF5292"/>
    <w:rsid w:val="00CF625B"/>
    <w:rsid w:val="00CF687E"/>
    <w:rsid w:val="00CF6A7B"/>
    <w:rsid w:val="00CF75C3"/>
    <w:rsid w:val="00CF79A9"/>
    <w:rsid w:val="00CF7A61"/>
    <w:rsid w:val="00D00AE7"/>
    <w:rsid w:val="00D017DC"/>
    <w:rsid w:val="00D01957"/>
    <w:rsid w:val="00D01CFC"/>
    <w:rsid w:val="00D020CB"/>
    <w:rsid w:val="00D0349B"/>
    <w:rsid w:val="00D03EAC"/>
    <w:rsid w:val="00D04B7D"/>
    <w:rsid w:val="00D068D4"/>
    <w:rsid w:val="00D06D76"/>
    <w:rsid w:val="00D078CB"/>
    <w:rsid w:val="00D07DC9"/>
    <w:rsid w:val="00D10249"/>
    <w:rsid w:val="00D10327"/>
    <w:rsid w:val="00D115B6"/>
    <w:rsid w:val="00D115C3"/>
    <w:rsid w:val="00D11897"/>
    <w:rsid w:val="00D13135"/>
    <w:rsid w:val="00D1337C"/>
    <w:rsid w:val="00D13E4E"/>
    <w:rsid w:val="00D1403B"/>
    <w:rsid w:val="00D140E7"/>
    <w:rsid w:val="00D1437F"/>
    <w:rsid w:val="00D1450F"/>
    <w:rsid w:val="00D14CA7"/>
    <w:rsid w:val="00D14CF7"/>
    <w:rsid w:val="00D155EC"/>
    <w:rsid w:val="00D15DB0"/>
    <w:rsid w:val="00D16335"/>
    <w:rsid w:val="00D16A19"/>
    <w:rsid w:val="00D16B55"/>
    <w:rsid w:val="00D17EC9"/>
    <w:rsid w:val="00D20319"/>
    <w:rsid w:val="00D20588"/>
    <w:rsid w:val="00D2166D"/>
    <w:rsid w:val="00D22EDC"/>
    <w:rsid w:val="00D23636"/>
    <w:rsid w:val="00D239A7"/>
    <w:rsid w:val="00D23B65"/>
    <w:rsid w:val="00D23F47"/>
    <w:rsid w:val="00D24230"/>
    <w:rsid w:val="00D252CD"/>
    <w:rsid w:val="00D25712"/>
    <w:rsid w:val="00D25792"/>
    <w:rsid w:val="00D25942"/>
    <w:rsid w:val="00D25B40"/>
    <w:rsid w:val="00D25E59"/>
    <w:rsid w:val="00D26362"/>
    <w:rsid w:val="00D26ECF"/>
    <w:rsid w:val="00D31491"/>
    <w:rsid w:val="00D31649"/>
    <w:rsid w:val="00D319A3"/>
    <w:rsid w:val="00D31F65"/>
    <w:rsid w:val="00D323FD"/>
    <w:rsid w:val="00D32A9B"/>
    <w:rsid w:val="00D32B9E"/>
    <w:rsid w:val="00D348DB"/>
    <w:rsid w:val="00D34E9D"/>
    <w:rsid w:val="00D35B9C"/>
    <w:rsid w:val="00D36E71"/>
    <w:rsid w:val="00D3710F"/>
    <w:rsid w:val="00D37987"/>
    <w:rsid w:val="00D37CE5"/>
    <w:rsid w:val="00D37D87"/>
    <w:rsid w:val="00D40A3B"/>
    <w:rsid w:val="00D40B33"/>
    <w:rsid w:val="00D42A80"/>
    <w:rsid w:val="00D4318F"/>
    <w:rsid w:val="00D436CD"/>
    <w:rsid w:val="00D438BF"/>
    <w:rsid w:val="00D440F8"/>
    <w:rsid w:val="00D4474F"/>
    <w:rsid w:val="00D4483C"/>
    <w:rsid w:val="00D4487D"/>
    <w:rsid w:val="00D44A1E"/>
    <w:rsid w:val="00D44B86"/>
    <w:rsid w:val="00D4506A"/>
    <w:rsid w:val="00D457FF"/>
    <w:rsid w:val="00D46D11"/>
    <w:rsid w:val="00D52945"/>
    <w:rsid w:val="00D52D67"/>
    <w:rsid w:val="00D53467"/>
    <w:rsid w:val="00D53E60"/>
    <w:rsid w:val="00D53EA1"/>
    <w:rsid w:val="00D54668"/>
    <w:rsid w:val="00D546C3"/>
    <w:rsid w:val="00D546FF"/>
    <w:rsid w:val="00D55422"/>
    <w:rsid w:val="00D55AD5"/>
    <w:rsid w:val="00D56E6F"/>
    <w:rsid w:val="00D576CA"/>
    <w:rsid w:val="00D57F21"/>
    <w:rsid w:val="00D60214"/>
    <w:rsid w:val="00D60F40"/>
    <w:rsid w:val="00D61A0F"/>
    <w:rsid w:val="00D61A4A"/>
    <w:rsid w:val="00D61AF5"/>
    <w:rsid w:val="00D62143"/>
    <w:rsid w:val="00D62504"/>
    <w:rsid w:val="00D63745"/>
    <w:rsid w:val="00D64306"/>
    <w:rsid w:val="00D64479"/>
    <w:rsid w:val="00D652B5"/>
    <w:rsid w:val="00D65D5B"/>
    <w:rsid w:val="00D66155"/>
    <w:rsid w:val="00D66719"/>
    <w:rsid w:val="00D668E1"/>
    <w:rsid w:val="00D70075"/>
    <w:rsid w:val="00D708B0"/>
    <w:rsid w:val="00D725E7"/>
    <w:rsid w:val="00D733C8"/>
    <w:rsid w:val="00D746B5"/>
    <w:rsid w:val="00D74F6A"/>
    <w:rsid w:val="00D75535"/>
    <w:rsid w:val="00D762BB"/>
    <w:rsid w:val="00D76EB2"/>
    <w:rsid w:val="00D77B1D"/>
    <w:rsid w:val="00D8021F"/>
    <w:rsid w:val="00D80383"/>
    <w:rsid w:val="00D80AC8"/>
    <w:rsid w:val="00D823C6"/>
    <w:rsid w:val="00D831F1"/>
    <w:rsid w:val="00D8348E"/>
    <w:rsid w:val="00D83CB2"/>
    <w:rsid w:val="00D847A3"/>
    <w:rsid w:val="00D860BF"/>
    <w:rsid w:val="00D86422"/>
    <w:rsid w:val="00D86CA3"/>
    <w:rsid w:val="00D871CE"/>
    <w:rsid w:val="00D875B9"/>
    <w:rsid w:val="00D87CB9"/>
    <w:rsid w:val="00D90038"/>
    <w:rsid w:val="00D90091"/>
    <w:rsid w:val="00D9019E"/>
    <w:rsid w:val="00D910AB"/>
    <w:rsid w:val="00D9196D"/>
    <w:rsid w:val="00D91BC7"/>
    <w:rsid w:val="00D925D1"/>
    <w:rsid w:val="00D92982"/>
    <w:rsid w:val="00D92F20"/>
    <w:rsid w:val="00D93087"/>
    <w:rsid w:val="00D94A76"/>
    <w:rsid w:val="00D95B58"/>
    <w:rsid w:val="00D95B8F"/>
    <w:rsid w:val="00D95DF5"/>
    <w:rsid w:val="00D963D9"/>
    <w:rsid w:val="00D968AB"/>
    <w:rsid w:val="00D9717B"/>
    <w:rsid w:val="00D9764F"/>
    <w:rsid w:val="00D9793E"/>
    <w:rsid w:val="00D97B7D"/>
    <w:rsid w:val="00DA02AF"/>
    <w:rsid w:val="00DA0DC6"/>
    <w:rsid w:val="00DA0F41"/>
    <w:rsid w:val="00DA17F0"/>
    <w:rsid w:val="00DA29D3"/>
    <w:rsid w:val="00DA2EB2"/>
    <w:rsid w:val="00DA305E"/>
    <w:rsid w:val="00DA4152"/>
    <w:rsid w:val="00DA459F"/>
    <w:rsid w:val="00DA5417"/>
    <w:rsid w:val="00DA56E8"/>
    <w:rsid w:val="00DA5F7B"/>
    <w:rsid w:val="00DA76B4"/>
    <w:rsid w:val="00DA7993"/>
    <w:rsid w:val="00DA7C3A"/>
    <w:rsid w:val="00DB0A9F"/>
    <w:rsid w:val="00DB0CC2"/>
    <w:rsid w:val="00DB1EAD"/>
    <w:rsid w:val="00DB1EC6"/>
    <w:rsid w:val="00DB1F8B"/>
    <w:rsid w:val="00DB2B16"/>
    <w:rsid w:val="00DB35DA"/>
    <w:rsid w:val="00DB377D"/>
    <w:rsid w:val="00DB4BEC"/>
    <w:rsid w:val="00DB4FC3"/>
    <w:rsid w:val="00DB5FED"/>
    <w:rsid w:val="00DB68E8"/>
    <w:rsid w:val="00DB72B7"/>
    <w:rsid w:val="00DB771E"/>
    <w:rsid w:val="00DC037E"/>
    <w:rsid w:val="00DC0937"/>
    <w:rsid w:val="00DC0D8C"/>
    <w:rsid w:val="00DC1C50"/>
    <w:rsid w:val="00DC1C7E"/>
    <w:rsid w:val="00DC236E"/>
    <w:rsid w:val="00DC2D36"/>
    <w:rsid w:val="00DC3247"/>
    <w:rsid w:val="00DC3A1C"/>
    <w:rsid w:val="00DC3ACC"/>
    <w:rsid w:val="00DC4015"/>
    <w:rsid w:val="00DC431C"/>
    <w:rsid w:val="00DC4C7D"/>
    <w:rsid w:val="00DC501D"/>
    <w:rsid w:val="00DC53EF"/>
    <w:rsid w:val="00DC5465"/>
    <w:rsid w:val="00DC5477"/>
    <w:rsid w:val="00DC587B"/>
    <w:rsid w:val="00DC5F3E"/>
    <w:rsid w:val="00DC68EB"/>
    <w:rsid w:val="00DC7AAB"/>
    <w:rsid w:val="00DD03DC"/>
    <w:rsid w:val="00DD2334"/>
    <w:rsid w:val="00DD269E"/>
    <w:rsid w:val="00DD2D90"/>
    <w:rsid w:val="00DD508E"/>
    <w:rsid w:val="00DD543E"/>
    <w:rsid w:val="00DD6051"/>
    <w:rsid w:val="00DD68A2"/>
    <w:rsid w:val="00DD6BE3"/>
    <w:rsid w:val="00DD6CA7"/>
    <w:rsid w:val="00DD766F"/>
    <w:rsid w:val="00DE1106"/>
    <w:rsid w:val="00DE1653"/>
    <w:rsid w:val="00DE1E41"/>
    <w:rsid w:val="00DE2293"/>
    <w:rsid w:val="00DE2AB7"/>
    <w:rsid w:val="00DE2B65"/>
    <w:rsid w:val="00DE3326"/>
    <w:rsid w:val="00DE33E5"/>
    <w:rsid w:val="00DE36E2"/>
    <w:rsid w:val="00DE3BDC"/>
    <w:rsid w:val="00DE4B70"/>
    <w:rsid w:val="00DE4B72"/>
    <w:rsid w:val="00DE5608"/>
    <w:rsid w:val="00DE58D0"/>
    <w:rsid w:val="00DE5D00"/>
    <w:rsid w:val="00DE654F"/>
    <w:rsid w:val="00DE6C7B"/>
    <w:rsid w:val="00DE7704"/>
    <w:rsid w:val="00DF0B45"/>
    <w:rsid w:val="00DF0B6E"/>
    <w:rsid w:val="00DF0F93"/>
    <w:rsid w:val="00DF15E0"/>
    <w:rsid w:val="00DF3642"/>
    <w:rsid w:val="00DF37A0"/>
    <w:rsid w:val="00DF39B3"/>
    <w:rsid w:val="00DF39EA"/>
    <w:rsid w:val="00DF40E1"/>
    <w:rsid w:val="00DF440D"/>
    <w:rsid w:val="00DF49D4"/>
    <w:rsid w:val="00DF502E"/>
    <w:rsid w:val="00DF51CE"/>
    <w:rsid w:val="00DF5401"/>
    <w:rsid w:val="00DF5521"/>
    <w:rsid w:val="00DF58FF"/>
    <w:rsid w:val="00DF59AB"/>
    <w:rsid w:val="00DF5FDD"/>
    <w:rsid w:val="00DF5FF5"/>
    <w:rsid w:val="00DF6B2C"/>
    <w:rsid w:val="00DF7229"/>
    <w:rsid w:val="00DF7467"/>
    <w:rsid w:val="00DF795D"/>
    <w:rsid w:val="00DF7ABB"/>
    <w:rsid w:val="00DF7E71"/>
    <w:rsid w:val="00E00600"/>
    <w:rsid w:val="00E00660"/>
    <w:rsid w:val="00E00748"/>
    <w:rsid w:val="00E00BE1"/>
    <w:rsid w:val="00E00DC4"/>
    <w:rsid w:val="00E0110B"/>
    <w:rsid w:val="00E027AC"/>
    <w:rsid w:val="00E0352E"/>
    <w:rsid w:val="00E035F1"/>
    <w:rsid w:val="00E03E64"/>
    <w:rsid w:val="00E03FE9"/>
    <w:rsid w:val="00E0431F"/>
    <w:rsid w:val="00E04772"/>
    <w:rsid w:val="00E05356"/>
    <w:rsid w:val="00E058B8"/>
    <w:rsid w:val="00E069DE"/>
    <w:rsid w:val="00E0737D"/>
    <w:rsid w:val="00E0780B"/>
    <w:rsid w:val="00E07842"/>
    <w:rsid w:val="00E10804"/>
    <w:rsid w:val="00E11012"/>
    <w:rsid w:val="00E110E7"/>
    <w:rsid w:val="00E11B20"/>
    <w:rsid w:val="00E12BA4"/>
    <w:rsid w:val="00E1315E"/>
    <w:rsid w:val="00E138BB"/>
    <w:rsid w:val="00E1426A"/>
    <w:rsid w:val="00E1444A"/>
    <w:rsid w:val="00E14AAB"/>
    <w:rsid w:val="00E14C07"/>
    <w:rsid w:val="00E161E8"/>
    <w:rsid w:val="00E16AF4"/>
    <w:rsid w:val="00E16F84"/>
    <w:rsid w:val="00E177A7"/>
    <w:rsid w:val="00E17FA2"/>
    <w:rsid w:val="00E20C14"/>
    <w:rsid w:val="00E2132E"/>
    <w:rsid w:val="00E22330"/>
    <w:rsid w:val="00E22393"/>
    <w:rsid w:val="00E22D7E"/>
    <w:rsid w:val="00E24340"/>
    <w:rsid w:val="00E24725"/>
    <w:rsid w:val="00E24B25"/>
    <w:rsid w:val="00E24C13"/>
    <w:rsid w:val="00E2667B"/>
    <w:rsid w:val="00E26713"/>
    <w:rsid w:val="00E2699D"/>
    <w:rsid w:val="00E26E44"/>
    <w:rsid w:val="00E2747D"/>
    <w:rsid w:val="00E27869"/>
    <w:rsid w:val="00E27AD3"/>
    <w:rsid w:val="00E27BED"/>
    <w:rsid w:val="00E30B5A"/>
    <w:rsid w:val="00E30EB6"/>
    <w:rsid w:val="00E30FCA"/>
    <w:rsid w:val="00E31178"/>
    <w:rsid w:val="00E3123D"/>
    <w:rsid w:val="00E31461"/>
    <w:rsid w:val="00E31D43"/>
    <w:rsid w:val="00E324A0"/>
    <w:rsid w:val="00E32608"/>
    <w:rsid w:val="00E34188"/>
    <w:rsid w:val="00E34209"/>
    <w:rsid w:val="00E34B6E"/>
    <w:rsid w:val="00E35559"/>
    <w:rsid w:val="00E35B4E"/>
    <w:rsid w:val="00E36B64"/>
    <w:rsid w:val="00E36C78"/>
    <w:rsid w:val="00E3723A"/>
    <w:rsid w:val="00E37860"/>
    <w:rsid w:val="00E4177D"/>
    <w:rsid w:val="00E41846"/>
    <w:rsid w:val="00E41ACE"/>
    <w:rsid w:val="00E41ED6"/>
    <w:rsid w:val="00E421DA"/>
    <w:rsid w:val="00E42357"/>
    <w:rsid w:val="00E42FFE"/>
    <w:rsid w:val="00E431F1"/>
    <w:rsid w:val="00E446F1"/>
    <w:rsid w:val="00E45AD2"/>
    <w:rsid w:val="00E45F91"/>
    <w:rsid w:val="00E46070"/>
    <w:rsid w:val="00E467B4"/>
    <w:rsid w:val="00E46886"/>
    <w:rsid w:val="00E4712A"/>
    <w:rsid w:val="00E47AEF"/>
    <w:rsid w:val="00E500F6"/>
    <w:rsid w:val="00E507A2"/>
    <w:rsid w:val="00E5204A"/>
    <w:rsid w:val="00E52079"/>
    <w:rsid w:val="00E52854"/>
    <w:rsid w:val="00E52A05"/>
    <w:rsid w:val="00E53B75"/>
    <w:rsid w:val="00E54D45"/>
    <w:rsid w:val="00E54E3B"/>
    <w:rsid w:val="00E55AA9"/>
    <w:rsid w:val="00E55EC8"/>
    <w:rsid w:val="00E56AF8"/>
    <w:rsid w:val="00E57565"/>
    <w:rsid w:val="00E57AFA"/>
    <w:rsid w:val="00E57BC0"/>
    <w:rsid w:val="00E60652"/>
    <w:rsid w:val="00E61CFF"/>
    <w:rsid w:val="00E6200A"/>
    <w:rsid w:val="00E62F33"/>
    <w:rsid w:val="00E63838"/>
    <w:rsid w:val="00E63995"/>
    <w:rsid w:val="00E64434"/>
    <w:rsid w:val="00E645E7"/>
    <w:rsid w:val="00E661E8"/>
    <w:rsid w:val="00E66C38"/>
    <w:rsid w:val="00E66FF6"/>
    <w:rsid w:val="00E67C51"/>
    <w:rsid w:val="00E708CF"/>
    <w:rsid w:val="00E716A1"/>
    <w:rsid w:val="00E71996"/>
    <w:rsid w:val="00E71AF2"/>
    <w:rsid w:val="00E7252F"/>
    <w:rsid w:val="00E72630"/>
    <w:rsid w:val="00E7280F"/>
    <w:rsid w:val="00E72EFC"/>
    <w:rsid w:val="00E73781"/>
    <w:rsid w:val="00E7489C"/>
    <w:rsid w:val="00E74AA3"/>
    <w:rsid w:val="00E758EC"/>
    <w:rsid w:val="00E76E1C"/>
    <w:rsid w:val="00E773D8"/>
    <w:rsid w:val="00E80056"/>
    <w:rsid w:val="00E80779"/>
    <w:rsid w:val="00E81481"/>
    <w:rsid w:val="00E81A8D"/>
    <w:rsid w:val="00E8234C"/>
    <w:rsid w:val="00E83AA9"/>
    <w:rsid w:val="00E83CCB"/>
    <w:rsid w:val="00E8436F"/>
    <w:rsid w:val="00E84825"/>
    <w:rsid w:val="00E84ADB"/>
    <w:rsid w:val="00E85928"/>
    <w:rsid w:val="00E85FD0"/>
    <w:rsid w:val="00E861DA"/>
    <w:rsid w:val="00E863D0"/>
    <w:rsid w:val="00E87822"/>
    <w:rsid w:val="00E87B84"/>
    <w:rsid w:val="00E87E5D"/>
    <w:rsid w:val="00E90395"/>
    <w:rsid w:val="00E90E49"/>
    <w:rsid w:val="00E91004"/>
    <w:rsid w:val="00E91005"/>
    <w:rsid w:val="00E917F9"/>
    <w:rsid w:val="00E9291C"/>
    <w:rsid w:val="00E92E3F"/>
    <w:rsid w:val="00E9312E"/>
    <w:rsid w:val="00E93FFE"/>
    <w:rsid w:val="00E9447D"/>
    <w:rsid w:val="00E94A0E"/>
    <w:rsid w:val="00E94F8A"/>
    <w:rsid w:val="00E951EC"/>
    <w:rsid w:val="00E95714"/>
    <w:rsid w:val="00E95B06"/>
    <w:rsid w:val="00E95F33"/>
    <w:rsid w:val="00E96D8E"/>
    <w:rsid w:val="00E9702A"/>
    <w:rsid w:val="00E970DB"/>
    <w:rsid w:val="00E9752B"/>
    <w:rsid w:val="00EA0245"/>
    <w:rsid w:val="00EA0AE8"/>
    <w:rsid w:val="00EA225B"/>
    <w:rsid w:val="00EA2D48"/>
    <w:rsid w:val="00EA324B"/>
    <w:rsid w:val="00EA3CF0"/>
    <w:rsid w:val="00EA3E45"/>
    <w:rsid w:val="00EA4C57"/>
    <w:rsid w:val="00EA62F8"/>
    <w:rsid w:val="00EA6612"/>
    <w:rsid w:val="00EA6851"/>
    <w:rsid w:val="00EA707E"/>
    <w:rsid w:val="00EA7A41"/>
    <w:rsid w:val="00EB031C"/>
    <w:rsid w:val="00EB06E8"/>
    <w:rsid w:val="00EB077B"/>
    <w:rsid w:val="00EB1031"/>
    <w:rsid w:val="00EB1829"/>
    <w:rsid w:val="00EB287A"/>
    <w:rsid w:val="00EB2889"/>
    <w:rsid w:val="00EB4EA2"/>
    <w:rsid w:val="00EB6249"/>
    <w:rsid w:val="00EB7BAE"/>
    <w:rsid w:val="00EC0A28"/>
    <w:rsid w:val="00EC0BFD"/>
    <w:rsid w:val="00EC1482"/>
    <w:rsid w:val="00EC1563"/>
    <w:rsid w:val="00EC1720"/>
    <w:rsid w:val="00EC1E56"/>
    <w:rsid w:val="00EC1E6C"/>
    <w:rsid w:val="00EC27C6"/>
    <w:rsid w:val="00EC4207"/>
    <w:rsid w:val="00EC43E2"/>
    <w:rsid w:val="00EC4851"/>
    <w:rsid w:val="00EC4D59"/>
    <w:rsid w:val="00EC5653"/>
    <w:rsid w:val="00EC5BF9"/>
    <w:rsid w:val="00EC5D23"/>
    <w:rsid w:val="00EC71CE"/>
    <w:rsid w:val="00EC7A4A"/>
    <w:rsid w:val="00ED0573"/>
    <w:rsid w:val="00ED1006"/>
    <w:rsid w:val="00ED2AAD"/>
    <w:rsid w:val="00ED2EE6"/>
    <w:rsid w:val="00ED3A5F"/>
    <w:rsid w:val="00ED3B74"/>
    <w:rsid w:val="00ED4733"/>
    <w:rsid w:val="00ED47DC"/>
    <w:rsid w:val="00ED6BC9"/>
    <w:rsid w:val="00EE0177"/>
    <w:rsid w:val="00EE0239"/>
    <w:rsid w:val="00EE1001"/>
    <w:rsid w:val="00EE1515"/>
    <w:rsid w:val="00EE16C0"/>
    <w:rsid w:val="00EE3010"/>
    <w:rsid w:val="00EE303E"/>
    <w:rsid w:val="00EE3318"/>
    <w:rsid w:val="00EE3BBA"/>
    <w:rsid w:val="00EE4B0C"/>
    <w:rsid w:val="00EE531A"/>
    <w:rsid w:val="00EE573A"/>
    <w:rsid w:val="00EF00DC"/>
    <w:rsid w:val="00EF0D2C"/>
    <w:rsid w:val="00EF16EC"/>
    <w:rsid w:val="00EF18FE"/>
    <w:rsid w:val="00EF22D6"/>
    <w:rsid w:val="00EF2505"/>
    <w:rsid w:val="00EF268B"/>
    <w:rsid w:val="00EF3C81"/>
    <w:rsid w:val="00EF4221"/>
    <w:rsid w:val="00EF4C30"/>
    <w:rsid w:val="00EF4C70"/>
    <w:rsid w:val="00EF4C77"/>
    <w:rsid w:val="00EF5738"/>
    <w:rsid w:val="00EF5787"/>
    <w:rsid w:val="00EF5DDC"/>
    <w:rsid w:val="00EF60D0"/>
    <w:rsid w:val="00EF6B2F"/>
    <w:rsid w:val="00EF7114"/>
    <w:rsid w:val="00EF7AE6"/>
    <w:rsid w:val="00F0237D"/>
    <w:rsid w:val="00F02C8C"/>
    <w:rsid w:val="00F03448"/>
    <w:rsid w:val="00F04AC2"/>
    <w:rsid w:val="00F0528D"/>
    <w:rsid w:val="00F06253"/>
    <w:rsid w:val="00F06C67"/>
    <w:rsid w:val="00F06DFD"/>
    <w:rsid w:val="00F071D1"/>
    <w:rsid w:val="00F07533"/>
    <w:rsid w:val="00F079AD"/>
    <w:rsid w:val="00F10595"/>
    <w:rsid w:val="00F10629"/>
    <w:rsid w:val="00F10A03"/>
    <w:rsid w:val="00F10E11"/>
    <w:rsid w:val="00F1236C"/>
    <w:rsid w:val="00F12A51"/>
    <w:rsid w:val="00F131A6"/>
    <w:rsid w:val="00F1382D"/>
    <w:rsid w:val="00F13AB6"/>
    <w:rsid w:val="00F15CA4"/>
    <w:rsid w:val="00F15FA5"/>
    <w:rsid w:val="00F16310"/>
    <w:rsid w:val="00F16445"/>
    <w:rsid w:val="00F16628"/>
    <w:rsid w:val="00F16FE2"/>
    <w:rsid w:val="00F17E36"/>
    <w:rsid w:val="00F209B7"/>
    <w:rsid w:val="00F209E8"/>
    <w:rsid w:val="00F21488"/>
    <w:rsid w:val="00F21D7A"/>
    <w:rsid w:val="00F22D70"/>
    <w:rsid w:val="00F23668"/>
    <w:rsid w:val="00F2376F"/>
    <w:rsid w:val="00F23E67"/>
    <w:rsid w:val="00F243D8"/>
    <w:rsid w:val="00F24423"/>
    <w:rsid w:val="00F24E22"/>
    <w:rsid w:val="00F25796"/>
    <w:rsid w:val="00F25821"/>
    <w:rsid w:val="00F25DC6"/>
    <w:rsid w:val="00F261D5"/>
    <w:rsid w:val="00F26260"/>
    <w:rsid w:val="00F269B7"/>
    <w:rsid w:val="00F26A44"/>
    <w:rsid w:val="00F26CCE"/>
    <w:rsid w:val="00F303D2"/>
    <w:rsid w:val="00F304D7"/>
    <w:rsid w:val="00F30828"/>
    <w:rsid w:val="00F30BD6"/>
    <w:rsid w:val="00F31044"/>
    <w:rsid w:val="00F313D6"/>
    <w:rsid w:val="00F36E17"/>
    <w:rsid w:val="00F37024"/>
    <w:rsid w:val="00F37087"/>
    <w:rsid w:val="00F378CD"/>
    <w:rsid w:val="00F40F0C"/>
    <w:rsid w:val="00F41206"/>
    <w:rsid w:val="00F42239"/>
    <w:rsid w:val="00F42841"/>
    <w:rsid w:val="00F4337C"/>
    <w:rsid w:val="00F433D8"/>
    <w:rsid w:val="00F43995"/>
    <w:rsid w:val="00F43AF0"/>
    <w:rsid w:val="00F43DF9"/>
    <w:rsid w:val="00F44216"/>
    <w:rsid w:val="00F44796"/>
    <w:rsid w:val="00F44EFA"/>
    <w:rsid w:val="00F45221"/>
    <w:rsid w:val="00F45B75"/>
    <w:rsid w:val="00F4660E"/>
    <w:rsid w:val="00F46DAE"/>
    <w:rsid w:val="00F47306"/>
    <w:rsid w:val="00F4766C"/>
    <w:rsid w:val="00F47F42"/>
    <w:rsid w:val="00F50548"/>
    <w:rsid w:val="00F507D1"/>
    <w:rsid w:val="00F50C04"/>
    <w:rsid w:val="00F519CE"/>
    <w:rsid w:val="00F51A24"/>
    <w:rsid w:val="00F51ADA"/>
    <w:rsid w:val="00F522EF"/>
    <w:rsid w:val="00F52D08"/>
    <w:rsid w:val="00F53BFB"/>
    <w:rsid w:val="00F53F15"/>
    <w:rsid w:val="00F544F2"/>
    <w:rsid w:val="00F54857"/>
    <w:rsid w:val="00F54E16"/>
    <w:rsid w:val="00F54E69"/>
    <w:rsid w:val="00F55398"/>
    <w:rsid w:val="00F55E28"/>
    <w:rsid w:val="00F56091"/>
    <w:rsid w:val="00F568CA"/>
    <w:rsid w:val="00F60107"/>
    <w:rsid w:val="00F60490"/>
    <w:rsid w:val="00F607C5"/>
    <w:rsid w:val="00F60B74"/>
    <w:rsid w:val="00F60DEA"/>
    <w:rsid w:val="00F615AB"/>
    <w:rsid w:val="00F62AAF"/>
    <w:rsid w:val="00F6302A"/>
    <w:rsid w:val="00F63647"/>
    <w:rsid w:val="00F639E4"/>
    <w:rsid w:val="00F6491F"/>
    <w:rsid w:val="00F64C2B"/>
    <w:rsid w:val="00F651BE"/>
    <w:rsid w:val="00F6538E"/>
    <w:rsid w:val="00F65A8B"/>
    <w:rsid w:val="00F65EBB"/>
    <w:rsid w:val="00F66910"/>
    <w:rsid w:val="00F67B8E"/>
    <w:rsid w:val="00F67F53"/>
    <w:rsid w:val="00F7000F"/>
    <w:rsid w:val="00F703BE"/>
    <w:rsid w:val="00F70962"/>
    <w:rsid w:val="00F70B93"/>
    <w:rsid w:val="00F71316"/>
    <w:rsid w:val="00F71F69"/>
    <w:rsid w:val="00F72B72"/>
    <w:rsid w:val="00F7418E"/>
    <w:rsid w:val="00F74BB9"/>
    <w:rsid w:val="00F74D41"/>
    <w:rsid w:val="00F75582"/>
    <w:rsid w:val="00F76EFA"/>
    <w:rsid w:val="00F8033E"/>
    <w:rsid w:val="00F804BE"/>
    <w:rsid w:val="00F817CE"/>
    <w:rsid w:val="00F81AF6"/>
    <w:rsid w:val="00F82812"/>
    <w:rsid w:val="00F835D4"/>
    <w:rsid w:val="00F835FC"/>
    <w:rsid w:val="00F83D6D"/>
    <w:rsid w:val="00F8456C"/>
    <w:rsid w:val="00F848DD"/>
    <w:rsid w:val="00F84C9C"/>
    <w:rsid w:val="00F8542C"/>
    <w:rsid w:val="00F859D8"/>
    <w:rsid w:val="00F85A8D"/>
    <w:rsid w:val="00F85CDA"/>
    <w:rsid w:val="00F85EC8"/>
    <w:rsid w:val="00F868F5"/>
    <w:rsid w:val="00F879E8"/>
    <w:rsid w:val="00F87AB5"/>
    <w:rsid w:val="00F87D83"/>
    <w:rsid w:val="00F902E9"/>
    <w:rsid w:val="00F9056A"/>
    <w:rsid w:val="00F90A97"/>
    <w:rsid w:val="00F90AC0"/>
    <w:rsid w:val="00F90EA9"/>
    <w:rsid w:val="00F90F8D"/>
    <w:rsid w:val="00F91D40"/>
    <w:rsid w:val="00F92782"/>
    <w:rsid w:val="00F92AE3"/>
    <w:rsid w:val="00F92D04"/>
    <w:rsid w:val="00F93A82"/>
    <w:rsid w:val="00F93AA9"/>
    <w:rsid w:val="00F958E7"/>
    <w:rsid w:val="00F96985"/>
    <w:rsid w:val="00F969C0"/>
    <w:rsid w:val="00F974D0"/>
    <w:rsid w:val="00F97838"/>
    <w:rsid w:val="00FA0162"/>
    <w:rsid w:val="00FA0CDC"/>
    <w:rsid w:val="00FA1FEF"/>
    <w:rsid w:val="00FA2BB3"/>
    <w:rsid w:val="00FA3545"/>
    <w:rsid w:val="00FA3819"/>
    <w:rsid w:val="00FA46D9"/>
    <w:rsid w:val="00FA5085"/>
    <w:rsid w:val="00FA5137"/>
    <w:rsid w:val="00FA5E93"/>
    <w:rsid w:val="00FB0C15"/>
    <w:rsid w:val="00FB0E70"/>
    <w:rsid w:val="00FB0F06"/>
    <w:rsid w:val="00FB1944"/>
    <w:rsid w:val="00FB2039"/>
    <w:rsid w:val="00FB216B"/>
    <w:rsid w:val="00FB368B"/>
    <w:rsid w:val="00FB3B05"/>
    <w:rsid w:val="00FB3F9E"/>
    <w:rsid w:val="00FB49D0"/>
    <w:rsid w:val="00FB4C80"/>
    <w:rsid w:val="00FB5317"/>
    <w:rsid w:val="00FB64DC"/>
    <w:rsid w:val="00FB6A6A"/>
    <w:rsid w:val="00FB7A33"/>
    <w:rsid w:val="00FB7F1D"/>
    <w:rsid w:val="00FC16F4"/>
    <w:rsid w:val="00FC188E"/>
    <w:rsid w:val="00FC1B60"/>
    <w:rsid w:val="00FC2663"/>
    <w:rsid w:val="00FC38A4"/>
    <w:rsid w:val="00FC4236"/>
    <w:rsid w:val="00FC4274"/>
    <w:rsid w:val="00FC4CA0"/>
    <w:rsid w:val="00FC4E33"/>
    <w:rsid w:val="00FC5417"/>
    <w:rsid w:val="00FC5706"/>
    <w:rsid w:val="00FC5B43"/>
    <w:rsid w:val="00FC6578"/>
    <w:rsid w:val="00FC7429"/>
    <w:rsid w:val="00FC7493"/>
    <w:rsid w:val="00FD07F6"/>
    <w:rsid w:val="00FD0EE5"/>
    <w:rsid w:val="00FD1588"/>
    <w:rsid w:val="00FD1EC8"/>
    <w:rsid w:val="00FD2354"/>
    <w:rsid w:val="00FD295B"/>
    <w:rsid w:val="00FD3743"/>
    <w:rsid w:val="00FD40D3"/>
    <w:rsid w:val="00FD47ED"/>
    <w:rsid w:val="00FD4AEC"/>
    <w:rsid w:val="00FD4CC1"/>
    <w:rsid w:val="00FD4D8E"/>
    <w:rsid w:val="00FD577E"/>
    <w:rsid w:val="00FD6C3D"/>
    <w:rsid w:val="00FD7263"/>
    <w:rsid w:val="00FD74DB"/>
    <w:rsid w:val="00FD7660"/>
    <w:rsid w:val="00FE0655"/>
    <w:rsid w:val="00FE1816"/>
    <w:rsid w:val="00FE1D6D"/>
    <w:rsid w:val="00FE1E40"/>
    <w:rsid w:val="00FE1E49"/>
    <w:rsid w:val="00FE2365"/>
    <w:rsid w:val="00FE253A"/>
    <w:rsid w:val="00FE2ABC"/>
    <w:rsid w:val="00FE2CC1"/>
    <w:rsid w:val="00FE44B3"/>
    <w:rsid w:val="00FE4BE5"/>
    <w:rsid w:val="00FE4C7B"/>
    <w:rsid w:val="00FE7336"/>
    <w:rsid w:val="00FE787C"/>
    <w:rsid w:val="00FE7BEC"/>
    <w:rsid w:val="00FE7CAD"/>
    <w:rsid w:val="00FF1E79"/>
    <w:rsid w:val="00FF44FC"/>
    <w:rsid w:val="00FF45A5"/>
    <w:rsid w:val="00FF4D1C"/>
    <w:rsid w:val="00FF4FA1"/>
    <w:rsid w:val="00FF5C91"/>
    <w:rsid w:val="00FF5DFE"/>
    <w:rsid w:val="00FF71DE"/>
    <w:rsid w:val="00FF75AD"/>
    <w:rsid w:val="00FF7CD2"/>
    <w:rsid w:val="013541E7"/>
    <w:rsid w:val="013806E4"/>
    <w:rsid w:val="01461C76"/>
    <w:rsid w:val="01561D45"/>
    <w:rsid w:val="015657F1"/>
    <w:rsid w:val="01AC5475"/>
    <w:rsid w:val="01D32756"/>
    <w:rsid w:val="01DA25C1"/>
    <w:rsid w:val="02145E12"/>
    <w:rsid w:val="02180553"/>
    <w:rsid w:val="0219309B"/>
    <w:rsid w:val="0231289C"/>
    <w:rsid w:val="023E41A6"/>
    <w:rsid w:val="024E19D4"/>
    <w:rsid w:val="025B0489"/>
    <w:rsid w:val="026443DB"/>
    <w:rsid w:val="026A4912"/>
    <w:rsid w:val="026B3AB7"/>
    <w:rsid w:val="02967534"/>
    <w:rsid w:val="02B05570"/>
    <w:rsid w:val="02B3575D"/>
    <w:rsid w:val="02CB08C5"/>
    <w:rsid w:val="02F83CF3"/>
    <w:rsid w:val="02FA1C63"/>
    <w:rsid w:val="031D2E8B"/>
    <w:rsid w:val="032378EB"/>
    <w:rsid w:val="03587AFD"/>
    <w:rsid w:val="035D43EA"/>
    <w:rsid w:val="036822DF"/>
    <w:rsid w:val="037A7565"/>
    <w:rsid w:val="037C37B6"/>
    <w:rsid w:val="03985759"/>
    <w:rsid w:val="03A57FDD"/>
    <w:rsid w:val="03B46949"/>
    <w:rsid w:val="03B601CC"/>
    <w:rsid w:val="03B86D13"/>
    <w:rsid w:val="03BE152A"/>
    <w:rsid w:val="03CB31F5"/>
    <w:rsid w:val="03D81ECC"/>
    <w:rsid w:val="03E8020D"/>
    <w:rsid w:val="03EB4421"/>
    <w:rsid w:val="03F30C98"/>
    <w:rsid w:val="043428F5"/>
    <w:rsid w:val="043E3ECA"/>
    <w:rsid w:val="04715444"/>
    <w:rsid w:val="04864EF6"/>
    <w:rsid w:val="049A6C7F"/>
    <w:rsid w:val="04A81473"/>
    <w:rsid w:val="04B664A0"/>
    <w:rsid w:val="04C305D0"/>
    <w:rsid w:val="04D307EF"/>
    <w:rsid w:val="04F642A2"/>
    <w:rsid w:val="04FC1B32"/>
    <w:rsid w:val="05101CB6"/>
    <w:rsid w:val="052C10F7"/>
    <w:rsid w:val="054F208C"/>
    <w:rsid w:val="055512A6"/>
    <w:rsid w:val="05670527"/>
    <w:rsid w:val="05712F2F"/>
    <w:rsid w:val="05741A01"/>
    <w:rsid w:val="05821442"/>
    <w:rsid w:val="05853CC9"/>
    <w:rsid w:val="05881FAA"/>
    <w:rsid w:val="058A75AB"/>
    <w:rsid w:val="05A101AC"/>
    <w:rsid w:val="05B955E3"/>
    <w:rsid w:val="05BC4CD0"/>
    <w:rsid w:val="05D52902"/>
    <w:rsid w:val="05DC6704"/>
    <w:rsid w:val="063C2B68"/>
    <w:rsid w:val="065108BA"/>
    <w:rsid w:val="06785C79"/>
    <w:rsid w:val="069A2A17"/>
    <w:rsid w:val="06A35961"/>
    <w:rsid w:val="06C80FE2"/>
    <w:rsid w:val="06F647E4"/>
    <w:rsid w:val="07041C42"/>
    <w:rsid w:val="071E3178"/>
    <w:rsid w:val="0746040F"/>
    <w:rsid w:val="07550736"/>
    <w:rsid w:val="076624AB"/>
    <w:rsid w:val="077475A6"/>
    <w:rsid w:val="077A1AD3"/>
    <w:rsid w:val="0783258B"/>
    <w:rsid w:val="07BC5ECC"/>
    <w:rsid w:val="07E45595"/>
    <w:rsid w:val="08110D4B"/>
    <w:rsid w:val="08153BBB"/>
    <w:rsid w:val="08271EE0"/>
    <w:rsid w:val="08317C80"/>
    <w:rsid w:val="08463407"/>
    <w:rsid w:val="087010AC"/>
    <w:rsid w:val="08731BC4"/>
    <w:rsid w:val="087468C8"/>
    <w:rsid w:val="0885251F"/>
    <w:rsid w:val="088E12B0"/>
    <w:rsid w:val="08AF6658"/>
    <w:rsid w:val="08B719D4"/>
    <w:rsid w:val="08E033B1"/>
    <w:rsid w:val="08FD3143"/>
    <w:rsid w:val="09020445"/>
    <w:rsid w:val="090617B9"/>
    <w:rsid w:val="090E3DB5"/>
    <w:rsid w:val="09380EFC"/>
    <w:rsid w:val="095F3EC4"/>
    <w:rsid w:val="096D5EBA"/>
    <w:rsid w:val="09717D75"/>
    <w:rsid w:val="09A050BA"/>
    <w:rsid w:val="09AA6E0E"/>
    <w:rsid w:val="09AB6F1C"/>
    <w:rsid w:val="09BA1875"/>
    <w:rsid w:val="09D24F84"/>
    <w:rsid w:val="09E03B9A"/>
    <w:rsid w:val="09E838C4"/>
    <w:rsid w:val="09F75B31"/>
    <w:rsid w:val="09FB30FA"/>
    <w:rsid w:val="09FD58A2"/>
    <w:rsid w:val="0A026632"/>
    <w:rsid w:val="0A273218"/>
    <w:rsid w:val="0A604117"/>
    <w:rsid w:val="0A705545"/>
    <w:rsid w:val="0A8165AA"/>
    <w:rsid w:val="0A8B7334"/>
    <w:rsid w:val="0A9C0145"/>
    <w:rsid w:val="0AA766E3"/>
    <w:rsid w:val="0AAF4BA1"/>
    <w:rsid w:val="0ACB7008"/>
    <w:rsid w:val="0AD21CFD"/>
    <w:rsid w:val="0AD878F9"/>
    <w:rsid w:val="0AD93EE0"/>
    <w:rsid w:val="0AF339CE"/>
    <w:rsid w:val="0AFB3398"/>
    <w:rsid w:val="0AFF2DB1"/>
    <w:rsid w:val="0B253616"/>
    <w:rsid w:val="0B2C4D65"/>
    <w:rsid w:val="0B2D6220"/>
    <w:rsid w:val="0B402297"/>
    <w:rsid w:val="0B5D6CA0"/>
    <w:rsid w:val="0B676E89"/>
    <w:rsid w:val="0B6C05A1"/>
    <w:rsid w:val="0B810497"/>
    <w:rsid w:val="0B815A74"/>
    <w:rsid w:val="0B980DF9"/>
    <w:rsid w:val="0BA81461"/>
    <w:rsid w:val="0BC45FF7"/>
    <w:rsid w:val="0BC74B65"/>
    <w:rsid w:val="0BD32A25"/>
    <w:rsid w:val="0BDA1356"/>
    <w:rsid w:val="0BDB3C5E"/>
    <w:rsid w:val="0BDF5C98"/>
    <w:rsid w:val="0BE468E8"/>
    <w:rsid w:val="0BF24728"/>
    <w:rsid w:val="0BFE2F75"/>
    <w:rsid w:val="0C1366BE"/>
    <w:rsid w:val="0C291679"/>
    <w:rsid w:val="0C2B3515"/>
    <w:rsid w:val="0C4B3872"/>
    <w:rsid w:val="0C7901E6"/>
    <w:rsid w:val="0C874E31"/>
    <w:rsid w:val="0C8D1B83"/>
    <w:rsid w:val="0C96103A"/>
    <w:rsid w:val="0CA46BE1"/>
    <w:rsid w:val="0CA46C1F"/>
    <w:rsid w:val="0CC65349"/>
    <w:rsid w:val="0CD37188"/>
    <w:rsid w:val="0CE27273"/>
    <w:rsid w:val="0CF56A1F"/>
    <w:rsid w:val="0D0D0C60"/>
    <w:rsid w:val="0D2F29AB"/>
    <w:rsid w:val="0D5E2E35"/>
    <w:rsid w:val="0D8415A0"/>
    <w:rsid w:val="0D893220"/>
    <w:rsid w:val="0D8D0E80"/>
    <w:rsid w:val="0DB4550B"/>
    <w:rsid w:val="0DC172C9"/>
    <w:rsid w:val="0DD50D48"/>
    <w:rsid w:val="0DDC679D"/>
    <w:rsid w:val="0E2E2735"/>
    <w:rsid w:val="0E3E5687"/>
    <w:rsid w:val="0E4B57A3"/>
    <w:rsid w:val="0E5637A5"/>
    <w:rsid w:val="0E5B1950"/>
    <w:rsid w:val="0E6F07B9"/>
    <w:rsid w:val="0E7200C4"/>
    <w:rsid w:val="0EA00C2D"/>
    <w:rsid w:val="0EB04406"/>
    <w:rsid w:val="0EB2671A"/>
    <w:rsid w:val="0EBC51B1"/>
    <w:rsid w:val="0EC74083"/>
    <w:rsid w:val="0ED26AFC"/>
    <w:rsid w:val="0ED61D5A"/>
    <w:rsid w:val="0EF70C36"/>
    <w:rsid w:val="0EF86E8D"/>
    <w:rsid w:val="0F043DCC"/>
    <w:rsid w:val="0F130AD7"/>
    <w:rsid w:val="0F5A0D44"/>
    <w:rsid w:val="0F770058"/>
    <w:rsid w:val="0F965A1B"/>
    <w:rsid w:val="0FDD57A6"/>
    <w:rsid w:val="0FFF0A44"/>
    <w:rsid w:val="10122E9E"/>
    <w:rsid w:val="10315193"/>
    <w:rsid w:val="10355DD8"/>
    <w:rsid w:val="103A33E6"/>
    <w:rsid w:val="10410E8E"/>
    <w:rsid w:val="10457338"/>
    <w:rsid w:val="104A60E5"/>
    <w:rsid w:val="104F6A33"/>
    <w:rsid w:val="105503E6"/>
    <w:rsid w:val="10631AA2"/>
    <w:rsid w:val="108C0DF2"/>
    <w:rsid w:val="108D5BC6"/>
    <w:rsid w:val="10A55728"/>
    <w:rsid w:val="10CD4ADF"/>
    <w:rsid w:val="10E93D3A"/>
    <w:rsid w:val="10F108BA"/>
    <w:rsid w:val="10F9155B"/>
    <w:rsid w:val="11274B35"/>
    <w:rsid w:val="11327CE4"/>
    <w:rsid w:val="113F04DF"/>
    <w:rsid w:val="11482C18"/>
    <w:rsid w:val="11544F30"/>
    <w:rsid w:val="1169501C"/>
    <w:rsid w:val="11767D5F"/>
    <w:rsid w:val="119235EA"/>
    <w:rsid w:val="11AB45A9"/>
    <w:rsid w:val="11B233B6"/>
    <w:rsid w:val="11D5628C"/>
    <w:rsid w:val="12050491"/>
    <w:rsid w:val="12105B25"/>
    <w:rsid w:val="121325A0"/>
    <w:rsid w:val="12136B6E"/>
    <w:rsid w:val="121E7A3D"/>
    <w:rsid w:val="122A24A9"/>
    <w:rsid w:val="123D2FF3"/>
    <w:rsid w:val="126636AE"/>
    <w:rsid w:val="1269084A"/>
    <w:rsid w:val="126B5F05"/>
    <w:rsid w:val="12773057"/>
    <w:rsid w:val="12865094"/>
    <w:rsid w:val="128D5AFB"/>
    <w:rsid w:val="12992C57"/>
    <w:rsid w:val="12995FE4"/>
    <w:rsid w:val="12A415F1"/>
    <w:rsid w:val="12C123FA"/>
    <w:rsid w:val="12C54973"/>
    <w:rsid w:val="12C760B7"/>
    <w:rsid w:val="12F3594C"/>
    <w:rsid w:val="12FA3CDA"/>
    <w:rsid w:val="12FF62B4"/>
    <w:rsid w:val="13020CC3"/>
    <w:rsid w:val="13143949"/>
    <w:rsid w:val="133F359A"/>
    <w:rsid w:val="133F4E2F"/>
    <w:rsid w:val="135F45A9"/>
    <w:rsid w:val="13634902"/>
    <w:rsid w:val="1367610C"/>
    <w:rsid w:val="136853C2"/>
    <w:rsid w:val="136B2A57"/>
    <w:rsid w:val="137E6553"/>
    <w:rsid w:val="139B14DE"/>
    <w:rsid w:val="13BD3353"/>
    <w:rsid w:val="13BE5C75"/>
    <w:rsid w:val="13C72FD8"/>
    <w:rsid w:val="13C75798"/>
    <w:rsid w:val="13E10C57"/>
    <w:rsid w:val="13E731F1"/>
    <w:rsid w:val="13ED34B2"/>
    <w:rsid w:val="13FA55A5"/>
    <w:rsid w:val="14060CF9"/>
    <w:rsid w:val="14134D07"/>
    <w:rsid w:val="142206F2"/>
    <w:rsid w:val="14237A47"/>
    <w:rsid w:val="142545B4"/>
    <w:rsid w:val="142A6D85"/>
    <w:rsid w:val="14317C39"/>
    <w:rsid w:val="14324B43"/>
    <w:rsid w:val="14342983"/>
    <w:rsid w:val="143B4A0B"/>
    <w:rsid w:val="14776288"/>
    <w:rsid w:val="14803A99"/>
    <w:rsid w:val="14A52837"/>
    <w:rsid w:val="14A96297"/>
    <w:rsid w:val="14C34B8B"/>
    <w:rsid w:val="14C7408C"/>
    <w:rsid w:val="14F52558"/>
    <w:rsid w:val="150C6EB1"/>
    <w:rsid w:val="157C6BEC"/>
    <w:rsid w:val="158372F5"/>
    <w:rsid w:val="15860CA6"/>
    <w:rsid w:val="158A6A26"/>
    <w:rsid w:val="15972D7F"/>
    <w:rsid w:val="15A62D35"/>
    <w:rsid w:val="15D216CA"/>
    <w:rsid w:val="15E21BE0"/>
    <w:rsid w:val="15E35FC4"/>
    <w:rsid w:val="15E95798"/>
    <w:rsid w:val="15EA0A61"/>
    <w:rsid w:val="15F12924"/>
    <w:rsid w:val="160740E5"/>
    <w:rsid w:val="16116867"/>
    <w:rsid w:val="16164225"/>
    <w:rsid w:val="161D3C1B"/>
    <w:rsid w:val="1623506F"/>
    <w:rsid w:val="16321981"/>
    <w:rsid w:val="1649742C"/>
    <w:rsid w:val="164D7932"/>
    <w:rsid w:val="16631A48"/>
    <w:rsid w:val="16635A35"/>
    <w:rsid w:val="16747E84"/>
    <w:rsid w:val="16831196"/>
    <w:rsid w:val="16982D0E"/>
    <w:rsid w:val="16A04D8E"/>
    <w:rsid w:val="16AE258A"/>
    <w:rsid w:val="16C24DD6"/>
    <w:rsid w:val="16D62F12"/>
    <w:rsid w:val="171C6F6F"/>
    <w:rsid w:val="172F5C6D"/>
    <w:rsid w:val="17374334"/>
    <w:rsid w:val="176D3891"/>
    <w:rsid w:val="177975C0"/>
    <w:rsid w:val="177B666D"/>
    <w:rsid w:val="17851F25"/>
    <w:rsid w:val="17952D6C"/>
    <w:rsid w:val="17A40864"/>
    <w:rsid w:val="17BE4EEA"/>
    <w:rsid w:val="17C24AA1"/>
    <w:rsid w:val="17E838FB"/>
    <w:rsid w:val="17F813DC"/>
    <w:rsid w:val="17FF6828"/>
    <w:rsid w:val="18023748"/>
    <w:rsid w:val="18064C44"/>
    <w:rsid w:val="180B0A51"/>
    <w:rsid w:val="182A74EA"/>
    <w:rsid w:val="183743B9"/>
    <w:rsid w:val="183E142E"/>
    <w:rsid w:val="184A72C3"/>
    <w:rsid w:val="18642C42"/>
    <w:rsid w:val="187800D2"/>
    <w:rsid w:val="18792D0F"/>
    <w:rsid w:val="187F06A6"/>
    <w:rsid w:val="188105F0"/>
    <w:rsid w:val="188300BA"/>
    <w:rsid w:val="18BD1F81"/>
    <w:rsid w:val="18CF38E3"/>
    <w:rsid w:val="18ED58D9"/>
    <w:rsid w:val="18FC3382"/>
    <w:rsid w:val="194508C9"/>
    <w:rsid w:val="19465ADC"/>
    <w:rsid w:val="19491560"/>
    <w:rsid w:val="195B7DE8"/>
    <w:rsid w:val="197077DA"/>
    <w:rsid w:val="198772D1"/>
    <w:rsid w:val="199046D3"/>
    <w:rsid w:val="199F4ECE"/>
    <w:rsid w:val="19B93B28"/>
    <w:rsid w:val="19D144AB"/>
    <w:rsid w:val="1A075AD8"/>
    <w:rsid w:val="1A1D21BC"/>
    <w:rsid w:val="1A1E46C8"/>
    <w:rsid w:val="1A265A2E"/>
    <w:rsid w:val="1A60773C"/>
    <w:rsid w:val="1A6359C6"/>
    <w:rsid w:val="1A676DEE"/>
    <w:rsid w:val="1A775CB8"/>
    <w:rsid w:val="1A901225"/>
    <w:rsid w:val="1A9A42D8"/>
    <w:rsid w:val="1AC87969"/>
    <w:rsid w:val="1AD44A6B"/>
    <w:rsid w:val="1ADC6F46"/>
    <w:rsid w:val="1AE10E11"/>
    <w:rsid w:val="1AEC0D75"/>
    <w:rsid w:val="1AF6049B"/>
    <w:rsid w:val="1B4263FF"/>
    <w:rsid w:val="1B461204"/>
    <w:rsid w:val="1B4C3739"/>
    <w:rsid w:val="1B4E5C17"/>
    <w:rsid w:val="1B645F8A"/>
    <w:rsid w:val="1B670803"/>
    <w:rsid w:val="1B684F7D"/>
    <w:rsid w:val="1B756CA1"/>
    <w:rsid w:val="1B945888"/>
    <w:rsid w:val="1B98642F"/>
    <w:rsid w:val="1BA3228F"/>
    <w:rsid w:val="1BA414E7"/>
    <w:rsid w:val="1BB86277"/>
    <w:rsid w:val="1BC26C61"/>
    <w:rsid w:val="1BD04603"/>
    <w:rsid w:val="1BEB7A0B"/>
    <w:rsid w:val="1BF17464"/>
    <w:rsid w:val="1C034863"/>
    <w:rsid w:val="1C0453EC"/>
    <w:rsid w:val="1C132AFD"/>
    <w:rsid w:val="1C351490"/>
    <w:rsid w:val="1C6B61F1"/>
    <w:rsid w:val="1C6E7A0F"/>
    <w:rsid w:val="1C846076"/>
    <w:rsid w:val="1C9F4105"/>
    <w:rsid w:val="1CA95861"/>
    <w:rsid w:val="1CB143D2"/>
    <w:rsid w:val="1CF73EBE"/>
    <w:rsid w:val="1D0578FE"/>
    <w:rsid w:val="1D29148D"/>
    <w:rsid w:val="1D432AB8"/>
    <w:rsid w:val="1D51262C"/>
    <w:rsid w:val="1D6255AA"/>
    <w:rsid w:val="1D64011A"/>
    <w:rsid w:val="1D9C6A2E"/>
    <w:rsid w:val="1DA03B5E"/>
    <w:rsid w:val="1DA27C9B"/>
    <w:rsid w:val="1DAF5805"/>
    <w:rsid w:val="1DAF684F"/>
    <w:rsid w:val="1DB93717"/>
    <w:rsid w:val="1DFE6B21"/>
    <w:rsid w:val="1E043612"/>
    <w:rsid w:val="1E10690F"/>
    <w:rsid w:val="1E123265"/>
    <w:rsid w:val="1E266785"/>
    <w:rsid w:val="1E28741E"/>
    <w:rsid w:val="1E29509B"/>
    <w:rsid w:val="1E3E23A3"/>
    <w:rsid w:val="1E472952"/>
    <w:rsid w:val="1E5170B4"/>
    <w:rsid w:val="1E700DAA"/>
    <w:rsid w:val="1E8415C2"/>
    <w:rsid w:val="1E87701D"/>
    <w:rsid w:val="1EC31363"/>
    <w:rsid w:val="1ECA143D"/>
    <w:rsid w:val="1ECC23FB"/>
    <w:rsid w:val="1ED413FF"/>
    <w:rsid w:val="1EEA37F3"/>
    <w:rsid w:val="1EEE032F"/>
    <w:rsid w:val="1EF02400"/>
    <w:rsid w:val="1EF05CF8"/>
    <w:rsid w:val="1EF845D9"/>
    <w:rsid w:val="1EFE2D80"/>
    <w:rsid w:val="1F13667D"/>
    <w:rsid w:val="1F190B46"/>
    <w:rsid w:val="1F1D57F8"/>
    <w:rsid w:val="1F2B799E"/>
    <w:rsid w:val="1F3142A6"/>
    <w:rsid w:val="1F4F4CB4"/>
    <w:rsid w:val="1F616E86"/>
    <w:rsid w:val="1F9411D2"/>
    <w:rsid w:val="1FC71057"/>
    <w:rsid w:val="1FD31F29"/>
    <w:rsid w:val="1FE5495A"/>
    <w:rsid w:val="20153765"/>
    <w:rsid w:val="202D61A8"/>
    <w:rsid w:val="20392F83"/>
    <w:rsid w:val="204E59C2"/>
    <w:rsid w:val="20530765"/>
    <w:rsid w:val="207A0373"/>
    <w:rsid w:val="208520A4"/>
    <w:rsid w:val="208D263F"/>
    <w:rsid w:val="208E2EEC"/>
    <w:rsid w:val="209E30D7"/>
    <w:rsid w:val="20B43C3B"/>
    <w:rsid w:val="20D926EC"/>
    <w:rsid w:val="20E25F0C"/>
    <w:rsid w:val="211B0D73"/>
    <w:rsid w:val="212A1AF5"/>
    <w:rsid w:val="215A67DE"/>
    <w:rsid w:val="2161064D"/>
    <w:rsid w:val="21BA728B"/>
    <w:rsid w:val="220D56F4"/>
    <w:rsid w:val="22200DB1"/>
    <w:rsid w:val="222D0307"/>
    <w:rsid w:val="22313A83"/>
    <w:rsid w:val="223647CB"/>
    <w:rsid w:val="2263568D"/>
    <w:rsid w:val="226B4413"/>
    <w:rsid w:val="22870B8C"/>
    <w:rsid w:val="228D7CD5"/>
    <w:rsid w:val="229F0699"/>
    <w:rsid w:val="22A56322"/>
    <w:rsid w:val="22B73A52"/>
    <w:rsid w:val="22B81003"/>
    <w:rsid w:val="22BA7697"/>
    <w:rsid w:val="22D34CEB"/>
    <w:rsid w:val="22E8460D"/>
    <w:rsid w:val="22EE59FD"/>
    <w:rsid w:val="22F70528"/>
    <w:rsid w:val="2301087E"/>
    <w:rsid w:val="232156C3"/>
    <w:rsid w:val="23236D1D"/>
    <w:rsid w:val="23265F8F"/>
    <w:rsid w:val="23340937"/>
    <w:rsid w:val="23474162"/>
    <w:rsid w:val="23491914"/>
    <w:rsid w:val="2357670B"/>
    <w:rsid w:val="2362342B"/>
    <w:rsid w:val="23A67B90"/>
    <w:rsid w:val="23BB21D7"/>
    <w:rsid w:val="23CC73F4"/>
    <w:rsid w:val="23DD68CA"/>
    <w:rsid w:val="23E93260"/>
    <w:rsid w:val="23FB18AB"/>
    <w:rsid w:val="242155FE"/>
    <w:rsid w:val="242E02D0"/>
    <w:rsid w:val="244046EB"/>
    <w:rsid w:val="245B79A0"/>
    <w:rsid w:val="246B5529"/>
    <w:rsid w:val="246C4A8D"/>
    <w:rsid w:val="246F63A2"/>
    <w:rsid w:val="24A727D1"/>
    <w:rsid w:val="24A9026D"/>
    <w:rsid w:val="24D434C7"/>
    <w:rsid w:val="24DA4FB8"/>
    <w:rsid w:val="24DE2E08"/>
    <w:rsid w:val="24E21220"/>
    <w:rsid w:val="250F75BE"/>
    <w:rsid w:val="251B19B8"/>
    <w:rsid w:val="254D3153"/>
    <w:rsid w:val="25527670"/>
    <w:rsid w:val="25561D2D"/>
    <w:rsid w:val="257E0CE4"/>
    <w:rsid w:val="257F4A75"/>
    <w:rsid w:val="258810A3"/>
    <w:rsid w:val="25904004"/>
    <w:rsid w:val="25D45C01"/>
    <w:rsid w:val="25D7573B"/>
    <w:rsid w:val="25D80680"/>
    <w:rsid w:val="25D86AFB"/>
    <w:rsid w:val="25D97475"/>
    <w:rsid w:val="25DE24C4"/>
    <w:rsid w:val="25F63831"/>
    <w:rsid w:val="26075C19"/>
    <w:rsid w:val="2633647E"/>
    <w:rsid w:val="267E1EAA"/>
    <w:rsid w:val="26995062"/>
    <w:rsid w:val="269F0239"/>
    <w:rsid w:val="26B70872"/>
    <w:rsid w:val="26C048D3"/>
    <w:rsid w:val="26D76712"/>
    <w:rsid w:val="26D86F40"/>
    <w:rsid w:val="26E713D5"/>
    <w:rsid w:val="26EE329C"/>
    <w:rsid w:val="26FA57F9"/>
    <w:rsid w:val="27127D79"/>
    <w:rsid w:val="271626E6"/>
    <w:rsid w:val="2744014D"/>
    <w:rsid w:val="275013F7"/>
    <w:rsid w:val="27560DB4"/>
    <w:rsid w:val="27834CCF"/>
    <w:rsid w:val="27A55D51"/>
    <w:rsid w:val="27BD6F0B"/>
    <w:rsid w:val="27CA77A2"/>
    <w:rsid w:val="27E34FC3"/>
    <w:rsid w:val="27EA0C39"/>
    <w:rsid w:val="27F56D5C"/>
    <w:rsid w:val="27F664ED"/>
    <w:rsid w:val="28013805"/>
    <w:rsid w:val="28026509"/>
    <w:rsid w:val="28320BE2"/>
    <w:rsid w:val="283578AF"/>
    <w:rsid w:val="283A4B10"/>
    <w:rsid w:val="285052E6"/>
    <w:rsid w:val="28644E37"/>
    <w:rsid w:val="28656703"/>
    <w:rsid w:val="287846F1"/>
    <w:rsid w:val="288070BA"/>
    <w:rsid w:val="288167A5"/>
    <w:rsid w:val="289610A1"/>
    <w:rsid w:val="289C0EE5"/>
    <w:rsid w:val="289E2B97"/>
    <w:rsid w:val="28A5366B"/>
    <w:rsid w:val="28B0281A"/>
    <w:rsid w:val="28B42D7A"/>
    <w:rsid w:val="28B43D66"/>
    <w:rsid w:val="28B70747"/>
    <w:rsid w:val="28D62DED"/>
    <w:rsid w:val="28DD631D"/>
    <w:rsid w:val="290A3A92"/>
    <w:rsid w:val="294D0FA4"/>
    <w:rsid w:val="296D0D43"/>
    <w:rsid w:val="29786217"/>
    <w:rsid w:val="29804DAE"/>
    <w:rsid w:val="29897B04"/>
    <w:rsid w:val="29957EED"/>
    <w:rsid w:val="29AA542D"/>
    <w:rsid w:val="29B175FF"/>
    <w:rsid w:val="29D77668"/>
    <w:rsid w:val="2A105E13"/>
    <w:rsid w:val="2A132B05"/>
    <w:rsid w:val="2A173F4D"/>
    <w:rsid w:val="2A580825"/>
    <w:rsid w:val="2A6C41F0"/>
    <w:rsid w:val="2A6E0982"/>
    <w:rsid w:val="2A6E4F05"/>
    <w:rsid w:val="2A7570DF"/>
    <w:rsid w:val="2A7809B4"/>
    <w:rsid w:val="2A7B0AFE"/>
    <w:rsid w:val="2A8336F1"/>
    <w:rsid w:val="2A86601E"/>
    <w:rsid w:val="2AC348AE"/>
    <w:rsid w:val="2AE41BD7"/>
    <w:rsid w:val="2AEC6A6D"/>
    <w:rsid w:val="2AF061CE"/>
    <w:rsid w:val="2AF574AB"/>
    <w:rsid w:val="2B1F23DC"/>
    <w:rsid w:val="2B2334B2"/>
    <w:rsid w:val="2B2522F0"/>
    <w:rsid w:val="2B4555B9"/>
    <w:rsid w:val="2B513E12"/>
    <w:rsid w:val="2B772411"/>
    <w:rsid w:val="2B796CF5"/>
    <w:rsid w:val="2B8830DB"/>
    <w:rsid w:val="2B8B78CB"/>
    <w:rsid w:val="2BA44409"/>
    <w:rsid w:val="2BAF081A"/>
    <w:rsid w:val="2BB36590"/>
    <w:rsid w:val="2BBC545C"/>
    <w:rsid w:val="2BC075FB"/>
    <w:rsid w:val="2BCA3868"/>
    <w:rsid w:val="2BE4234F"/>
    <w:rsid w:val="2BF307BD"/>
    <w:rsid w:val="2C1873BA"/>
    <w:rsid w:val="2C28232F"/>
    <w:rsid w:val="2C2D6C1D"/>
    <w:rsid w:val="2C307633"/>
    <w:rsid w:val="2C315193"/>
    <w:rsid w:val="2C6179DD"/>
    <w:rsid w:val="2C66740F"/>
    <w:rsid w:val="2CA3399A"/>
    <w:rsid w:val="2CBF0327"/>
    <w:rsid w:val="2CC90B87"/>
    <w:rsid w:val="2CCC5A71"/>
    <w:rsid w:val="2CD61208"/>
    <w:rsid w:val="2CDC5268"/>
    <w:rsid w:val="2CDE540F"/>
    <w:rsid w:val="2CE604D6"/>
    <w:rsid w:val="2CFB41E3"/>
    <w:rsid w:val="2CFF0DC2"/>
    <w:rsid w:val="2D187296"/>
    <w:rsid w:val="2D353E3D"/>
    <w:rsid w:val="2D3556F8"/>
    <w:rsid w:val="2D635F06"/>
    <w:rsid w:val="2D741F38"/>
    <w:rsid w:val="2D756283"/>
    <w:rsid w:val="2D87282C"/>
    <w:rsid w:val="2DB101AF"/>
    <w:rsid w:val="2DB50F48"/>
    <w:rsid w:val="2DB62C7B"/>
    <w:rsid w:val="2DCA3E0A"/>
    <w:rsid w:val="2DDE5896"/>
    <w:rsid w:val="2DF60AC6"/>
    <w:rsid w:val="2DFE4CC0"/>
    <w:rsid w:val="2E012801"/>
    <w:rsid w:val="2E0B42CE"/>
    <w:rsid w:val="2E1A4CF9"/>
    <w:rsid w:val="2E373C5D"/>
    <w:rsid w:val="2E627814"/>
    <w:rsid w:val="2E9032BF"/>
    <w:rsid w:val="2E953083"/>
    <w:rsid w:val="2E996A00"/>
    <w:rsid w:val="2EA40757"/>
    <w:rsid w:val="2EBD48C6"/>
    <w:rsid w:val="2EC2690A"/>
    <w:rsid w:val="2EC571FC"/>
    <w:rsid w:val="2ECE77B5"/>
    <w:rsid w:val="2ED62F12"/>
    <w:rsid w:val="2EE2757D"/>
    <w:rsid w:val="2EE7152F"/>
    <w:rsid w:val="2F096F62"/>
    <w:rsid w:val="2F454149"/>
    <w:rsid w:val="2F49413B"/>
    <w:rsid w:val="2F5D21A0"/>
    <w:rsid w:val="2F6D2413"/>
    <w:rsid w:val="2F96469A"/>
    <w:rsid w:val="2FAA5F6C"/>
    <w:rsid w:val="2FAF4218"/>
    <w:rsid w:val="2FBE231A"/>
    <w:rsid w:val="2FBE4306"/>
    <w:rsid w:val="2FCA6146"/>
    <w:rsid w:val="2FE5373C"/>
    <w:rsid w:val="30096E06"/>
    <w:rsid w:val="300E61AD"/>
    <w:rsid w:val="30107B11"/>
    <w:rsid w:val="30507A75"/>
    <w:rsid w:val="306B10A0"/>
    <w:rsid w:val="30961952"/>
    <w:rsid w:val="30B46494"/>
    <w:rsid w:val="30DF1D98"/>
    <w:rsid w:val="30EE0693"/>
    <w:rsid w:val="310C772E"/>
    <w:rsid w:val="31262634"/>
    <w:rsid w:val="313B4549"/>
    <w:rsid w:val="313E2566"/>
    <w:rsid w:val="31477B01"/>
    <w:rsid w:val="316361AA"/>
    <w:rsid w:val="31687E7F"/>
    <w:rsid w:val="316D33EB"/>
    <w:rsid w:val="318B20AB"/>
    <w:rsid w:val="318C3541"/>
    <w:rsid w:val="31916D1E"/>
    <w:rsid w:val="31CA602B"/>
    <w:rsid w:val="31CE07DB"/>
    <w:rsid w:val="31D14A53"/>
    <w:rsid w:val="31EB1126"/>
    <w:rsid w:val="3221254D"/>
    <w:rsid w:val="32236AD2"/>
    <w:rsid w:val="32274F9E"/>
    <w:rsid w:val="3232382C"/>
    <w:rsid w:val="324049EB"/>
    <w:rsid w:val="325336EB"/>
    <w:rsid w:val="325A4A53"/>
    <w:rsid w:val="325D122B"/>
    <w:rsid w:val="326D1736"/>
    <w:rsid w:val="3270707D"/>
    <w:rsid w:val="327563B7"/>
    <w:rsid w:val="3283787D"/>
    <w:rsid w:val="328940F5"/>
    <w:rsid w:val="329E66E9"/>
    <w:rsid w:val="32A90452"/>
    <w:rsid w:val="32B057FB"/>
    <w:rsid w:val="32BE38B7"/>
    <w:rsid w:val="32C45F4F"/>
    <w:rsid w:val="32D36B68"/>
    <w:rsid w:val="32D72098"/>
    <w:rsid w:val="32D93371"/>
    <w:rsid w:val="32E913FB"/>
    <w:rsid w:val="3315565C"/>
    <w:rsid w:val="33220DE2"/>
    <w:rsid w:val="333671AD"/>
    <w:rsid w:val="3346560A"/>
    <w:rsid w:val="334D0D5C"/>
    <w:rsid w:val="33563D23"/>
    <w:rsid w:val="335D575C"/>
    <w:rsid w:val="3380788B"/>
    <w:rsid w:val="33854315"/>
    <w:rsid w:val="33912BBF"/>
    <w:rsid w:val="339C4A34"/>
    <w:rsid w:val="33BA470D"/>
    <w:rsid w:val="33BD2ADC"/>
    <w:rsid w:val="33D243CE"/>
    <w:rsid w:val="33EB1C35"/>
    <w:rsid w:val="340516D8"/>
    <w:rsid w:val="34197377"/>
    <w:rsid w:val="341D3610"/>
    <w:rsid w:val="342041D8"/>
    <w:rsid w:val="342474FE"/>
    <w:rsid w:val="342535DA"/>
    <w:rsid w:val="34412FF9"/>
    <w:rsid w:val="344C331D"/>
    <w:rsid w:val="34836F2A"/>
    <w:rsid w:val="348A7FCF"/>
    <w:rsid w:val="34B53C89"/>
    <w:rsid w:val="34CA5D80"/>
    <w:rsid w:val="34D06DE5"/>
    <w:rsid w:val="34D168E4"/>
    <w:rsid w:val="34D2717E"/>
    <w:rsid w:val="34E2259A"/>
    <w:rsid w:val="35180C66"/>
    <w:rsid w:val="35262FB2"/>
    <w:rsid w:val="352667A0"/>
    <w:rsid w:val="35525C3B"/>
    <w:rsid w:val="355A1C50"/>
    <w:rsid w:val="35663310"/>
    <w:rsid w:val="358444B1"/>
    <w:rsid w:val="358C17F7"/>
    <w:rsid w:val="359711D6"/>
    <w:rsid w:val="35AC0038"/>
    <w:rsid w:val="35C0001A"/>
    <w:rsid w:val="35C86EDD"/>
    <w:rsid w:val="35CC03C9"/>
    <w:rsid w:val="35CC7BC3"/>
    <w:rsid w:val="35CD7E7A"/>
    <w:rsid w:val="35D443B8"/>
    <w:rsid w:val="35E16D40"/>
    <w:rsid w:val="35E5559A"/>
    <w:rsid w:val="360D7565"/>
    <w:rsid w:val="3611700D"/>
    <w:rsid w:val="361E2C44"/>
    <w:rsid w:val="36296434"/>
    <w:rsid w:val="36394E35"/>
    <w:rsid w:val="364A0EE9"/>
    <w:rsid w:val="364B7ACB"/>
    <w:rsid w:val="36511B5F"/>
    <w:rsid w:val="36617645"/>
    <w:rsid w:val="36834BC6"/>
    <w:rsid w:val="36BB5A66"/>
    <w:rsid w:val="36C0341A"/>
    <w:rsid w:val="36C30641"/>
    <w:rsid w:val="36CB4DE4"/>
    <w:rsid w:val="36F0697F"/>
    <w:rsid w:val="371B1EE3"/>
    <w:rsid w:val="372C39D8"/>
    <w:rsid w:val="373E7668"/>
    <w:rsid w:val="377F2CC2"/>
    <w:rsid w:val="379C5FF2"/>
    <w:rsid w:val="38064774"/>
    <w:rsid w:val="380A7E5C"/>
    <w:rsid w:val="380F3E29"/>
    <w:rsid w:val="381B7CD0"/>
    <w:rsid w:val="38552C62"/>
    <w:rsid w:val="38590BDF"/>
    <w:rsid w:val="38670DCF"/>
    <w:rsid w:val="3872286A"/>
    <w:rsid w:val="3875238B"/>
    <w:rsid w:val="38793A6D"/>
    <w:rsid w:val="38A11084"/>
    <w:rsid w:val="38A42EF7"/>
    <w:rsid w:val="38AC7E22"/>
    <w:rsid w:val="38B67022"/>
    <w:rsid w:val="38EE61B4"/>
    <w:rsid w:val="391960C0"/>
    <w:rsid w:val="39230D3C"/>
    <w:rsid w:val="39250130"/>
    <w:rsid w:val="393B4C83"/>
    <w:rsid w:val="394350DE"/>
    <w:rsid w:val="394F22C0"/>
    <w:rsid w:val="39653929"/>
    <w:rsid w:val="398B7F27"/>
    <w:rsid w:val="398E7EC9"/>
    <w:rsid w:val="399928EC"/>
    <w:rsid w:val="39A15325"/>
    <w:rsid w:val="39A97FEC"/>
    <w:rsid w:val="39AC308E"/>
    <w:rsid w:val="39B830C1"/>
    <w:rsid w:val="39BD2EC8"/>
    <w:rsid w:val="39CF2104"/>
    <w:rsid w:val="39E84C38"/>
    <w:rsid w:val="39E93C29"/>
    <w:rsid w:val="39FE2ABB"/>
    <w:rsid w:val="39FE4212"/>
    <w:rsid w:val="3A103E6A"/>
    <w:rsid w:val="3A29391B"/>
    <w:rsid w:val="3A2962E6"/>
    <w:rsid w:val="3A382FD4"/>
    <w:rsid w:val="3A3C1CED"/>
    <w:rsid w:val="3A490415"/>
    <w:rsid w:val="3A5A2135"/>
    <w:rsid w:val="3A5B3665"/>
    <w:rsid w:val="3A681935"/>
    <w:rsid w:val="3A716F6E"/>
    <w:rsid w:val="3A75229E"/>
    <w:rsid w:val="3AB243CB"/>
    <w:rsid w:val="3ABC39C2"/>
    <w:rsid w:val="3AC909E9"/>
    <w:rsid w:val="3ACC109A"/>
    <w:rsid w:val="3AD06918"/>
    <w:rsid w:val="3AEC2531"/>
    <w:rsid w:val="3AFC47BB"/>
    <w:rsid w:val="3B2A166C"/>
    <w:rsid w:val="3B345461"/>
    <w:rsid w:val="3B3945C7"/>
    <w:rsid w:val="3B464E12"/>
    <w:rsid w:val="3B51797C"/>
    <w:rsid w:val="3B5C7BC0"/>
    <w:rsid w:val="3B60644E"/>
    <w:rsid w:val="3B66750C"/>
    <w:rsid w:val="3B7D5463"/>
    <w:rsid w:val="3B8359A0"/>
    <w:rsid w:val="3B897493"/>
    <w:rsid w:val="3BA216D2"/>
    <w:rsid w:val="3BAE1370"/>
    <w:rsid w:val="3BBC0291"/>
    <w:rsid w:val="3BCD3456"/>
    <w:rsid w:val="3BD501C9"/>
    <w:rsid w:val="3BE0247D"/>
    <w:rsid w:val="3BE769BC"/>
    <w:rsid w:val="3BEB3217"/>
    <w:rsid w:val="3BF73B0A"/>
    <w:rsid w:val="3BFD3A38"/>
    <w:rsid w:val="3C185764"/>
    <w:rsid w:val="3C1C7184"/>
    <w:rsid w:val="3C1D4C47"/>
    <w:rsid w:val="3C293519"/>
    <w:rsid w:val="3C2D3F94"/>
    <w:rsid w:val="3C3218A6"/>
    <w:rsid w:val="3C450FF4"/>
    <w:rsid w:val="3C5C2A95"/>
    <w:rsid w:val="3C7C0B2F"/>
    <w:rsid w:val="3CBB248A"/>
    <w:rsid w:val="3CCD40DC"/>
    <w:rsid w:val="3CED54C5"/>
    <w:rsid w:val="3CFC4D4C"/>
    <w:rsid w:val="3D185EBE"/>
    <w:rsid w:val="3D2C7A09"/>
    <w:rsid w:val="3D36020E"/>
    <w:rsid w:val="3D3C77C6"/>
    <w:rsid w:val="3D421D50"/>
    <w:rsid w:val="3D5E022D"/>
    <w:rsid w:val="3D6E6E62"/>
    <w:rsid w:val="3D744BE4"/>
    <w:rsid w:val="3D9961CA"/>
    <w:rsid w:val="3DDF5176"/>
    <w:rsid w:val="3DE12ABB"/>
    <w:rsid w:val="3DE731D2"/>
    <w:rsid w:val="3DF67B40"/>
    <w:rsid w:val="3DF8056E"/>
    <w:rsid w:val="3DF83189"/>
    <w:rsid w:val="3E1E4B98"/>
    <w:rsid w:val="3E3923F7"/>
    <w:rsid w:val="3E603982"/>
    <w:rsid w:val="3E650A50"/>
    <w:rsid w:val="3E6A5A35"/>
    <w:rsid w:val="3E805805"/>
    <w:rsid w:val="3E910130"/>
    <w:rsid w:val="3E940E36"/>
    <w:rsid w:val="3EB76710"/>
    <w:rsid w:val="3EC43219"/>
    <w:rsid w:val="3EC501D9"/>
    <w:rsid w:val="3EC834A5"/>
    <w:rsid w:val="3ED52563"/>
    <w:rsid w:val="3EDA2743"/>
    <w:rsid w:val="3EE57A99"/>
    <w:rsid w:val="3EEE2410"/>
    <w:rsid w:val="3EF945C9"/>
    <w:rsid w:val="3F227250"/>
    <w:rsid w:val="3F240081"/>
    <w:rsid w:val="3F496C6F"/>
    <w:rsid w:val="3F60615E"/>
    <w:rsid w:val="3F784BB7"/>
    <w:rsid w:val="3F7A31C3"/>
    <w:rsid w:val="3FA37C20"/>
    <w:rsid w:val="3FC2130B"/>
    <w:rsid w:val="3FC84407"/>
    <w:rsid w:val="3FE96B44"/>
    <w:rsid w:val="3FFB5B08"/>
    <w:rsid w:val="400329DE"/>
    <w:rsid w:val="402B29C8"/>
    <w:rsid w:val="405A5447"/>
    <w:rsid w:val="4071035E"/>
    <w:rsid w:val="40742221"/>
    <w:rsid w:val="407838E3"/>
    <w:rsid w:val="407A3CA8"/>
    <w:rsid w:val="408524BC"/>
    <w:rsid w:val="40991432"/>
    <w:rsid w:val="409A0D82"/>
    <w:rsid w:val="40BC358D"/>
    <w:rsid w:val="40BD56D3"/>
    <w:rsid w:val="40CE5D59"/>
    <w:rsid w:val="4142109D"/>
    <w:rsid w:val="416D0004"/>
    <w:rsid w:val="416F1C1A"/>
    <w:rsid w:val="417A3701"/>
    <w:rsid w:val="41A6475A"/>
    <w:rsid w:val="41C95C9C"/>
    <w:rsid w:val="41CE3674"/>
    <w:rsid w:val="41D44A7E"/>
    <w:rsid w:val="41DD7D8B"/>
    <w:rsid w:val="41FB13B4"/>
    <w:rsid w:val="421E7BCF"/>
    <w:rsid w:val="42242D23"/>
    <w:rsid w:val="424213C1"/>
    <w:rsid w:val="42462AC1"/>
    <w:rsid w:val="426C7481"/>
    <w:rsid w:val="427F687F"/>
    <w:rsid w:val="429118E9"/>
    <w:rsid w:val="42987E61"/>
    <w:rsid w:val="42C045E9"/>
    <w:rsid w:val="42CE3BAF"/>
    <w:rsid w:val="42ED61EA"/>
    <w:rsid w:val="43215A8B"/>
    <w:rsid w:val="43254E37"/>
    <w:rsid w:val="433E5CF3"/>
    <w:rsid w:val="434368A2"/>
    <w:rsid w:val="43610493"/>
    <w:rsid w:val="436E57B2"/>
    <w:rsid w:val="43867C63"/>
    <w:rsid w:val="43957C89"/>
    <w:rsid w:val="43990708"/>
    <w:rsid w:val="43A21D81"/>
    <w:rsid w:val="43B0429F"/>
    <w:rsid w:val="43B119C2"/>
    <w:rsid w:val="43CE2B84"/>
    <w:rsid w:val="43E223AC"/>
    <w:rsid w:val="43E91CC5"/>
    <w:rsid w:val="44153657"/>
    <w:rsid w:val="44166129"/>
    <w:rsid w:val="441960B0"/>
    <w:rsid w:val="441F61F5"/>
    <w:rsid w:val="443800D2"/>
    <w:rsid w:val="443A74DF"/>
    <w:rsid w:val="44580C65"/>
    <w:rsid w:val="445843C4"/>
    <w:rsid w:val="449666E2"/>
    <w:rsid w:val="449F0E14"/>
    <w:rsid w:val="44A31A4D"/>
    <w:rsid w:val="44A6157C"/>
    <w:rsid w:val="44FB24E3"/>
    <w:rsid w:val="450B6611"/>
    <w:rsid w:val="45184E94"/>
    <w:rsid w:val="45254F66"/>
    <w:rsid w:val="45343181"/>
    <w:rsid w:val="453D4BDF"/>
    <w:rsid w:val="454047F1"/>
    <w:rsid w:val="454D0722"/>
    <w:rsid w:val="455B0BB7"/>
    <w:rsid w:val="45680967"/>
    <w:rsid w:val="456D2660"/>
    <w:rsid w:val="458C097E"/>
    <w:rsid w:val="459434B3"/>
    <w:rsid w:val="459C77A1"/>
    <w:rsid w:val="45CC6D14"/>
    <w:rsid w:val="45CE4622"/>
    <w:rsid w:val="45CE4DDE"/>
    <w:rsid w:val="45D622E9"/>
    <w:rsid w:val="45E87398"/>
    <w:rsid w:val="45F01901"/>
    <w:rsid w:val="46014BE5"/>
    <w:rsid w:val="460B1ACE"/>
    <w:rsid w:val="460D52BC"/>
    <w:rsid w:val="461350B5"/>
    <w:rsid w:val="46150300"/>
    <w:rsid w:val="461A05D0"/>
    <w:rsid w:val="461B45F1"/>
    <w:rsid w:val="462862F1"/>
    <w:rsid w:val="4637664F"/>
    <w:rsid w:val="464013B8"/>
    <w:rsid w:val="46455C9A"/>
    <w:rsid w:val="46480F7A"/>
    <w:rsid w:val="465850E4"/>
    <w:rsid w:val="465D011D"/>
    <w:rsid w:val="468A7CA4"/>
    <w:rsid w:val="46930E02"/>
    <w:rsid w:val="469D7C62"/>
    <w:rsid w:val="46B240D7"/>
    <w:rsid w:val="46B3261E"/>
    <w:rsid w:val="46B32DBF"/>
    <w:rsid w:val="46BF3847"/>
    <w:rsid w:val="46CD6506"/>
    <w:rsid w:val="46D97588"/>
    <w:rsid w:val="46DD158D"/>
    <w:rsid w:val="46E146B1"/>
    <w:rsid w:val="470025C9"/>
    <w:rsid w:val="47161C73"/>
    <w:rsid w:val="47554B6A"/>
    <w:rsid w:val="47673CD0"/>
    <w:rsid w:val="47775510"/>
    <w:rsid w:val="47836AD2"/>
    <w:rsid w:val="47845432"/>
    <w:rsid w:val="47942549"/>
    <w:rsid w:val="47984F1D"/>
    <w:rsid w:val="479D47A4"/>
    <w:rsid w:val="47BA11C8"/>
    <w:rsid w:val="47C34BC5"/>
    <w:rsid w:val="47C91C44"/>
    <w:rsid w:val="47D22F63"/>
    <w:rsid w:val="47D80D64"/>
    <w:rsid w:val="47DE6567"/>
    <w:rsid w:val="47E44FD9"/>
    <w:rsid w:val="47ED542E"/>
    <w:rsid w:val="47FD706E"/>
    <w:rsid w:val="480A7720"/>
    <w:rsid w:val="480F208D"/>
    <w:rsid w:val="48195B19"/>
    <w:rsid w:val="48310872"/>
    <w:rsid w:val="483B59E7"/>
    <w:rsid w:val="483D030D"/>
    <w:rsid w:val="484C4B76"/>
    <w:rsid w:val="484F3160"/>
    <w:rsid w:val="485028B5"/>
    <w:rsid w:val="486628D9"/>
    <w:rsid w:val="488376AE"/>
    <w:rsid w:val="488745D6"/>
    <w:rsid w:val="489854D4"/>
    <w:rsid w:val="489B46AC"/>
    <w:rsid w:val="48AE70C2"/>
    <w:rsid w:val="48CA4B13"/>
    <w:rsid w:val="48CF0B27"/>
    <w:rsid w:val="48D02151"/>
    <w:rsid w:val="48EE4782"/>
    <w:rsid w:val="48F80AAD"/>
    <w:rsid w:val="491647A6"/>
    <w:rsid w:val="493B00A6"/>
    <w:rsid w:val="495E6963"/>
    <w:rsid w:val="49685583"/>
    <w:rsid w:val="49830130"/>
    <w:rsid w:val="498B3F45"/>
    <w:rsid w:val="49915525"/>
    <w:rsid w:val="49A63A81"/>
    <w:rsid w:val="49D02B11"/>
    <w:rsid w:val="4A1D14E5"/>
    <w:rsid w:val="4A2710F5"/>
    <w:rsid w:val="4A2B1B40"/>
    <w:rsid w:val="4A2F55D8"/>
    <w:rsid w:val="4A343D07"/>
    <w:rsid w:val="4A49269D"/>
    <w:rsid w:val="4A61398D"/>
    <w:rsid w:val="4A65209E"/>
    <w:rsid w:val="4A6D7240"/>
    <w:rsid w:val="4AA475C2"/>
    <w:rsid w:val="4AAF1A8D"/>
    <w:rsid w:val="4ABB29AF"/>
    <w:rsid w:val="4ADD5EA2"/>
    <w:rsid w:val="4AE17548"/>
    <w:rsid w:val="4AE310ED"/>
    <w:rsid w:val="4AF93DB8"/>
    <w:rsid w:val="4AFF41FF"/>
    <w:rsid w:val="4B06489E"/>
    <w:rsid w:val="4B210A5A"/>
    <w:rsid w:val="4B304C9D"/>
    <w:rsid w:val="4B3C54DF"/>
    <w:rsid w:val="4B4E0D32"/>
    <w:rsid w:val="4B4E3379"/>
    <w:rsid w:val="4B503157"/>
    <w:rsid w:val="4B525625"/>
    <w:rsid w:val="4B5A0B51"/>
    <w:rsid w:val="4B6D159B"/>
    <w:rsid w:val="4B9A720B"/>
    <w:rsid w:val="4BA62EC4"/>
    <w:rsid w:val="4BAB4792"/>
    <w:rsid w:val="4BBB1C47"/>
    <w:rsid w:val="4BC07203"/>
    <w:rsid w:val="4BDB010E"/>
    <w:rsid w:val="4BF7650B"/>
    <w:rsid w:val="4BFD5492"/>
    <w:rsid w:val="4C097DAA"/>
    <w:rsid w:val="4C0C41DC"/>
    <w:rsid w:val="4C0D3450"/>
    <w:rsid w:val="4C0E3991"/>
    <w:rsid w:val="4C2E3730"/>
    <w:rsid w:val="4C34693B"/>
    <w:rsid w:val="4C472BC6"/>
    <w:rsid w:val="4C4E645E"/>
    <w:rsid w:val="4C866457"/>
    <w:rsid w:val="4C902066"/>
    <w:rsid w:val="4C9959F1"/>
    <w:rsid w:val="4C9F197E"/>
    <w:rsid w:val="4CD86B34"/>
    <w:rsid w:val="4CE448A5"/>
    <w:rsid w:val="4D0F0339"/>
    <w:rsid w:val="4D1428DC"/>
    <w:rsid w:val="4D1A6503"/>
    <w:rsid w:val="4D1A68DC"/>
    <w:rsid w:val="4D2200D4"/>
    <w:rsid w:val="4D24571E"/>
    <w:rsid w:val="4D356CC0"/>
    <w:rsid w:val="4D3B4910"/>
    <w:rsid w:val="4D4D676D"/>
    <w:rsid w:val="4D5232C0"/>
    <w:rsid w:val="4D5F2E34"/>
    <w:rsid w:val="4D830AAB"/>
    <w:rsid w:val="4D8B57C2"/>
    <w:rsid w:val="4DB2634E"/>
    <w:rsid w:val="4DC42673"/>
    <w:rsid w:val="4DC91809"/>
    <w:rsid w:val="4DCE4C48"/>
    <w:rsid w:val="4E172219"/>
    <w:rsid w:val="4E2D5FD0"/>
    <w:rsid w:val="4E376AA6"/>
    <w:rsid w:val="4E6D28DE"/>
    <w:rsid w:val="4E725F95"/>
    <w:rsid w:val="4E952A6D"/>
    <w:rsid w:val="4EBC24DC"/>
    <w:rsid w:val="4EC727FB"/>
    <w:rsid w:val="4ED153B6"/>
    <w:rsid w:val="4EE315D3"/>
    <w:rsid w:val="4EEF0183"/>
    <w:rsid w:val="4F183D2D"/>
    <w:rsid w:val="4F285056"/>
    <w:rsid w:val="4F292352"/>
    <w:rsid w:val="4F2F7861"/>
    <w:rsid w:val="4F373493"/>
    <w:rsid w:val="4F38181C"/>
    <w:rsid w:val="4F3949A0"/>
    <w:rsid w:val="4F4B3FCB"/>
    <w:rsid w:val="4F7641CB"/>
    <w:rsid w:val="4F980621"/>
    <w:rsid w:val="4FA21FF7"/>
    <w:rsid w:val="4FA63236"/>
    <w:rsid w:val="4FB475BE"/>
    <w:rsid w:val="4FC6742B"/>
    <w:rsid w:val="4FD104BB"/>
    <w:rsid w:val="4FD234E9"/>
    <w:rsid w:val="4FD40742"/>
    <w:rsid w:val="4FE50043"/>
    <w:rsid w:val="4FEF5704"/>
    <w:rsid w:val="4FF91F03"/>
    <w:rsid w:val="50013DA4"/>
    <w:rsid w:val="50093956"/>
    <w:rsid w:val="5043358A"/>
    <w:rsid w:val="50451780"/>
    <w:rsid w:val="504940C6"/>
    <w:rsid w:val="508D1E5F"/>
    <w:rsid w:val="50930B8E"/>
    <w:rsid w:val="50D80FEA"/>
    <w:rsid w:val="50DB2E2A"/>
    <w:rsid w:val="50DC0503"/>
    <w:rsid w:val="51093223"/>
    <w:rsid w:val="5119254B"/>
    <w:rsid w:val="51202B27"/>
    <w:rsid w:val="512910E0"/>
    <w:rsid w:val="514D305D"/>
    <w:rsid w:val="5155338C"/>
    <w:rsid w:val="515F4692"/>
    <w:rsid w:val="51730639"/>
    <w:rsid w:val="51927724"/>
    <w:rsid w:val="51943E9A"/>
    <w:rsid w:val="51B53338"/>
    <w:rsid w:val="51B93F5E"/>
    <w:rsid w:val="51DA7B66"/>
    <w:rsid w:val="51DB400E"/>
    <w:rsid w:val="51E40313"/>
    <w:rsid w:val="51FA78BC"/>
    <w:rsid w:val="521D0A3A"/>
    <w:rsid w:val="522429CD"/>
    <w:rsid w:val="52242CD1"/>
    <w:rsid w:val="522E453F"/>
    <w:rsid w:val="522F07D0"/>
    <w:rsid w:val="52340303"/>
    <w:rsid w:val="523B2360"/>
    <w:rsid w:val="524262DF"/>
    <w:rsid w:val="52484CF2"/>
    <w:rsid w:val="525E44AB"/>
    <w:rsid w:val="526B7531"/>
    <w:rsid w:val="526D1C0F"/>
    <w:rsid w:val="527266B6"/>
    <w:rsid w:val="528C5DC6"/>
    <w:rsid w:val="52957388"/>
    <w:rsid w:val="52A74C8D"/>
    <w:rsid w:val="52B64749"/>
    <w:rsid w:val="52BC7376"/>
    <w:rsid w:val="52BF0988"/>
    <w:rsid w:val="52CA704F"/>
    <w:rsid w:val="52CE25E4"/>
    <w:rsid w:val="52DE6EF2"/>
    <w:rsid w:val="52E111C6"/>
    <w:rsid w:val="52E92E38"/>
    <w:rsid w:val="52EC3549"/>
    <w:rsid w:val="52F56BC4"/>
    <w:rsid w:val="52FB3780"/>
    <w:rsid w:val="531B38B2"/>
    <w:rsid w:val="53230086"/>
    <w:rsid w:val="53405FED"/>
    <w:rsid w:val="53471DB3"/>
    <w:rsid w:val="535C4FF5"/>
    <w:rsid w:val="53734919"/>
    <w:rsid w:val="537F1FBD"/>
    <w:rsid w:val="537F6902"/>
    <w:rsid w:val="53A305F5"/>
    <w:rsid w:val="53C534B6"/>
    <w:rsid w:val="53C56008"/>
    <w:rsid w:val="53D5394D"/>
    <w:rsid w:val="53DB15FF"/>
    <w:rsid w:val="53DD21D8"/>
    <w:rsid w:val="53E635BE"/>
    <w:rsid w:val="540D3B0F"/>
    <w:rsid w:val="540F45AB"/>
    <w:rsid w:val="54157AD3"/>
    <w:rsid w:val="542115F2"/>
    <w:rsid w:val="542D5AF1"/>
    <w:rsid w:val="54751B4D"/>
    <w:rsid w:val="549E0E13"/>
    <w:rsid w:val="54BC7E82"/>
    <w:rsid w:val="54E51B71"/>
    <w:rsid w:val="54F22CF7"/>
    <w:rsid w:val="55046CBD"/>
    <w:rsid w:val="552778F3"/>
    <w:rsid w:val="552E3A6F"/>
    <w:rsid w:val="55494405"/>
    <w:rsid w:val="554A01D6"/>
    <w:rsid w:val="554D673E"/>
    <w:rsid w:val="55506ABF"/>
    <w:rsid w:val="556F2227"/>
    <w:rsid w:val="558A6A5A"/>
    <w:rsid w:val="55A767A4"/>
    <w:rsid w:val="55B039A6"/>
    <w:rsid w:val="55C52D7F"/>
    <w:rsid w:val="55CF7D50"/>
    <w:rsid w:val="55D1447A"/>
    <w:rsid w:val="55F96F49"/>
    <w:rsid w:val="56336510"/>
    <w:rsid w:val="5641017A"/>
    <w:rsid w:val="565A2562"/>
    <w:rsid w:val="56626DA0"/>
    <w:rsid w:val="566E755F"/>
    <w:rsid w:val="5674682D"/>
    <w:rsid w:val="56850596"/>
    <w:rsid w:val="56863B0A"/>
    <w:rsid w:val="568C03FF"/>
    <w:rsid w:val="568E7BFA"/>
    <w:rsid w:val="56915BD9"/>
    <w:rsid w:val="56952B2F"/>
    <w:rsid w:val="56AB5217"/>
    <w:rsid w:val="56AE33AE"/>
    <w:rsid w:val="56DC41CD"/>
    <w:rsid w:val="56ED1671"/>
    <w:rsid w:val="5700493D"/>
    <w:rsid w:val="57082744"/>
    <w:rsid w:val="57202AE1"/>
    <w:rsid w:val="57237711"/>
    <w:rsid w:val="575D1A1F"/>
    <w:rsid w:val="576A3E9B"/>
    <w:rsid w:val="57840993"/>
    <w:rsid w:val="57896CBE"/>
    <w:rsid w:val="579D76BA"/>
    <w:rsid w:val="57AF7E83"/>
    <w:rsid w:val="57B0119D"/>
    <w:rsid w:val="57B41846"/>
    <w:rsid w:val="57B65D96"/>
    <w:rsid w:val="57E50589"/>
    <w:rsid w:val="5807662A"/>
    <w:rsid w:val="580B1F70"/>
    <w:rsid w:val="58176456"/>
    <w:rsid w:val="58203619"/>
    <w:rsid w:val="58231B32"/>
    <w:rsid w:val="582A10C5"/>
    <w:rsid w:val="583B07A4"/>
    <w:rsid w:val="58461287"/>
    <w:rsid w:val="584B5184"/>
    <w:rsid w:val="585025FB"/>
    <w:rsid w:val="58524768"/>
    <w:rsid w:val="586114B0"/>
    <w:rsid w:val="58611C12"/>
    <w:rsid w:val="58630757"/>
    <w:rsid w:val="5889654D"/>
    <w:rsid w:val="58933E25"/>
    <w:rsid w:val="589D39AD"/>
    <w:rsid w:val="58A0656C"/>
    <w:rsid w:val="58A24064"/>
    <w:rsid w:val="58A8347A"/>
    <w:rsid w:val="58B41A0D"/>
    <w:rsid w:val="58C03D80"/>
    <w:rsid w:val="58C32088"/>
    <w:rsid w:val="58C85492"/>
    <w:rsid w:val="58CB4304"/>
    <w:rsid w:val="58E14B45"/>
    <w:rsid w:val="58F92AA7"/>
    <w:rsid w:val="58F962E4"/>
    <w:rsid w:val="58FE1CC1"/>
    <w:rsid w:val="590D1C5B"/>
    <w:rsid w:val="59316FAD"/>
    <w:rsid w:val="59385407"/>
    <w:rsid w:val="59421CC2"/>
    <w:rsid w:val="59434FF7"/>
    <w:rsid w:val="597077B8"/>
    <w:rsid w:val="598E5905"/>
    <w:rsid w:val="59981EC0"/>
    <w:rsid w:val="59B3086A"/>
    <w:rsid w:val="59B76AB9"/>
    <w:rsid w:val="59B9022D"/>
    <w:rsid w:val="59BF1EAD"/>
    <w:rsid w:val="59D04F52"/>
    <w:rsid w:val="59D41B4F"/>
    <w:rsid w:val="59D86238"/>
    <w:rsid w:val="59DD593E"/>
    <w:rsid w:val="59F03559"/>
    <w:rsid w:val="5A0A6EC1"/>
    <w:rsid w:val="5A206511"/>
    <w:rsid w:val="5A3E389F"/>
    <w:rsid w:val="5A4C2D3F"/>
    <w:rsid w:val="5A523442"/>
    <w:rsid w:val="5A652FBC"/>
    <w:rsid w:val="5A953D3E"/>
    <w:rsid w:val="5AA50801"/>
    <w:rsid w:val="5AB60620"/>
    <w:rsid w:val="5AD01479"/>
    <w:rsid w:val="5AE00F46"/>
    <w:rsid w:val="5AE223E0"/>
    <w:rsid w:val="5AEE21BC"/>
    <w:rsid w:val="5AF22632"/>
    <w:rsid w:val="5AF5017C"/>
    <w:rsid w:val="5B0D5F3F"/>
    <w:rsid w:val="5B0F6638"/>
    <w:rsid w:val="5B1E4332"/>
    <w:rsid w:val="5B2169C4"/>
    <w:rsid w:val="5B2E5B5E"/>
    <w:rsid w:val="5B3D3027"/>
    <w:rsid w:val="5B401D8D"/>
    <w:rsid w:val="5B774996"/>
    <w:rsid w:val="5B851705"/>
    <w:rsid w:val="5B893822"/>
    <w:rsid w:val="5BC733F9"/>
    <w:rsid w:val="5BD50FA4"/>
    <w:rsid w:val="5C0456C1"/>
    <w:rsid w:val="5C38144C"/>
    <w:rsid w:val="5C3D56A6"/>
    <w:rsid w:val="5C40307D"/>
    <w:rsid w:val="5C4B0FB9"/>
    <w:rsid w:val="5C4B4DA0"/>
    <w:rsid w:val="5C5604C2"/>
    <w:rsid w:val="5C704BB6"/>
    <w:rsid w:val="5C742BB5"/>
    <w:rsid w:val="5C7F0B65"/>
    <w:rsid w:val="5C9702C6"/>
    <w:rsid w:val="5CCC5B0E"/>
    <w:rsid w:val="5D023D70"/>
    <w:rsid w:val="5D232690"/>
    <w:rsid w:val="5D4248BB"/>
    <w:rsid w:val="5D8A6922"/>
    <w:rsid w:val="5D920887"/>
    <w:rsid w:val="5DB419EA"/>
    <w:rsid w:val="5DF63834"/>
    <w:rsid w:val="5E046559"/>
    <w:rsid w:val="5E0F29BF"/>
    <w:rsid w:val="5E233C96"/>
    <w:rsid w:val="5E3146AB"/>
    <w:rsid w:val="5E3546E1"/>
    <w:rsid w:val="5E3D163B"/>
    <w:rsid w:val="5E4A3631"/>
    <w:rsid w:val="5E4A535A"/>
    <w:rsid w:val="5E56652B"/>
    <w:rsid w:val="5E6C4E65"/>
    <w:rsid w:val="5E6D0DFB"/>
    <w:rsid w:val="5E707E19"/>
    <w:rsid w:val="5E7B6107"/>
    <w:rsid w:val="5E821F47"/>
    <w:rsid w:val="5E843F0B"/>
    <w:rsid w:val="5E9B6982"/>
    <w:rsid w:val="5EAE62F6"/>
    <w:rsid w:val="5EB95867"/>
    <w:rsid w:val="5EBB698E"/>
    <w:rsid w:val="5EDF1180"/>
    <w:rsid w:val="5EE21F9E"/>
    <w:rsid w:val="5EE51FD4"/>
    <w:rsid w:val="5EEE12C2"/>
    <w:rsid w:val="5EFE4FBA"/>
    <w:rsid w:val="5F210795"/>
    <w:rsid w:val="5F541BAF"/>
    <w:rsid w:val="5F5A6D5C"/>
    <w:rsid w:val="5F7B6A21"/>
    <w:rsid w:val="5F964F67"/>
    <w:rsid w:val="5F9F6889"/>
    <w:rsid w:val="5FAF6C82"/>
    <w:rsid w:val="5FBA56FC"/>
    <w:rsid w:val="5FCB3F37"/>
    <w:rsid w:val="5FD90163"/>
    <w:rsid w:val="601F56B0"/>
    <w:rsid w:val="602373EA"/>
    <w:rsid w:val="6075118D"/>
    <w:rsid w:val="60761C11"/>
    <w:rsid w:val="607E361A"/>
    <w:rsid w:val="60837E5B"/>
    <w:rsid w:val="60891503"/>
    <w:rsid w:val="609F2532"/>
    <w:rsid w:val="60A80AB0"/>
    <w:rsid w:val="60AF5877"/>
    <w:rsid w:val="60BD10B8"/>
    <w:rsid w:val="60CC3B25"/>
    <w:rsid w:val="60E336D5"/>
    <w:rsid w:val="60E50FCF"/>
    <w:rsid w:val="60E53CAE"/>
    <w:rsid w:val="60E629D3"/>
    <w:rsid w:val="60ED0268"/>
    <w:rsid w:val="60F42B3C"/>
    <w:rsid w:val="6121106C"/>
    <w:rsid w:val="61281F0B"/>
    <w:rsid w:val="6129644C"/>
    <w:rsid w:val="6148259B"/>
    <w:rsid w:val="61852D6E"/>
    <w:rsid w:val="618547A7"/>
    <w:rsid w:val="61AF029B"/>
    <w:rsid w:val="61B85C01"/>
    <w:rsid w:val="61B96E63"/>
    <w:rsid w:val="61C8047F"/>
    <w:rsid w:val="61DF149E"/>
    <w:rsid w:val="621657E3"/>
    <w:rsid w:val="621C117E"/>
    <w:rsid w:val="621D50C4"/>
    <w:rsid w:val="6233488B"/>
    <w:rsid w:val="62372B8F"/>
    <w:rsid w:val="62455B53"/>
    <w:rsid w:val="62473F9C"/>
    <w:rsid w:val="626156BA"/>
    <w:rsid w:val="626E419F"/>
    <w:rsid w:val="626F3555"/>
    <w:rsid w:val="628314D8"/>
    <w:rsid w:val="629145C4"/>
    <w:rsid w:val="62A734B2"/>
    <w:rsid w:val="62EB1C1A"/>
    <w:rsid w:val="62EB30FF"/>
    <w:rsid w:val="62F12820"/>
    <w:rsid w:val="62F70A24"/>
    <w:rsid w:val="62FB44E3"/>
    <w:rsid w:val="63092110"/>
    <w:rsid w:val="631913D3"/>
    <w:rsid w:val="632B7D4A"/>
    <w:rsid w:val="633854B8"/>
    <w:rsid w:val="6351006D"/>
    <w:rsid w:val="63703C4F"/>
    <w:rsid w:val="63772BEF"/>
    <w:rsid w:val="637740A4"/>
    <w:rsid w:val="63A6020D"/>
    <w:rsid w:val="63AD35D3"/>
    <w:rsid w:val="63BB3AEB"/>
    <w:rsid w:val="63E53A86"/>
    <w:rsid w:val="63EA5131"/>
    <w:rsid w:val="63F805E2"/>
    <w:rsid w:val="6406533F"/>
    <w:rsid w:val="640C613C"/>
    <w:rsid w:val="64133046"/>
    <w:rsid w:val="64312AF9"/>
    <w:rsid w:val="64377F75"/>
    <w:rsid w:val="6452522C"/>
    <w:rsid w:val="64632B60"/>
    <w:rsid w:val="647819CC"/>
    <w:rsid w:val="64797A07"/>
    <w:rsid w:val="648862A8"/>
    <w:rsid w:val="64966A7F"/>
    <w:rsid w:val="64A25B41"/>
    <w:rsid w:val="64A267FF"/>
    <w:rsid w:val="64A3235F"/>
    <w:rsid w:val="64AC7E65"/>
    <w:rsid w:val="64B0378B"/>
    <w:rsid w:val="64BE2E65"/>
    <w:rsid w:val="64D77413"/>
    <w:rsid w:val="650C61FC"/>
    <w:rsid w:val="65152CF8"/>
    <w:rsid w:val="651A4E98"/>
    <w:rsid w:val="653572B3"/>
    <w:rsid w:val="65480629"/>
    <w:rsid w:val="6563433E"/>
    <w:rsid w:val="65697473"/>
    <w:rsid w:val="656A6466"/>
    <w:rsid w:val="65794A7A"/>
    <w:rsid w:val="657F1E50"/>
    <w:rsid w:val="65824957"/>
    <w:rsid w:val="65852013"/>
    <w:rsid w:val="6587118E"/>
    <w:rsid w:val="6587564C"/>
    <w:rsid w:val="65DD15F1"/>
    <w:rsid w:val="65EA2D65"/>
    <w:rsid w:val="65EF38A9"/>
    <w:rsid w:val="65FC2497"/>
    <w:rsid w:val="65FE0C8D"/>
    <w:rsid w:val="66057F40"/>
    <w:rsid w:val="66164500"/>
    <w:rsid w:val="66181E9E"/>
    <w:rsid w:val="661F292E"/>
    <w:rsid w:val="6625201C"/>
    <w:rsid w:val="66257A00"/>
    <w:rsid w:val="663E0F4C"/>
    <w:rsid w:val="664E4E26"/>
    <w:rsid w:val="66637FD5"/>
    <w:rsid w:val="66781ADC"/>
    <w:rsid w:val="66852ECF"/>
    <w:rsid w:val="66907CEE"/>
    <w:rsid w:val="669A472F"/>
    <w:rsid w:val="66BD19FE"/>
    <w:rsid w:val="66D15D31"/>
    <w:rsid w:val="66DB06A9"/>
    <w:rsid w:val="66E00526"/>
    <w:rsid w:val="67134181"/>
    <w:rsid w:val="67166859"/>
    <w:rsid w:val="67170BC0"/>
    <w:rsid w:val="67187CC0"/>
    <w:rsid w:val="67314BA4"/>
    <w:rsid w:val="67367010"/>
    <w:rsid w:val="673A6CC3"/>
    <w:rsid w:val="674C5E92"/>
    <w:rsid w:val="675076C7"/>
    <w:rsid w:val="67554A8E"/>
    <w:rsid w:val="67653E7B"/>
    <w:rsid w:val="678172AA"/>
    <w:rsid w:val="678714A0"/>
    <w:rsid w:val="678A4691"/>
    <w:rsid w:val="67A3239B"/>
    <w:rsid w:val="67B122CC"/>
    <w:rsid w:val="67B563A1"/>
    <w:rsid w:val="67CA37CA"/>
    <w:rsid w:val="67D150FA"/>
    <w:rsid w:val="67D808CA"/>
    <w:rsid w:val="67DC197E"/>
    <w:rsid w:val="67E100E2"/>
    <w:rsid w:val="68093CD5"/>
    <w:rsid w:val="681A5FA4"/>
    <w:rsid w:val="684B6C0F"/>
    <w:rsid w:val="6868312B"/>
    <w:rsid w:val="6880388E"/>
    <w:rsid w:val="68835CEC"/>
    <w:rsid w:val="68B60077"/>
    <w:rsid w:val="68D76CD2"/>
    <w:rsid w:val="68E350C9"/>
    <w:rsid w:val="68F6058E"/>
    <w:rsid w:val="68F83FF4"/>
    <w:rsid w:val="68FD6CC2"/>
    <w:rsid w:val="690D1D88"/>
    <w:rsid w:val="69147F04"/>
    <w:rsid w:val="6923050F"/>
    <w:rsid w:val="69304731"/>
    <w:rsid w:val="69456746"/>
    <w:rsid w:val="69505D65"/>
    <w:rsid w:val="695A3695"/>
    <w:rsid w:val="696E3B70"/>
    <w:rsid w:val="69761291"/>
    <w:rsid w:val="699C39B7"/>
    <w:rsid w:val="69A30D56"/>
    <w:rsid w:val="69C31F34"/>
    <w:rsid w:val="69CC6007"/>
    <w:rsid w:val="69D70311"/>
    <w:rsid w:val="69E5423B"/>
    <w:rsid w:val="69EA302A"/>
    <w:rsid w:val="69F551CC"/>
    <w:rsid w:val="6A0D6834"/>
    <w:rsid w:val="6A0E7B1A"/>
    <w:rsid w:val="6A204B83"/>
    <w:rsid w:val="6A2E511B"/>
    <w:rsid w:val="6A351DDA"/>
    <w:rsid w:val="6A3D3B05"/>
    <w:rsid w:val="6A5452F7"/>
    <w:rsid w:val="6A696874"/>
    <w:rsid w:val="6A6C0322"/>
    <w:rsid w:val="6A6C7FAF"/>
    <w:rsid w:val="6A9264B2"/>
    <w:rsid w:val="6A9B4007"/>
    <w:rsid w:val="6AAA152B"/>
    <w:rsid w:val="6AAF5A85"/>
    <w:rsid w:val="6AB844F9"/>
    <w:rsid w:val="6ABB3EDE"/>
    <w:rsid w:val="6AC349AB"/>
    <w:rsid w:val="6ACA3950"/>
    <w:rsid w:val="6AD11CA6"/>
    <w:rsid w:val="6AFE4362"/>
    <w:rsid w:val="6B0E6292"/>
    <w:rsid w:val="6B224534"/>
    <w:rsid w:val="6B417AC1"/>
    <w:rsid w:val="6B4B0699"/>
    <w:rsid w:val="6B4C06D7"/>
    <w:rsid w:val="6B4E4EFF"/>
    <w:rsid w:val="6B581916"/>
    <w:rsid w:val="6B720DF9"/>
    <w:rsid w:val="6B774D46"/>
    <w:rsid w:val="6BA42FFF"/>
    <w:rsid w:val="6BA87639"/>
    <w:rsid w:val="6BA96517"/>
    <w:rsid w:val="6BAC1F16"/>
    <w:rsid w:val="6BB14AC3"/>
    <w:rsid w:val="6BBD681C"/>
    <w:rsid w:val="6BC1664A"/>
    <w:rsid w:val="6BEE17E6"/>
    <w:rsid w:val="6BF96E85"/>
    <w:rsid w:val="6C0044E1"/>
    <w:rsid w:val="6C092C53"/>
    <w:rsid w:val="6C153DEC"/>
    <w:rsid w:val="6C1D5BD3"/>
    <w:rsid w:val="6C1F7D6C"/>
    <w:rsid w:val="6C2041DA"/>
    <w:rsid w:val="6C3C5F8F"/>
    <w:rsid w:val="6C5926F0"/>
    <w:rsid w:val="6C6A7DCE"/>
    <w:rsid w:val="6C7167A2"/>
    <w:rsid w:val="6C7C3DBB"/>
    <w:rsid w:val="6C9200E2"/>
    <w:rsid w:val="6CA37839"/>
    <w:rsid w:val="6CA412D3"/>
    <w:rsid w:val="6CA50720"/>
    <w:rsid w:val="6CAA29CA"/>
    <w:rsid w:val="6CBB7F17"/>
    <w:rsid w:val="6D0152A4"/>
    <w:rsid w:val="6D0C62D7"/>
    <w:rsid w:val="6D0E6AEA"/>
    <w:rsid w:val="6D2A225B"/>
    <w:rsid w:val="6D53095A"/>
    <w:rsid w:val="6D550FEB"/>
    <w:rsid w:val="6D596B73"/>
    <w:rsid w:val="6D5B1B9F"/>
    <w:rsid w:val="6D6A30F9"/>
    <w:rsid w:val="6D7226D4"/>
    <w:rsid w:val="6D8A27C7"/>
    <w:rsid w:val="6D9B68FC"/>
    <w:rsid w:val="6D9C7B4C"/>
    <w:rsid w:val="6DA31CDD"/>
    <w:rsid w:val="6DAA5881"/>
    <w:rsid w:val="6DAC2180"/>
    <w:rsid w:val="6DB62F45"/>
    <w:rsid w:val="6DCB6153"/>
    <w:rsid w:val="6DCC691E"/>
    <w:rsid w:val="6DDE57B1"/>
    <w:rsid w:val="6DE611EC"/>
    <w:rsid w:val="6DEF25BA"/>
    <w:rsid w:val="6E0C12AB"/>
    <w:rsid w:val="6E1469F8"/>
    <w:rsid w:val="6E267EFF"/>
    <w:rsid w:val="6E2C0CB8"/>
    <w:rsid w:val="6E2F1180"/>
    <w:rsid w:val="6E3456F7"/>
    <w:rsid w:val="6E3D4CAA"/>
    <w:rsid w:val="6E560DEC"/>
    <w:rsid w:val="6E5F1977"/>
    <w:rsid w:val="6E647B7E"/>
    <w:rsid w:val="6E6E0491"/>
    <w:rsid w:val="6E7627CC"/>
    <w:rsid w:val="6E8A6422"/>
    <w:rsid w:val="6E942F58"/>
    <w:rsid w:val="6ED7042E"/>
    <w:rsid w:val="6EDC2D88"/>
    <w:rsid w:val="6EE9036F"/>
    <w:rsid w:val="6F0C6EBB"/>
    <w:rsid w:val="6F1605E6"/>
    <w:rsid w:val="6F45734F"/>
    <w:rsid w:val="6F534244"/>
    <w:rsid w:val="6F5A6BC3"/>
    <w:rsid w:val="6F626372"/>
    <w:rsid w:val="6F6E6C00"/>
    <w:rsid w:val="6F79399B"/>
    <w:rsid w:val="6F8B0BFC"/>
    <w:rsid w:val="6FAF6FB8"/>
    <w:rsid w:val="6FBA5BA5"/>
    <w:rsid w:val="6FCB595B"/>
    <w:rsid w:val="6FDC51A6"/>
    <w:rsid w:val="6FEA74B8"/>
    <w:rsid w:val="700222FD"/>
    <w:rsid w:val="702A2B32"/>
    <w:rsid w:val="702B4884"/>
    <w:rsid w:val="702C3DBC"/>
    <w:rsid w:val="703F2EE4"/>
    <w:rsid w:val="70526BE1"/>
    <w:rsid w:val="705D3E36"/>
    <w:rsid w:val="706D7769"/>
    <w:rsid w:val="707611E7"/>
    <w:rsid w:val="7079403C"/>
    <w:rsid w:val="708D6857"/>
    <w:rsid w:val="7095709D"/>
    <w:rsid w:val="70AD7B94"/>
    <w:rsid w:val="70C02ACC"/>
    <w:rsid w:val="70CF1BD5"/>
    <w:rsid w:val="70EF0C74"/>
    <w:rsid w:val="71082FD7"/>
    <w:rsid w:val="71132B06"/>
    <w:rsid w:val="712B27B0"/>
    <w:rsid w:val="71372C83"/>
    <w:rsid w:val="714410AC"/>
    <w:rsid w:val="714707DA"/>
    <w:rsid w:val="714831CE"/>
    <w:rsid w:val="714F7850"/>
    <w:rsid w:val="715F40A7"/>
    <w:rsid w:val="71626DD3"/>
    <w:rsid w:val="716E4857"/>
    <w:rsid w:val="71706AEB"/>
    <w:rsid w:val="71782114"/>
    <w:rsid w:val="717A74F7"/>
    <w:rsid w:val="717F50DA"/>
    <w:rsid w:val="718662BB"/>
    <w:rsid w:val="718B3F6A"/>
    <w:rsid w:val="71AE4452"/>
    <w:rsid w:val="71C0079D"/>
    <w:rsid w:val="71D30C83"/>
    <w:rsid w:val="71DB4E8F"/>
    <w:rsid w:val="71DD16D8"/>
    <w:rsid w:val="71E40716"/>
    <w:rsid w:val="71F42514"/>
    <w:rsid w:val="72037FC4"/>
    <w:rsid w:val="72056294"/>
    <w:rsid w:val="721A3265"/>
    <w:rsid w:val="722435DE"/>
    <w:rsid w:val="723F7DCA"/>
    <w:rsid w:val="72627ABD"/>
    <w:rsid w:val="72651DED"/>
    <w:rsid w:val="72792D68"/>
    <w:rsid w:val="728008B9"/>
    <w:rsid w:val="72846E7D"/>
    <w:rsid w:val="72910196"/>
    <w:rsid w:val="7298108E"/>
    <w:rsid w:val="729B6830"/>
    <w:rsid w:val="72BF595E"/>
    <w:rsid w:val="72C61FDA"/>
    <w:rsid w:val="72C95033"/>
    <w:rsid w:val="72CF5913"/>
    <w:rsid w:val="72DB4503"/>
    <w:rsid w:val="72DC7466"/>
    <w:rsid w:val="731D0A2F"/>
    <w:rsid w:val="732574F6"/>
    <w:rsid w:val="73630884"/>
    <w:rsid w:val="73632D2C"/>
    <w:rsid w:val="736476FE"/>
    <w:rsid w:val="73740851"/>
    <w:rsid w:val="738743F9"/>
    <w:rsid w:val="73A51B97"/>
    <w:rsid w:val="73AE0F1B"/>
    <w:rsid w:val="73C2491E"/>
    <w:rsid w:val="73C8614C"/>
    <w:rsid w:val="73F42354"/>
    <w:rsid w:val="740A7DE9"/>
    <w:rsid w:val="74181BEC"/>
    <w:rsid w:val="74374B39"/>
    <w:rsid w:val="74427950"/>
    <w:rsid w:val="744F420B"/>
    <w:rsid w:val="745E193D"/>
    <w:rsid w:val="7470345E"/>
    <w:rsid w:val="74981110"/>
    <w:rsid w:val="749C52C0"/>
    <w:rsid w:val="74C40D5B"/>
    <w:rsid w:val="74CA7DB4"/>
    <w:rsid w:val="74DB6EBD"/>
    <w:rsid w:val="74E44085"/>
    <w:rsid w:val="74FF7868"/>
    <w:rsid w:val="751563E5"/>
    <w:rsid w:val="75233D0F"/>
    <w:rsid w:val="752F569A"/>
    <w:rsid w:val="753C7F0A"/>
    <w:rsid w:val="75440054"/>
    <w:rsid w:val="75452401"/>
    <w:rsid w:val="755148EE"/>
    <w:rsid w:val="757F5A2A"/>
    <w:rsid w:val="75883E27"/>
    <w:rsid w:val="759D6A64"/>
    <w:rsid w:val="75A35923"/>
    <w:rsid w:val="75A530DD"/>
    <w:rsid w:val="75C73CD0"/>
    <w:rsid w:val="75CB2DAA"/>
    <w:rsid w:val="76094349"/>
    <w:rsid w:val="76254A6C"/>
    <w:rsid w:val="762750EA"/>
    <w:rsid w:val="762A114A"/>
    <w:rsid w:val="76327598"/>
    <w:rsid w:val="763A2375"/>
    <w:rsid w:val="764F1B81"/>
    <w:rsid w:val="765A7B9D"/>
    <w:rsid w:val="766672E5"/>
    <w:rsid w:val="76692A5F"/>
    <w:rsid w:val="76770550"/>
    <w:rsid w:val="767921D6"/>
    <w:rsid w:val="767F7F33"/>
    <w:rsid w:val="76891D31"/>
    <w:rsid w:val="76997C8C"/>
    <w:rsid w:val="769B5B80"/>
    <w:rsid w:val="76C21499"/>
    <w:rsid w:val="76D569DC"/>
    <w:rsid w:val="76F077E9"/>
    <w:rsid w:val="7701533E"/>
    <w:rsid w:val="770D08B2"/>
    <w:rsid w:val="771076D1"/>
    <w:rsid w:val="77161DE7"/>
    <w:rsid w:val="771C6295"/>
    <w:rsid w:val="772C0B5E"/>
    <w:rsid w:val="772E017A"/>
    <w:rsid w:val="7738216A"/>
    <w:rsid w:val="773A3E17"/>
    <w:rsid w:val="773C4A3F"/>
    <w:rsid w:val="774F42E0"/>
    <w:rsid w:val="777C05B4"/>
    <w:rsid w:val="777F7D38"/>
    <w:rsid w:val="7789193B"/>
    <w:rsid w:val="77910377"/>
    <w:rsid w:val="77964E9C"/>
    <w:rsid w:val="779F407A"/>
    <w:rsid w:val="77AC377D"/>
    <w:rsid w:val="77B413F9"/>
    <w:rsid w:val="77C760FB"/>
    <w:rsid w:val="77C902A3"/>
    <w:rsid w:val="77D9044A"/>
    <w:rsid w:val="77DF5788"/>
    <w:rsid w:val="77E36CD8"/>
    <w:rsid w:val="780868FE"/>
    <w:rsid w:val="783B7B58"/>
    <w:rsid w:val="784150EE"/>
    <w:rsid w:val="7853272D"/>
    <w:rsid w:val="78754116"/>
    <w:rsid w:val="788A077F"/>
    <w:rsid w:val="789064B1"/>
    <w:rsid w:val="78AD7BF3"/>
    <w:rsid w:val="78B2126B"/>
    <w:rsid w:val="78C0592C"/>
    <w:rsid w:val="78D16950"/>
    <w:rsid w:val="78D34E43"/>
    <w:rsid w:val="78D36825"/>
    <w:rsid w:val="78D759AE"/>
    <w:rsid w:val="78E74DC2"/>
    <w:rsid w:val="78ED308C"/>
    <w:rsid w:val="78F12B0B"/>
    <w:rsid w:val="7902262E"/>
    <w:rsid w:val="79366E4B"/>
    <w:rsid w:val="7937053A"/>
    <w:rsid w:val="793B3960"/>
    <w:rsid w:val="793D6983"/>
    <w:rsid w:val="795A7E31"/>
    <w:rsid w:val="796C1483"/>
    <w:rsid w:val="797C2617"/>
    <w:rsid w:val="79834DEF"/>
    <w:rsid w:val="798A27BB"/>
    <w:rsid w:val="798F63CA"/>
    <w:rsid w:val="79AA7AD7"/>
    <w:rsid w:val="79C10DD2"/>
    <w:rsid w:val="79CA31EE"/>
    <w:rsid w:val="79D116AF"/>
    <w:rsid w:val="79D97389"/>
    <w:rsid w:val="79E72193"/>
    <w:rsid w:val="79E92BC6"/>
    <w:rsid w:val="79F61D17"/>
    <w:rsid w:val="79F7465D"/>
    <w:rsid w:val="7A2D792F"/>
    <w:rsid w:val="7A367DFE"/>
    <w:rsid w:val="7A377BCB"/>
    <w:rsid w:val="7A566D84"/>
    <w:rsid w:val="7A606797"/>
    <w:rsid w:val="7A9668A6"/>
    <w:rsid w:val="7A9D1708"/>
    <w:rsid w:val="7AAB257B"/>
    <w:rsid w:val="7AC55E4D"/>
    <w:rsid w:val="7AEE1A23"/>
    <w:rsid w:val="7B302529"/>
    <w:rsid w:val="7B572712"/>
    <w:rsid w:val="7BAF48F9"/>
    <w:rsid w:val="7BB0747C"/>
    <w:rsid w:val="7BDA5E3D"/>
    <w:rsid w:val="7BE77659"/>
    <w:rsid w:val="7BF115E5"/>
    <w:rsid w:val="7C0311BD"/>
    <w:rsid w:val="7C3376E0"/>
    <w:rsid w:val="7C393B06"/>
    <w:rsid w:val="7C497553"/>
    <w:rsid w:val="7C5100F6"/>
    <w:rsid w:val="7C687AE6"/>
    <w:rsid w:val="7C7D2B27"/>
    <w:rsid w:val="7C832A14"/>
    <w:rsid w:val="7C966BE4"/>
    <w:rsid w:val="7C991A88"/>
    <w:rsid w:val="7C9E3209"/>
    <w:rsid w:val="7CB17CEB"/>
    <w:rsid w:val="7CB563E3"/>
    <w:rsid w:val="7CB60377"/>
    <w:rsid w:val="7CB72D6E"/>
    <w:rsid w:val="7CC23920"/>
    <w:rsid w:val="7CCE6561"/>
    <w:rsid w:val="7CE20D6D"/>
    <w:rsid w:val="7D0924CC"/>
    <w:rsid w:val="7D137FFB"/>
    <w:rsid w:val="7D1D66E1"/>
    <w:rsid w:val="7D346B68"/>
    <w:rsid w:val="7D584A95"/>
    <w:rsid w:val="7D823D84"/>
    <w:rsid w:val="7D9277DE"/>
    <w:rsid w:val="7DB4179D"/>
    <w:rsid w:val="7DB60F5F"/>
    <w:rsid w:val="7DB86708"/>
    <w:rsid w:val="7DE515A3"/>
    <w:rsid w:val="7DF64A6F"/>
    <w:rsid w:val="7E0210A3"/>
    <w:rsid w:val="7E064876"/>
    <w:rsid w:val="7E07636B"/>
    <w:rsid w:val="7E2817F5"/>
    <w:rsid w:val="7E3B37DD"/>
    <w:rsid w:val="7E454955"/>
    <w:rsid w:val="7E4A612F"/>
    <w:rsid w:val="7E5E4BA7"/>
    <w:rsid w:val="7E623FD6"/>
    <w:rsid w:val="7E6568DE"/>
    <w:rsid w:val="7E71695E"/>
    <w:rsid w:val="7E926441"/>
    <w:rsid w:val="7E9A7E57"/>
    <w:rsid w:val="7EA41D17"/>
    <w:rsid w:val="7EAC1C7A"/>
    <w:rsid w:val="7EB55047"/>
    <w:rsid w:val="7EE46143"/>
    <w:rsid w:val="7EF91408"/>
    <w:rsid w:val="7F4117F1"/>
    <w:rsid w:val="7F425225"/>
    <w:rsid w:val="7F5349F3"/>
    <w:rsid w:val="7F800037"/>
    <w:rsid w:val="7F977AF0"/>
    <w:rsid w:val="7FA95DC6"/>
    <w:rsid w:val="7FAE1AA4"/>
    <w:rsid w:val="7FBE3D7D"/>
    <w:rsid w:val="7FF37124"/>
    <w:rsid w:val="7FF4629D"/>
    <w:rsid w:val="7FF707E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fillcolor="white">
      <v:fill color="white"/>
    </o:shapedefaults>
    <o:shapelayout v:ext="edit">
      <o:idmap v:ext="edit" data="1"/>
    </o:shapelayout>
  </w:shapeDefaults>
  <w:decimalSymbol w:val=","/>
  <w:listSeparator w:val=";"/>
  <w14:docId w14:val="26CA870F"/>
  <w15:chartTrackingRefBased/>
  <w15:docId w15:val="{48382F3B-69CF-43B0-B0F7-E347799F9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footer" w:semiHidden="1"/>
    <w:lsdException w:name="index heading" w:semiHidden="1" w:unhideWhenUsed="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uiPriority="99"/>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unhideWhenUsed="1"/>
    <w:lsdException w:name="HTML Keyboard" w:unhideWhenUsed="1"/>
    <w:lsdException w:name="HTML Preformatted" w:uiPriority="99" w:unhideWhenUsed="1"/>
    <w:lsdException w:name="HTML Sample"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Definition">
    <w:name w:val="HTML Definition"/>
    <w:unhideWhenUsed/>
    <w:rPr>
      <w:i/>
    </w:rPr>
  </w:style>
  <w:style w:type="character" w:styleId="HTMLSample">
    <w:name w:val="HTML Sample"/>
    <w:unhideWhenUsed/>
    <w:rPr>
      <w:rFonts w:ascii="Consolas" w:eastAsia="Consolas" w:hAnsi="Consolas" w:cs="Consolas" w:hint="default"/>
      <w:sz w:val="21"/>
      <w:szCs w:val="21"/>
    </w:rPr>
  </w:style>
  <w:style w:type="character" w:styleId="HTMLCode">
    <w:name w:val="HTML Code"/>
    <w:unhideWhenUsed/>
    <w:rPr>
      <w:rFonts w:ascii="Consolas" w:eastAsia="Consolas" w:hAnsi="Consolas" w:cs="Consolas" w:hint="default"/>
      <w:color w:val="C7254E"/>
      <w:sz w:val="21"/>
      <w:szCs w:val="21"/>
      <w:shd w:val="clear" w:color="auto" w:fill="F9F2F4"/>
    </w:rPr>
  </w:style>
  <w:style w:type="character" w:styleId="HTMLKeyboard">
    <w:name w:val="HTML Keyboard"/>
    <w:unhideWhenUsed/>
    <w:rPr>
      <w:rFonts w:ascii="Consolas" w:eastAsia="Consolas" w:hAnsi="Consolas" w:cs="Consolas"/>
      <w:color w:val="FFFFFF"/>
      <w:sz w:val="21"/>
      <w:szCs w:val="21"/>
      <w:shd w:val="clear" w:color="auto" w:fill="333333"/>
    </w:rPr>
  </w:style>
  <w:style w:type="character" w:styleId="FootnoteReference">
    <w:name w:val="footnote reference"/>
    <w:semiHidden/>
    <w:rPr>
      <w:b/>
      <w:bCs/>
      <w:position w:val="6"/>
      <w:sz w:val="16"/>
      <w:szCs w:val="16"/>
    </w:rPr>
  </w:style>
  <w:style w:type="character" w:styleId="CommentReference">
    <w:name w:val="annotation reference"/>
    <w:uiPriority w:val="99"/>
    <w:rPr>
      <w:sz w:val="16"/>
      <w:szCs w:val="16"/>
    </w:rPr>
  </w:style>
  <w:style w:type="character" w:styleId="Strong">
    <w:name w:val="Strong"/>
    <w:uiPriority w:val="22"/>
    <w:qFormat/>
    <w:rPr>
      <w:b/>
      <w:bCs/>
    </w:rP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PageNumber">
    <w:name w:val="page number"/>
    <w:basedOn w:val="DefaultParagraphFont"/>
    <w:semiHidden/>
  </w:style>
  <w:style w:type="character" w:customStyle="1" w:styleId="active1">
    <w:name w:val="active1"/>
    <w:rPr>
      <w:color w:val="FFFFFF"/>
      <w:shd w:val="clear" w:color="auto" w:fill="006DCC"/>
    </w:rPr>
  </w:style>
  <w:style w:type="character" w:customStyle="1" w:styleId="hover16">
    <w:name w:val="hover16"/>
    <w:rPr>
      <w:shd w:val="clear" w:color="auto" w:fill="EEEEEE"/>
    </w:rPr>
  </w:style>
  <w:style w:type="character" w:customStyle="1" w:styleId="badge57">
    <w:name w:val="badge57"/>
    <w:rPr>
      <w:b/>
      <w:color w:val="FFFFFF"/>
      <w:sz w:val="24"/>
      <w:szCs w:val="24"/>
      <w:shd w:val="clear" w:color="auto" w:fill="001F3F"/>
    </w:rPr>
  </w:style>
  <w:style w:type="character" w:customStyle="1" w:styleId="HTMLPreformattedChar">
    <w:name w:val="HTML Preformatted Char"/>
    <w:link w:val="HTMLPreformatted"/>
    <w:uiPriority w:val="99"/>
    <w:semiHidden/>
    <w:rPr>
      <w:rFonts w:ascii="Courier New" w:hAnsi="Courier New" w:cs="Courier New"/>
      <w:lang w:val="sv-SE" w:eastAsia="sv-SE"/>
    </w:rPr>
  </w:style>
  <w:style w:type="character" w:customStyle="1" w:styleId="hover">
    <w:name w:val="hover"/>
    <w:rPr>
      <w:shd w:val="clear" w:color="auto" w:fill="EEEEEE"/>
    </w:rPr>
  </w:style>
  <w:style w:type="character" w:customStyle="1" w:styleId="hover15">
    <w:name w:val="hover15"/>
    <w:rPr>
      <w:shd w:val="clear" w:color="auto" w:fill="EEEEEE"/>
    </w:rPr>
  </w:style>
  <w:style w:type="character" w:customStyle="1" w:styleId="ReferenceChar">
    <w:name w:val="Reference Char"/>
    <w:link w:val="Reference"/>
    <w:rPr>
      <w:rFonts w:ascii="Arial" w:hAnsi="Arial"/>
      <w:lang w:val="en-GB" w:eastAsia="zh-CN"/>
    </w:rPr>
  </w:style>
  <w:style w:type="character" w:customStyle="1" w:styleId="PLChar">
    <w:name w:val="PL Char"/>
    <w:link w:val="PL"/>
    <w:locked/>
    <w:rPr>
      <w:rFonts w:ascii="Courier New" w:hAnsi="Courier New" w:cs="Courier New"/>
      <w:sz w:val="16"/>
      <w:lang w:val="en-GB" w:eastAsia="zh-CN" w:bidi="ar-SA"/>
    </w:rPr>
  </w:style>
  <w:style w:type="character" w:customStyle="1" w:styleId="active3">
    <w:name w:val="active3"/>
    <w:rPr>
      <w:color w:val="FFFFFF"/>
      <w:shd w:val="clear" w:color="auto" w:fill="006DCC"/>
    </w:rPr>
  </w:style>
  <w:style w:type="character" w:customStyle="1" w:styleId="Heading4Char">
    <w:name w:val="Heading 4 Char"/>
    <w:link w:val="Heading4"/>
    <w:rPr>
      <w:rFonts w:ascii="Arial" w:hAnsi="Arial" w:cs="Arial"/>
      <w:sz w:val="24"/>
      <w:szCs w:val="24"/>
      <w:lang w:val="en-GB" w:eastAsia="zh-CN"/>
    </w:rPr>
  </w:style>
  <w:style w:type="character" w:customStyle="1" w:styleId="badge">
    <w:name w:val="badge"/>
    <w:rPr>
      <w:b/>
      <w:color w:val="FFFFFF"/>
      <w:sz w:val="24"/>
      <w:szCs w:val="24"/>
      <w:shd w:val="clear" w:color="auto" w:fill="001F3F"/>
    </w:rPr>
  </w:style>
  <w:style w:type="character" w:customStyle="1" w:styleId="BodyTextIndent3Char">
    <w:name w:val="Body Text Indent 3 Char"/>
    <w:link w:val="BodyTextIndent3"/>
    <w:rPr>
      <w:rFonts w:ascii="Arial" w:hAnsi="Arial"/>
      <w:sz w:val="16"/>
      <w:szCs w:val="16"/>
      <w:lang w:val="en-GB"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
    <w:uiPriority w:val="34"/>
    <w:qFormat/>
    <w:locked/>
    <w:rPr>
      <w:rFonts w:eastAsia="SimSun"/>
      <w:lang w:eastAsia="ja-JP"/>
    </w:rPr>
  </w:style>
  <w:style w:type="character" w:customStyle="1" w:styleId="B2Char">
    <w:name w:val="B2 Char"/>
    <w:link w:val="B2"/>
    <w:qFormat/>
    <w:rPr>
      <w:rFonts w:ascii="Arial" w:hAnsi="Arial"/>
      <w:lang w:val="en-GB" w:eastAsia="en-US"/>
    </w:rPr>
  </w:style>
  <w:style w:type="character" w:customStyle="1" w:styleId="old">
    <w:name w:val="old"/>
    <w:rPr>
      <w:color w:val="999999"/>
    </w:rPr>
  </w:style>
  <w:style w:type="character" w:customStyle="1" w:styleId="CommentTextChar">
    <w:name w:val="Comment Text Char"/>
    <w:link w:val="CommentText"/>
    <w:uiPriority w:val="99"/>
    <w:qFormat/>
    <w:rPr>
      <w:rFonts w:ascii="Arial" w:hAnsi="Arial"/>
      <w:lang w:val="en-GB" w:eastAsia="zh-CN"/>
    </w:rPr>
  </w:style>
  <w:style w:type="character" w:customStyle="1" w:styleId="hover2">
    <w:name w:val="hover2"/>
    <w:rPr>
      <w:shd w:val="clear" w:color="auto" w:fill="EEEEEE"/>
    </w:rPr>
  </w:style>
  <w:style w:type="character" w:customStyle="1" w:styleId="badge58">
    <w:name w:val="badge58"/>
    <w:rPr>
      <w:b/>
      <w:color w:val="FFFFFF"/>
      <w:sz w:val="24"/>
      <w:szCs w:val="24"/>
      <w:shd w:val="clear" w:color="auto" w:fill="001F3F"/>
    </w:rPr>
  </w:style>
  <w:style w:type="character" w:customStyle="1" w:styleId="notesmailitem">
    <w:name w:val="notesmailitem"/>
    <w:basedOn w:val="DefaultParagraphFont"/>
  </w:style>
  <w:style w:type="character" w:customStyle="1" w:styleId="shorttext">
    <w:name w:val="short_text"/>
    <w:basedOn w:val="DefaultParagraphFont"/>
    <w:qFormat/>
  </w:style>
  <w:style w:type="character" w:customStyle="1" w:styleId="Heading1Char">
    <w:name w:val="Heading 1 Char"/>
    <w:link w:val="Heading1"/>
    <w:rPr>
      <w:rFonts w:ascii="Arial" w:hAnsi="Arial"/>
      <w:sz w:val="36"/>
      <w:szCs w:val="36"/>
      <w:lang w:val="en-GB" w:eastAsia="zh-CN"/>
    </w:rPr>
  </w:style>
  <w:style w:type="character" w:customStyle="1" w:styleId="notesmailitem2">
    <w:name w:val="notesmailitem2"/>
    <w:basedOn w:val="DefaultParagraphFont"/>
  </w:style>
  <w:style w:type="character" w:customStyle="1" w:styleId="Heading3Char">
    <w:name w:val="Heading 3 Char"/>
    <w:link w:val="Heading3"/>
    <w:rPr>
      <w:rFonts w:ascii="Arial" w:hAnsi="Arial" w:cs="Arial"/>
      <w:sz w:val="28"/>
      <w:szCs w:val="28"/>
      <w:lang w:val="en-GB" w:eastAsia="zh-CN"/>
    </w:rPr>
  </w:style>
  <w:style w:type="character" w:customStyle="1" w:styleId="apple-converted-space">
    <w:name w:val="apple-converted-space"/>
    <w:basedOn w:val="DefaultParagraphFont"/>
  </w:style>
  <w:style w:type="character" w:customStyle="1" w:styleId="BodyTextChar">
    <w:name w:val="Body Text Char"/>
    <w:link w:val="BodyText"/>
    <w:rPr>
      <w:rFonts w:ascii="Arial" w:hAnsi="Arial"/>
      <w:lang w:val="en-GB"/>
    </w:rPr>
  </w:style>
  <w:style w:type="character" w:customStyle="1" w:styleId="new">
    <w:name w:val="new"/>
    <w:rPr>
      <w:color w:val="999999"/>
    </w:rPr>
  </w:style>
  <w:style w:type="character" w:customStyle="1" w:styleId="BodyTextFirstIndentChar">
    <w:name w:val="Body Text First Indent Char"/>
    <w:link w:val="BodyTextFirstIndent"/>
    <w:rPr>
      <w:rFonts w:ascii="Arial" w:hAnsi="Arial"/>
      <w:lang w:val="en-GB" w:eastAsia="zh-CN"/>
    </w:rPr>
  </w:style>
  <w:style w:type="character" w:customStyle="1" w:styleId="badge56">
    <w:name w:val="badge56"/>
    <w:rPr>
      <w:b/>
      <w:color w:val="FFFFFF"/>
      <w:sz w:val="24"/>
      <w:szCs w:val="24"/>
      <w:shd w:val="clear" w:color="auto" w:fill="001F3F"/>
    </w:rPr>
  </w:style>
  <w:style w:type="character" w:customStyle="1" w:styleId="ListParagraphChar">
    <w:name w:val="List Paragraph Char"/>
    <w:aliases w:val="- Bullets Char1,?? ?? Char1,????? Char1,???? Char1,Lista1 Char1,列出段落 Char,목록 단락 Char,列出段落1 Char,中等深浅网格 1 - 着色 21 Char1"/>
    <w:link w:val="ListParagraph"/>
    <w:uiPriority w:val="34"/>
    <w:qFormat/>
    <w:locked/>
    <w:rPr>
      <w:rFonts w:ascii="Calibri" w:eastAsia="Calibri" w:hAnsi="Calibri"/>
      <w:sz w:val="22"/>
      <w:szCs w:val="22"/>
    </w:rPr>
  </w:style>
  <w:style w:type="character" w:customStyle="1" w:styleId="font11">
    <w:name w:val="font11"/>
    <w:rPr>
      <w:rFonts w:ascii="SimSun" w:eastAsia="SimSun" w:hAnsi="SimSun" w:cs="SimSun" w:hint="eastAsia"/>
      <w:color w:val="000000"/>
      <w:sz w:val="20"/>
      <w:szCs w:val="20"/>
      <w:u w:val="none"/>
      <w:vertAlign w:val="superscript"/>
    </w:rPr>
  </w:style>
  <w:style w:type="character" w:customStyle="1" w:styleId="B1Char1">
    <w:name w:val="B1 Char1"/>
    <w:link w:val="B1"/>
    <w:rPr>
      <w:rFonts w:ascii="Arial" w:hAnsi="Arial"/>
      <w:lang w:val="en-GB" w:eastAsia="en-US"/>
    </w:rPr>
  </w:style>
  <w:style w:type="character" w:customStyle="1" w:styleId="ZGSM">
    <w:name w:val="ZGSM"/>
  </w:style>
  <w:style w:type="character" w:customStyle="1" w:styleId="font01">
    <w:name w:val="font01"/>
    <w:rPr>
      <w:rFonts w:ascii="SimSun" w:eastAsia="SimSun" w:hAnsi="SimSun" w:cs="SimSun" w:hint="eastAsia"/>
      <w:i w:val="0"/>
      <w:color w:val="000000"/>
      <w:sz w:val="20"/>
      <w:szCs w:val="20"/>
      <w:u w:val="none"/>
      <w:vertAlign w:val="superscript"/>
    </w:rPr>
  </w:style>
  <w:style w:type="character" w:customStyle="1" w:styleId="active">
    <w:name w:val="active"/>
    <w:rPr>
      <w:color w:val="FFFFFF"/>
      <w:shd w:val="clear" w:color="auto" w:fill="006DCC"/>
    </w:rPr>
  </w:style>
  <w:style w:type="character" w:customStyle="1" w:styleId="Heading2Char">
    <w:name w:val="Heading 2 Char"/>
    <w:link w:val="Heading2"/>
    <w:uiPriority w:val="9"/>
    <w:rPr>
      <w:rFonts w:ascii="Arial" w:hAnsi="Arial"/>
      <w:sz w:val="32"/>
      <w:szCs w:val="32"/>
      <w:lang w:val="en-GB"/>
    </w:rPr>
  </w:style>
  <w:style w:type="character" w:customStyle="1" w:styleId="hover4">
    <w:name w:val="hover4"/>
    <w:rPr>
      <w:shd w:val="clear" w:color="auto" w:fill="EEEEEE"/>
    </w:rPr>
  </w:style>
  <w:style w:type="paragraph" w:styleId="BalloonText">
    <w:name w:val="Balloon Text"/>
    <w:basedOn w:val="Normal"/>
    <w:semiHidden/>
    <w:rPr>
      <w:rFonts w:ascii="Tahoma" w:hAnsi="Tahoma" w:cs="Tahoma"/>
      <w:sz w:val="16"/>
      <w:szCs w:val="16"/>
    </w:rPr>
  </w:style>
  <w:style w:type="paragraph" w:styleId="TOC9">
    <w:name w:val="toc 9"/>
    <w:basedOn w:val="TOC8"/>
    <w:semiHidden/>
    <w:pPr>
      <w:ind w:left="1418" w:hanging="1418"/>
    </w:pPr>
  </w:style>
  <w:style w:type="paragraph" w:styleId="DocumentMap">
    <w:name w:val="Document Map"/>
    <w:basedOn w:val="Normal"/>
    <w:semiHidden/>
    <w:pPr>
      <w:shd w:val="clear" w:color="auto" w:fill="000080"/>
    </w:pPr>
    <w:rPr>
      <w:rFonts w:ascii="Tahoma" w:hAnsi="Tahoma" w:cs="Tahoma"/>
    </w:rPr>
  </w:style>
  <w:style w:type="paragraph" w:styleId="List5">
    <w:name w:val="List 5"/>
    <w:basedOn w:val="List4"/>
    <w:pPr>
      <w:ind w:left="1702"/>
    </w:pPr>
  </w:style>
  <w:style w:type="paragraph" w:styleId="ListBullet2">
    <w:name w:val="List Bullet 2"/>
    <w:basedOn w:val="ListBullet"/>
    <w:pPr>
      <w:numPr>
        <w:numId w:val="2"/>
      </w:numPr>
      <w:tabs>
        <w:tab w:val="left" w:pos="510"/>
        <w:tab w:val="left" w:pos="794"/>
      </w:tabs>
    </w:pPr>
  </w:style>
  <w:style w:type="paragraph" w:styleId="TOC2">
    <w:name w:val="toc 2"/>
    <w:basedOn w:val="TOC1"/>
    <w:semiHidden/>
    <w:pPr>
      <w:keepNext w:val="0"/>
      <w:spacing w:before="0"/>
      <w:ind w:left="851" w:hanging="851"/>
    </w:pPr>
    <w:rPr>
      <w:szCs w:val="20"/>
    </w:rPr>
  </w:style>
  <w:style w:type="paragraph" w:styleId="Index2">
    <w:name w:val="index 2"/>
    <w:basedOn w:val="Index1"/>
    <w:semiHidden/>
    <w:pPr>
      <w:ind w:left="284"/>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lang w:val="sv-SE" w:eastAsia="sv-SE"/>
    </w:rPr>
  </w:style>
  <w:style w:type="paragraph" w:styleId="Footer">
    <w:name w:val="footer"/>
    <w:basedOn w:val="Normal"/>
    <w:semiHidden/>
    <w:pPr>
      <w:jc w:val="center"/>
    </w:pPr>
    <w:rPr>
      <w:i/>
      <w:iCs/>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CommentSubject">
    <w:name w:val="annotation subject"/>
    <w:basedOn w:val="CommentText"/>
    <w:next w:val="CommentText"/>
    <w:semiHidden/>
    <w:rPr>
      <w:b/>
      <w:bCs/>
    </w:rPr>
  </w:style>
  <w:style w:type="paragraph" w:styleId="Caption">
    <w:name w:val="caption"/>
    <w:basedOn w:val="Normal"/>
    <w:next w:val="Normal"/>
    <w:qFormat/>
    <w:pPr>
      <w:spacing w:after="240"/>
      <w:jc w:val="center"/>
    </w:pPr>
    <w:rPr>
      <w:b/>
      <w:bCs/>
    </w:rPr>
  </w:style>
  <w:style w:type="paragraph" w:styleId="List2">
    <w:name w:val="List 2"/>
    <w:basedOn w:val="List"/>
    <w:pPr>
      <w:ind w:left="851"/>
    </w:p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3"/>
      </w:numPr>
      <w:tabs>
        <w:tab w:val="left" w:pos="510"/>
      </w:tabs>
    </w:pPr>
  </w:style>
  <w:style w:type="paragraph" w:styleId="BlockText">
    <w:name w:val="Block Text"/>
    <w:basedOn w:val="Normal"/>
    <w:pPr>
      <w:ind w:left="1440" w:right="1440"/>
    </w:pPr>
  </w:style>
  <w:style w:type="paragraph" w:styleId="TOC6">
    <w:name w:val="toc 6"/>
    <w:basedOn w:val="TOC5"/>
    <w:next w:val="Normal"/>
    <w:semiHidden/>
    <w:pPr>
      <w:ind w:left="1985" w:hanging="1985"/>
    </w:pPr>
  </w:style>
  <w:style w:type="paragraph" w:styleId="List4">
    <w:name w:val="List 4"/>
    <w:basedOn w:val="List3"/>
    <w:pPr>
      <w:ind w:left="1418"/>
    </w:pPr>
  </w:style>
  <w:style w:type="paragraph" w:styleId="FootnoteText">
    <w:name w:val="footnote text"/>
    <w:basedOn w:val="Normal"/>
    <w:semiHidden/>
    <w:pPr>
      <w:keepLines/>
      <w:spacing w:after="0"/>
      <w:ind w:left="454" w:hanging="454"/>
    </w:pPr>
    <w:rPr>
      <w:sz w:val="16"/>
      <w:szCs w:val="16"/>
    </w:rPr>
  </w:style>
  <w:style w:type="paragraph" w:styleId="NormalWeb">
    <w:name w:val="Normal (Web)"/>
    <w:basedOn w:val="Normal"/>
    <w:uiPriority w:val="99"/>
    <w:unhideWhenUsed/>
    <w:qFormat/>
    <w:pPr>
      <w:overflowPunct/>
      <w:autoSpaceDE/>
      <w:autoSpaceDN/>
      <w:adjustRightInd/>
      <w:spacing w:after="0"/>
      <w:jc w:val="left"/>
      <w:textAlignment w:val="auto"/>
    </w:pPr>
    <w:rPr>
      <w:rFonts w:ascii="SimSun" w:hAnsi="SimSun" w:cs="SimSun"/>
      <w:sz w:val="24"/>
      <w:szCs w:val="24"/>
      <w:lang w:val="en-US"/>
    </w:rPr>
  </w:style>
  <w:style w:type="paragraph" w:styleId="List3">
    <w:name w:val="List 3"/>
    <w:basedOn w:val="List2"/>
    <w:pPr>
      <w:ind w:left="1135"/>
    </w:pPr>
  </w:style>
  <w:style w:type="paragraph" w:styleId="ListBullet5">
    <w:name w:val="List Bullet 5"/>
    <w:basedOn w:val="ListBullet4"/>
    <w:pPr>
      <w:numPr>
        <w:numId w:val="4"/>
      </w:numPr>
    </w:p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BodyText">
    <w:name w:val="Body Text"/>
    <w:basedOn w:val="Normal"/>
    <w:link w:val="BodyTextChar"/>
  </w:style>
  <w:style w:type="paragraph" w:styleId="ListNumber2">
    <w:name w:val="List Number 2"/>
    <w:basedOn w:val="ListNumber"/>
    <w:pPr>
      <w:ind w:left="851"/>
    </w:pPr>
  </w:style>
  <w:style w:type="paragraph" w:styleId="ListBullet4">
    <w:name w:val="List Bullet 4"/>
    <w:basedOn w:val="ListBullet3"/>
    <w:pPr>
      <w:numPr>
        <w:numId w:val="5"/>
      </w:numPr>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TOC7">
    <w:name w:val="toc 7"/>
    <w:basedOn w:val="TOC6"/>
    <w:next w:val="Normal"/>
    <w:semiHidden/>
    <w:pPr>
      <w:ind w:left="2268" w:hanging="2268"/>
    </w:pPr>
  </w:style>
  <w:style w:type="paragraph" w:styleId="List">
    <w:name w:val="List"/>
    <w:basedOn w:val="Normal"/>
    <w:pPr>
      <w:ind w:left="568" w:hanging="284"/>
    </w:pPr>
  </w:style>
  <w:style w:type="paragraph" w:styleId="BodyTextFirstIndent">
    <w:name w:val="Body Text First Indent"/>
    <w:basedOn w:val="BodyText"/>
    <w:link w:val="BodyTextFirstIndentChar"/>
    <w:pPr>
      <w:ind w:firstLine="210"/>
    </w:pPr>
  </w:style>
  <w:style w:type="paragraph" w:styleId="TOC5">
    <w:name w:val="toc 5"/>
    <w:basedOn w:val="TOC4"/>
    <w:semiHidden/>
    <w:pPr>
      <w:tabs>
        <w:tab w:val="right" w:pos="1701"/>
      </w:tabs>
      <w:ind w:left="1701" w:hanging="1701"/>
    </w:pPr>
  </w:style>
  <w:style w:type="paragraph" w:styleId="Index1">
    <w:name w:val="index 1"/>
    <w:basedOn w:val="Normal"/>
    <w:semiHidden/>
    <w:pPr>
      <w:keepLines/>
      <w:spacing w:after="0"/>
    </w:pPr>
  </w:style>
  <w:style w:type="paragraph" w:styleId="BodyTextIndent3">
    <w:name w:val="Body Text Indent 3"/>
    <w:basedOn w:val="Normal"/>
    <w:link w:val="BodyTextIndent3Char"/>
    <w:pPr>
      <w:ind w:left="283"/>
    </w:pPr>
    <w:rPr>
      <w:sz w:val="16"/>
      <w:szCs w:val="16"/>
    </w:rPr>
  </w:style>
  <w:style w:type="paragraph" w:styleId="CommentText">
    <w:name w:val="annotation text"/>
    <w:basedOn w:val="Normal"/>
    <w:link w:val="CommentTextChar"/>
    <w:uiPriority w:val="99"/>
    <w:qFormat/>
  </w:style>
  <w:style w:type="paragraph" w:styleId="TOC8">
    <w:name w:val="toc 8"/>
    <w:basedOn w:val="TOC1"/>
    <w:semiHidden/>
    <w:pPr>
      <w:spacing w:before="180"/>
      <w:ind w:left="2693" w:hanging="2693"/>
    </w:pPr>
    <w:rPr>
      <w:b w:val="0"/>
      <w:bCs/>
    </w:rPr>
  </w:style>
  <w:style w:type="paragraph" w:styleId="ListNumber">
    <w:name w:val="List Number"/>
    <w:basedOn w:val="List"/>
  </w:style>
  <w:style w:type="paragraph" w:styleId="ListBullet3">
    <w:name w:val="List Bullet 3"/>
    <w:basedOn w:val="ListBullet2"/>
    <w:pPr>
      <w:numPr>
        <w:numId w:val="6"/>
      </w:numPr>
      <w:tabs>
        <w:tab w:val="left" w:pos="794"/>
      </w:tabs>
    </w:pPr>
  </w:style>
  <w:style w:type="paragraph" w:customStyle="1" w:styleId="Comments">
    <w:name w:val="Comments"/>
    <w:basedOn w:val="Normal"/>
    <w:qFormat/>
    <w:pPr>
      <w:spacing w:before="40"/>
    </w:pPr>
    <w:rPr>
      <w:rFonts w:eastAsia="MS Mincho"/>
      <w:i/>
      <w:sz w:val="18"/>
      <w:lang w:eastAsia="en-GB"/>
    </w:rPr>
  </w:style>
  <w:style w:type="paragraph" w:customStyle="1" w:styleId="TAL">
    <w:name w:val="TAL"/>
    <w:basedOn w:val="Normal"/>
    <w:link w:val="TALChar"/>
    <w:qFormat/>
    <w:pPr>
      <w:keepNext/>
      <w:keepLines/>
      <w:spacing w:after="0"/>
      <w:jc w:val="left"/>
    </w:pPr>
    <w:rPr>
      <w:sz w:val="18"/>
      <w:lang w:eastAsia="en-US"/>
    </w:rPr>
  </w:style>
  <w:style w:type="paragraph" w:customStyle="1" w:styleId="B4">
    <w:name w:val="B4"/>
    <w:basedOn w:val="List4"/>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EQ">
    <w:name w:val="EQ"/>
    <w:basedOn w:val="Normal"/>
    <w:next w:val="Normal"/>
    <w:pPr>
      <w:keepLines/>
      <w:tabs>
        <w:tab w:val="center" w:pos="4536"/>
        <w:tab w:val="right" w:pos="9072"/>
      </w:tabs>
      <w:spacing w:after="180"/>
      <w:jc w:val="left"/>
    </w:pPr>
    <w:rPr>
      <w:lang w:val="sv-SE" w:eastAsia="en-US"/>
    </w:rPr>
  </w:style>
  <w:style w:type="paragraph" w:customStyle="1" w:styleId="TH">
    <w:name w:val="TH"/>
    <w:basedOn w:val="Normal"/>
    <w:pPr>
      <w:keepNext/>
      <w:keepLines/>
      <w:spacing w:before="60" w:after="180"/>
      <w:jc w:val="center"/>
    </w:pPr>
    <w:rPr>
      <w:b/>
      <w:lang w:eastAsia="en-US"/>
    </w:rPr>
  </w:style>
  <w:style w:type="paragraph" w:styleId="Revision">
    <w:name w:val="Revision"/>
    <w:uiPriority w:val="99"/>
    <w:semiHidden/>
    <w:rPr>
      <w:rFonts w:ascii="Arial" w:hAnsi="Arial"/>
      <w:lang w:val="en-GB" w:eastAsia="zh-CN"/>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link w:val="ReferenceChar"/>
    <w:qFormat/>
    <w:pPr>
      <w:numPr>
        <w:numId w:val="7"/>
      </w:numPr>
      <w:tabs>
        <w:tab w:val="left" w:pos="567"/>
      </w:tabs>
    </w:pPr>
  </w:style>
  <w:style w:type="paragraph" w:customStyle="1" w:styleId="Figure">
    <w:name w:val="Figure"/>
    <w:basedOn w:val="Normal"/>
    <w:next w:val="Caption"/>
    <w:pPr>
      <w:keepNext/>
      <w:keepLines/>
      <w:spacing w:before="180"/>
      <w:jc w:val="center"/>
    </w:pPr>
  </w:style>
  <w:style w:type="paragraph" w:customStyle="1" w:styleId="TF">
    <w:name w:val="TF"/>
    <w:basedOn w:val="TH"/>
    <w:pPr>
      <w:keepNext w:val="0"/>
      <w:spacing w:before="0" w:after="240"/>
    </w:pPr>
  </w:style>
  <w:style w:type="paragraph" w:customStyle="1" w:styleId="2">
    <w:name w:val="列出段落2"/>
    <w:basedOn w:val="Normal"/>
    <w:uiPriority w:val="34"/>
    <w:qFormat/>
    <w:pPr>
      <w:overflowPunct/>
      <w:autoSpaceDE/>
      <w:autoSpaceDN/>
      <w:adjustRightInd/>
      <w:spacing w:after="180" w:line="259" w:lineRule="auto"/>
      <w:ind w:left="720"/>
      <w:contextualSpacing/>
      <w:jc w:val="left"/>
      <w:textAlignment w:val="auto"/>
    </w:pPr>
    <w:rPr>
      <w:rFonts w:ascii="Times New Roman" w:eastAsia="Times New Roman" w:hAnsi="Times New Roman"/>
      <w:lang w:eastAsia="en-US"/>
    </w:rPr>
  </w:style>
  <w:style w:type="paragraph" w:customStyle="1" w:styleId="TAR">
    <w:name w:val="TAR"/>
    <w:basedOn w:val="TAL"/>
    <w:pPr>
      <w:jc w:val="right"/>
    </w:p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FP">
    <w:name w:val="FP"/>
    <w:basedOn w:val="Normal"/>
    <w:pPr>
      <w:spacing w:after="0"/>
      <w:jc w:val="left"/>
    </w:pPr>
    <w:rPr>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5">
    <w:name w:val="B5"/>
    <w:basedOn w:val="List5"/>
    <w:pPr>
      <w:spacing w:after="180"/>
      <w:jc w:val="left"/>
    </w:pPr>
    <w:rPr>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Observation">
    <w:name w:val="Observation"/>
    <w:basedOn w:val="Proposal"/>
    <w:qFormat/>
    <w:pPr>
      <w:numPr>
        <w:numId w:val="8"/>
      </w:numPr>
      <w:ind w:left="1701" w:hanging="1701"/>
    </w:pPr>
  </w:style>
  <w:style w:type="paragraph" w:customStyle="1" w:styleId="Proposal">
    <w:name w:val="Proposal"/>
    <w:basedOn w:val="Normal"/>
    <w:pPr>
      <w:numPr>
        <w:numId w:val="9"/>
      </w:numPr>
      <w:tabs>
        <w:tab w:val="clear" w:pos="1304"/>
        <w:tab w:val="left" w:pos="1701"/>
      </w:tabs>
    </w:pPr>
    <w:rPr>
      <w:b/>
      <w:bC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styleId="ListParagraph">
    <w:name w:val="List Paragraph"/>
    <w:aliases w:val="- Bullets,?? ??,?????,????,Lista1,列出段落,목록 단락,列出段落1,中等深浅网格 1 - 着色 21"/>
    <w:basedOn w:val="Normal"/>
    <w:link w:val="ListParagraphChar"/>
    <w:uiPriority w:val="34"/>
    <w:qFormat/>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paragraph" w:customStyle="1" w:styleId="TAN">
    <w:name w:val="TAN"/>
    <w:basedOn w:val="TAL"/>
    <w:pPr>
      <w:ind w:left="851" w:hanging="851"/>
    </w:p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references">
    <w:name w:val="references"/>
    <w:uiPriority w:val="99"/>
    <w:pPr>
      <w:numPr>
        <w:numId w:val="10"/>
      </w:numPr>
      <w:tabs>
        <w:tab w:val="left" w:pos="360"/>
      </w:tabs>
      <w:ind w:left="357"/>
      <w:jc w:val="both"/>
    </w:pPr>
    <w:rPr>
      <w:rFonts w:eastAsia="MS Mincho"/>
      <w:sz w:val="24"/>
      <w:szCs w:val="24"/>
      <w:lang w:val="en-US" w:eastAsia="en-US"/>
    </w:rPr>
  </w:style>
  <w:style w:type="paragraph" w:customStyle="1" w:styleId="1">
    <w:name w:val="목록 단락1"/>
    <w:basedOn w:val="Normal"/>
    <w:uiPriority w:val="34"/>
    <w:qFormat/>
    <w:pPr>
      <w:overflowPunct/>
      <w:autoSpaceDE/>
      <w:autoSpaceDN/>
      <w:adjustRightInd/>
      <w:snapToGrid w:val="0"/>
      <w:spacing w:after="100" w:afterAutospacing="1" w:line="259" w:lineRule="auto"/>
      <w:ind w:leftChars="400" w:left="840"/>
      <w:textAlignment w:val="auto"/>
    </w:pPr>
    <w:rPr>
      <w:rFonts w:ascii="Times New Roman" w:eastAsia="MS Gothic" w:hAnsi="Times New Roman"/>
      <w:sz w:val="24"/>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V">
    <w:name w:val="ZV"/>
    <w:basedOn w:val="ZU"/>
    <w:pPr>
      <w:framePr w:wrap="notBeside" w:y="1616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zh-CN"/>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PatAppBody">
    <w:name w:val="PatApp Body"/>
    <w:basedOn w:val="Normal"/>
    <w:qFormat/>
    <w:pPr>
      <w:numPr>
        <w:numId w:val="11"/>
      </w:numPr>
      <w:tabs>
        <w:tab w:val="left" w:pos="1080"/>
      </w:tabs>
      <w:spacing w:line="480" w:lineRule="auto"/>
    </w:pPr>
    <w:rPr>
      <w:rFonts w:eastAsia="Times New Roman"/>
      <w:snapToGrid w:val="0"/>
      <w:sz w:val="24"/>
      <w:lang w:eastAsia="en-US"/>
    </w:rPr>
  </w:style>
  <w:style w:type="paragraph" w:customStyle="1" w:styleId="B3">
    <w:name w:val="B3"/>
    <w:basedOn w:val="List3"/>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B1">
    <w:name w:val="B1"/>
    <w:basedOn w:val="List"/>
    <w:link w:val="B1Char1"/>
    <w:qFormat/>
    <w:pPr>
      <w:spacing w:after="180"/>
      <w:jc w:val="left"/>
    </w:pPr>
    <w:rPr>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uiPriority w:val="99"/>
    <w:semiHidden/>
    <w:qFormat/>
    <w:rPr>
      <w:kern w:val="2"/>
      <w:sz w:val="21"/>
      <w:szCs w:val="22"/>
      <w:lang w:val="en-US" w:eastAsia="zh-CN"/>
    </w:rPr>
    <w:tblPr>
      <w:tblCellMar>
        <w:top w:w="0" w:type="dxa"/>
        <w:left w:w="108" w:type="dxa"/>
        <w:bottom w:w="0" w:type="dxa"/>
        <w:right w:w="108" w:type="dxa"/>
      </w:tblCellMar>
    </w:tblPr>
  </w:style>
  <w:style w:type="character" w:customStyle="1" w:styleId="B10">
    <w:name w:val="B1 (文字)"/>
    <w:locked/>
    <w:rsid w:val="00D9764F"/>
    <w:rPr>
      <w:lang w:val="en-GB" w:eastAsia="en-US"/>
    </w:rPr>
  </w:style>
  <w:style w:type="character" w:styleId="Emphasis">
    <w:name w:val="Emphasis"/>
    <w:uiPriority w:val="20"/>
    <w:qFormat/>
    <w:rsid w:val="00DB4BEC"/>
    <w:rPr>
      <w:i/>
      <w:iCs/>
    </w:rPr>
  </w:style>
  <w:style w:type="character" w:customStyle="1" w:styleId="TAHCar">
    <w:name w:val="TAH Car"/>
    <w:link w:val="TAH"/>
    <w:qFormat/>
    <w:rsid w:val="00247A7A"/>
    <w:rPr>
      <w:rFonts w:ascii="Arial" w:hAnsi="Arial"/>
      <w:b/>
      <w:sz w:val="18"/>
      <w:lang w:val="en-GB" w:eastAsia="en-US"/>
    </w:rPr>
  </w:style>
  <w:style w:type="character" w:customStyle="1" w:styleId="TALChar">
    <w:name w:val="TAL Char"/>
    <w:link w:val="TAL"/>
    <w:qFormat/>
    <w:locked/>
    <w:rsid w:val="00247A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3717E-38D6-4792-BAD9-017E4BD84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FE321B-AD8A-4E4D-9621-F215A6FE845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613CE2BE-EFB9-436A-A08C-321171EEEA21}">
  <ds:schemaRefs>
    <ds:schemaRef ds:uri="http://schemas.microsoft.com/sharepoint/v3/contenttype/forms"/>
  </ds:schemaRefs>
</ds:datastoreItem>
</file>

<file path=customXml/itemProps4.xml><?xml version="1.0" encoding="utf-8"?>
<ds:datastoreItem xmlns:ds="http://schemas.openxmlformats.org/officeDocument/2006/customXml" ds:itemID="{8287C85D-8C67-4ED5-8C21-FA1A9853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4</Pages>
  <Words>1706</Words>
  <Characters>9043</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lpstr>
    </vt:vector>
  </TitlesOfParts>
  <Manager/>
  <Company>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c:creator>
  <cp:keywords> </cp:keywords>
  <dc:description/>
  <cp:lastModifiedBy>Mazloum, Nafiseh</cp:lastModifiedBy>
  <cp:revision>4</cp:revision>
  <cp:lastPrinted>2008-02-01T05:09:00Z</cp:lastPrinted>
  <dcterms:created xsi:type="dcterms:W3CDTF">2020-08-07T13:24:00Z</dcterms:created>
  <dcterms:modified xsi:type="dcterms:W3CDTF">2020-08-07T13:26:00Z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0x010100FDC8B9D4742BFB49B26D0BA2DD6AE53A</vt:lpwstr>
  </property>
</Properties>
</file>